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850e9" w14:paraId="b8850e9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145978">
        <w:t>2510</w:t>
      </w:r>
      <w:r>
        <w:t>/2015</w:t>
      </w:r>
      <w:r w:rsidR="00F108FC">
        <w:t>-6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94239A">
        <w:t>ZAGORSKI LAVOVI j.d.o.o., Radoboj 160, Radoboj, OIB: 42843545828</w:t>
      </w:r>
      <w:r>
        <w:t xml:space="preserve">, dana  </w:t>
      </w:r>
      <w:r w:rsidR="0094239A">
        <w:t>20</w:t>
      </w:r>
      <w:r>
        <w:t xml:space="preserve">. travnja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94239A">
        <w:t>ZAGORSKI LAVOVI j.d.o.o., Radoboj 160, Radoboj, OIB: 42843545828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94239A">
        <w:t>20</w:t>
      </w:r>
      <w:r>
        <w:t>. travnja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DA61D8">
        <w:t xml:space="preserve"> JASNA HROMADKO iz Zagreba, Zelengorska br.1, OIB:</w:t>
      </w:r>
      <w:r w:rsidR="00DA61D8" w:rsidRPr="00DA61D8">
        <w:t>22088644509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94239A">
        <w:t>ZAGORSKI LAVOVI j.d.o.o., Radoboj 160, Radoboj, OIB: 42843545828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94239A">
        <w:t xml:space="preserve"> 20</w:t>
      </w:r>
      <w:r>
        <w:t>. travnja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F108FC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F108FC" w:rsidP="00F108FC" w:rsidR="00F108FC">
      <w:pPr>
        <w:pStyle w:val="Bezproreda"/>
        <w:jc w:val="right"/>
      </w:pPr>
      <w:r>
        <w:t>Za točnost otpravka-ovlašteni službenik:</w:t>
      </w:r>
    </w:p>
    <w:p w:rsidRDefault="00F108FC" w:rsidP="00F108FC" w:rsidR="00F108FC">
      <w:pPr>
        <w:pStyle w:val="Bezproreda"/>
        <w:jc w:val="right"/>
      </w:pPr>
      <w:r>
        <w:t xml:space="preserve">Tanja Štraubert </w:t>
      </w:r>
    </w:p>
    <w:sectPr w:rsidSect="00EF1FD3" w:rsidR="00F108F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235B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145978" w:rsidRPr="00145978">
          <w:t>2510/2015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45978"/>
    <w:rsid w:val="001B22F8"/>
    <w:rsid w:val="003A3366"/>
    <w:rsid w:val="004E266D"/>
    <w:rsid w:val="00510198"/>
    <w:rsid w:val="0053235B"/>
    <w:rsid w:val="00677951"/>
    <w:rsid w:val="0085035D"/>
    <w:rsid w:val="0094239A"/>
    <w:rsid w:val="00AA7B27"/>
    <w:rsid w:val="00AE11D4"/>
    <w:rsid w:val="00BC1874"/>
    <w:rsid w:val="00C136F3"/>
    <w:rsid w:val="00DA61D8"/>
    <w:rsid w:val="00DC0AA2"/>
    <w:rsid w:val="00DE059B"/>
    <w:rsid w:val="00DF1FFF"/>
    <w:rsid w:val="00E75E0F"/>
    <w:rsid w:val="00E84179"/>
    <w:rsid w:val="00EC4E35"/>
    <w:rsid w:val="00EC58B8"/>
    <w:rsid w:val="00EF1FD3"/>
    <w:rsid w:val="00F108FC"/>
    <w:rsid w:val="00F43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F108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8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8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8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8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F108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8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8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8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8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2510</izvorni_sadrzaj>
    <derivirana_varijabla naziv="DomainObject.Predmet.Broj_1">2510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St-2510/2015</izvorni_sadrzaj>
    <derivirana_varijabla naziv="DomainObject.Predmet.OznakaBroj_1">St-2510/2015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ZAGORSKI LAVOVI j.d.o.o. zastupanog po punomoćniku Janko Kamenečki</izvorni_sadrzaj>
    <derivirana_varijabla naziv="DomainObject.Predmet.ProtustrankaFormated_1">  ZAGORSKI LAVOVI j.d.o.o. zastupanog po punomoćniku Janko Kamenečki</derivirana_varijabla>
  </DomainObject.Predmet.ProtustrankaFormated>
  <DomainObject.Predmet.ProtustrankaFormatedOIB>
    <izvorni_sadrzaj>  ZAGORSKI LAVOVI j.d.o.o., OIB 42843545828 zastupanog po punomoćniku Janko Kamenečki</izvorni_sadrzaj>
    <derivirana_varijabla naziv="DomainObject.Predmet.ProtustrankaFormatedOIB_1">  ZAGORSKI LAVOVI j.d.o.o., OIB 42843545828 zastupanog po punomoćniku Janko Kamenečki</derivirana_varijabla>
  </DomainObject.Predmet.ProtustrankaFormatedOIB>
  <DomainObject.Predmet.ProtustrankaFormatedWithAdress>
    <izvorni_sadrzaj> ZAGORSKI LAVOVI j.d.o.o., Radoboj 160, 49232 Radoboj zastupanog po punomoćniku Janko Kamenečki</izvorni_sadrzaj>
    <derivirana_varijabla naziv="DomainObject.Predmet.ProtustrankaFormatedWithAdress_1"> ZAGORSKI LAVOVI j.d.o.o., Radoboj 160, 49232 Radoboj zastupanog po punomoćniku Janko Kamenečki</derivirana_varijabla>
  </DomainObject.Predmet.ProtustrankaFormatedWithAdress>
  <DomainObject.Predmet.ProtustrankaFormatedWithAdressOIB>
    <izvorni_sadrzaj> ZAGORSKI LAVOVI j.d.o.o., OIB 42843545828, Radoboj 160, 49232 Radoboj zastupanog po punomoćniku Janko Kamenečki</izvorni_sadrzaj>
    <derivirana_varijabla naziv="DomainObject.Predmet.ProtustrankaFormatedWithAdressOIB_1"> ZAGORSKI LAVOVI j.d.o.o., OIB 42843545828, Radoboj 160, 49232 Radoboj zastupanog po punomoćniku Janko Kamenečki</derivirana_varijabla>
  </DomainObject.Predmet.ProtustrankaFormatedWithAdressOIB>
  <DomainObject.Predmet.ProtustrankaWithAdress>
    <izvorni_sadrzaj>ZAGORSKI LAVOVI j.d.o.o. Radoboj 160, 49232 Radoboj</izvorni_sadrzaj>
    <derivirana_varijabla naziv="DomainObject.Predmet.ProtustrankaWithAdress_1">ZAGORSKI LAVOVI j.d.o.o. Radoboj 160, 49232 Radoboj</derivirana_varijabla>
  </DomainObject.Predmet.ProtustrankaWithAdress>
  <DomainObject.Predmet.ProtustrankaWithAdressOIB>
    <izvorni_sadrzaj>ZAGORSKI LAVOVI j.d.o.o., OIB 42843545828, Radoboj 160, 49232 Radoboj</izvorni_sadrzaj>
    <derivirana_varijabla naziv="DomainObject.Predmet.ProtustrankaWithAdressOIB_1">ZAGORSKI LAVOVI j.d.o.o., OIB 42843545828, Radoboj 160, 49232 Radoboj</derivirana_varijabla>
  </DomainObject.Predmet.ProtustrankaWithAdressOIB>
  <DomainObject.Predmet.ProtustrankaNazivFormated>
    <izvorni_sadrzaj>ZAGORSKI LAVOVI j.d.o.o.</izvorni_sadrzaj>
    <derivirana_varijabla naziv="DomainObject.Predmet.ProtustrankaNazivFormated_1">ZAGORSKI LAVOVI j.d.o.o.</derivirana_varijabla>
  </DomainObject.Predmet.ProtustrankaNazivFormated>
  <DomainObject.Predmet.ProtustrankaNazivFormatedOIB>
    <izvorni_sadrzaj>ZAGORSKI LAVOVI j.d.o.o., OIB 42843545828</izvorni_sadrzaj>
    <derivirana_varijabla naziv="DomainObject.Predmet.ProtustrankaNazivFormatedOIB_1">ZAGORSKI LAVOVI j.d.o.o., OIB 42843545828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ZAGORSKI LAVOVI j.d.o.o. zastupanog po punomoćniku Janko Kamenečki</item>
    </izvorni_sadrzaj>
    <derivirana_varijabla naziv="DomainObject.Predmet.ProtuStrankaListFormated_1">
      <item>ZAGORSKI LAVOVI j.d.o.o. zastupanog po punomoćniku Janko Kamenečki</item>
    </derivirana_varijabla>
  </DomainObject.Predmet.ProtuStrankaListFormated>
  <DomainObject.Predmet.ProtuStrankaListFormatedOIB>
    <izvorni_sadrzaj>
      <item>ZAGORSKI LAVOVI j.d.o.o., OIB 42843545828 zastupanog po punomoćniku Janko Kamenečki</item>
    </izvorni_sadrzaj>
    <derivirana_varijabla naziv="DomainObject.Predmet.ProtuStrankaListFormatedOIB_1">
      <item>ZAGORSKI LAVOVI j.d.o.o., OIB 42843545828 zastupanog po punomoćniku Janko Kamenečki</item>
    </derivirana_varijabla>
  </DomainObject.Predmet.ProtuStrankaListFormatedOIB>
  <DomainObject.Predmet.ProtuStrankaListFormatedWithAdress>
    <izvorni_sadrzaj>
      <item>ZAGORSKI LAVOVI j.d.o.o., Radoboj 160, 49232 Radoboj zastupanog po punomoćniku Janko Kamenečki</item>
    </izvorni_sadrzaj>
    <derivirana_varijabla naziv="DomainObject.Predmet.ProtuStrankaListFormatedWithAdress_1">
      <item>ZAGORSKI LAVOVI j.d.o.o., Radoboj 160, 49232 Radoboj zastupanog po punomoćniku Janko Kamenečki</item>
    </derivirana_varijabla>
  </DomainObject.Predmet.ProtuStrankaListFormatedWithAdress>
  <DomainObject.Predmet.ProtuStrankaListFormatedWithAdressOIB>
    <izvorni_sadrzaj>
      <item>ZAGORSKI LAVOVI j.d.o.o., OIB 42843545828, Radoboj 160, 49232 Radoboj zastupanog po punomoćniku Janko Kamenečki</item>
    </izvorni_sadrzaj>
    <derivirana_varijabla naziv="DomainObject.Predmet.ProtuStrankaListFormatedWithAdressOIB_1">
      <item>ZAGORSKI LAVOVI j.d.o.o., OIB 42843545828, Radoboj 160, 49232 Radoboj zastupanog po punomoćniku Janko Kamenečki</item>
    </derivirana_varijabla>
  </DomainObject.Predmet.ProtuStrankaListFormatedWithAdressOIB>
  <DomainObject.Predmet.ProtuStrankaListNazivFormated>
    <izvorni_sadrzaj>
      <item>ZAGORSKI LAVOVI j.d.o.o.</item>
    </izvorni_sadrzaj>
    <derivirana_varijabla naziv="DomainObject.Predmet.ProtuStrankaListNazivFormated_1">
      <item>ZAGORSKI LAVOVI j.d.o.o.</item>
    </derivirana_varijabla>
  </DomainObject.Predmet.ProtuStrankaListNazivFormated>
  <DomainObject.Predmet.ProtuStrankaListNazivFormatedOIB>
    <izvorni_sadrzaj>
      <item>ZAGORSKI LAVOVI j.d.o.o., OIB 42843545828</item>
    </izvorni_sadrzaj>
    <derivirana_varijabla naziv="DomainObject.Predmet.ProtuStrankaListNazivFormatedOIB_1">
      <item>ZAGORSKI LAVOVI j.d.o.o., OIB 42843545828</item>
    </derivirana_varijabla>
  </DomainObject.Predmet.ProtuStrankaListNazivFormatedOIB>
  <DomainObject.Predmet.OstaliListFormated>
    <izvorni_sadrzaj>
      <item>Jasna Hromadko</item>
      <item>Janko Kamenečki punomoćnik sudionika u postupku ZAGORSKI LAVOVI j.d.o.o.</item>
    </izvorni_sadrzaj>
    <derivirana_varijabla naziv="DomainObject.Predmet.OstaliListFormated_1">
      <item>Jasna Hromadko</item>
      <item>Janko Kamenečki punomoćnik sudionika u postupku ZAGORSKI LAVOVI j.d.o.o.</item>
    </derivirana_varijabla>
  </DomainObject.Predmet.OstaliListFormated>
  <DomainObject.Predmet.OstaliListFormatedOIB>
    <izvorni_sadrzaj>
      <item>Jasna Hromadko, OIB 22088644509</item>
      <item>Janko Kamenečki, OIB 53625701255 punomoćnik sudionika u postupku ZAGORSKI LAVOVI j.d.o.o.</item>
    </izvorni_sadrzaj>
    <derivirana_varijabla naziv="DomainObject.Predmet.OstaliListFormatedOIB_1">
      <item>Jasna Hromadko, OIB 22088644509</item>
      <item>Janko Kamenečki, OIB 53625701255 punomoćnik sudionika u postupku ZAGORSKI LAVOVI j.d.o.o.</item>
    </derivirana_varijabla>
  </DomainObject.Predmet.OstaliListFormatedOIB>
  <DomainObject.Predmet.OstaliListFormatedWithAdress>
    <izvorni_sadrzaj>
      <item>Jasna Hromadko, Zelengorska 1, 10000 Zagreb</item>
      <item>Janko Kamenečki, Radoboj 160, 49232 Radoboj punomoćnik sudionika u postupku ZAGORSKI LAVOVI j.d.o.o.</item>
    </izvorni_sadrzaj>
    <derivirana_varijabla naziv="DomainObject.Predmet.OstaliListFormatedWithAdress_1">
      <item>Jasna Hromadko, Zelengorska 1, 10000 Zagreb</item>
      <item>Janko Kamenečki, Radoboj 160, 49232 Radoboj punomoćnik sudionika u postupku ZAGORSKI LAVOVI j.d.o.o.</item>
    </derivirana_varijabla>
  </DomainObject.Predmet.OstaliListFormatedWithAdress>
  <DomainObject.Predmet.OstaliListFormatedWithAdressOIB>
    <izvorni_sadrzaj>
      <item>Jasna Hromadko, OIB 22088644509, Zelengorska 1, 10000 Zagreb</item>
      <item>Janko Kamenečki, OIB 53625701255, Radoboj 160, 49232 Radoboj punomoćnik sudionika u postupku ZAGORSKI LAVOVI j.d.o.o.</item>
    </izvorni_sadrzaj>
    <derivirana_varijabla naziv="DomainObject.Predmet.OstaliListFormatedWithAdressOIB_1">
      <item>Jasna Hromadko, OIB 22088644509, Zelengorska 1, 10000 Zagreb</item>
      <item>Janko Kamenečki, OIB 53625701255, Radoboj 160, 49232 Radoboj punomoćnik sudionika u postupku ZAGORSKI LAVOVI j.d.o.o.</item>
    </derivirana_varijabla>
  </DomainObject.Predmet.OstaliListFormatedWithAdressOIB>
  <DomainObject.Predmet.OstaliListNazivFormated>
    <izvorni_sadrzaj>
      <item>Jasna Hromadko</item>
      <item>Janko Kamenečki</item>
    </izvorni_sadrzaj>
    <derivirana_varijabla naziv="DomainObject.Predmet.OstaliListNazivFormated_1">
      <item>Jasna Hromadko</item>
      <item>Janko Kamenečki</item>
    </derivirana_varijabla>
  </DomainObject.Predmet.OstaliListNazivFormated>
  <DomainObject.Predmet.OstaliListNazivFormatedOIB>
    <izvorni_sadrzaj>
      <item>Jasna Hromadko, OIB 22088644509</item>
      <item>Janko Kamenečki, OIB 53625701255</item>
    </izvorni_sadrzaj>
    <derivirana_varijabla naziv="DomainObject.Predmet.OstaliListNazivFormatedOIB_1">
      <item>Jasna Hromadko, OIB 22088644509</item>
      <item>Janko Kamenečki, OIB 53625701255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ZAGORSKI LAVOVI j.d.o.o.</izvorni_sadrzaj>
    <derivirana_varijabla naziv="DomainObject.Predmet.ProtustrankaIDrugi_1">ZAGORSKI LAVOVI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ZAGORSKI LAVOVI j.d.o.o., OIB 42843545828, Radoboj 160, 49232 Radoboj</izvorni_sadrzaj>
    <derivirana_varijabla naziv="DomainObject.Predmet.ProtustrankaIDrugiAdressOIB_1">ZAGORSKI LAVOVI j.d.o.o., OIB 42843545828, Radoboj 160, 49232 Radoboj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ZAGORSKI LAVOVI j.d.o.o.</item>
      <item>FINA Regionalni centar Zagreb</item>
      <item>Jasna Hromadko</item>
      <item>Janko Kamenečki</item>
    </izvorni_sadrzaj>
    <derivirana_varijabla naziv="DomainObject.Predmet.SudioniciListNaziv_1">
      <item>ZAGORSKI LAVOVI j.d.o.o.</item>
      <item>FINA Regionalni centar Zagreb</item>
      <item>Jasna Hromadko</item>
      <item>Janko Kamenečki</item>
    </derivirana_varijabla>
  </DomainObject.Predmet.SudioniciListNaziv>
  <DomainObject.Predmet.SudioniciListAdressOIB>
    <izvorni_sadrzaj>
      <item>ZAGORSKI LAVOVI j.d.o.o., OIB 42843545828, Radoboj 160,49232 Radoboj</item>
      <item>FINA Regionalni centar Zagreb, OIB 85821130368, Trg Svibanjskih žrtava 1995. br. 1,10000 Zagreb</item>
      <item>Jasna Hromadko, OIB 22088644509, Zelengorska 1,10000 Zagreb</item>
      <item>Janko Kamenečki, OIB 53625701255, Radoboj 160,49232 Radoboj</item>
    </izvorni_sadrzaj>
    <derivirana_varijabla naziv="DomainObject.Predmet.SudioniciListAdressOIB_1">
      <item>ZAGORSKI LAVOVI j.d.o.o., OIB 42843545828, Radoboj 160,49232 Radoboj</item>
      <item>FINA Regionalni centar Zagreb, OIB 85821130368, Trg Svibanjskih žrtava 1995. br. 1,10000 Zagreb</item>
      <item>Jasna Hromadko, OIB 22088644509, Zelengorska 1,10000 Zagreb</item>
      <item>Janko Kamenečki, OIB 53625701255, Radoboj 160,49232 Radoboj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42843545828</item>
      <item>, OIB 85821130368</item>
      <item>, OIB 22088644509</item>
      <item>, OIB 53625701255</item>
    </izvorni_sadrzaj>
    <derivirana_varijabla naziv="DomainObject.Predmet.SudioniciListNazivOIB_1">
      <item>, OIB 42843545828</item>
      <item>, OIB 85821130368</item>
      <item>, OIB 22088644509</item>
      <item>, OIB 53625701255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1996</properties:Characters>
  <properties:Lines>71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2016-04-19T12:24:00Z</dcterms:created>
  <dc:creator>Sandra Rotar Vogrin</dc:creator>
  <cp:lastModifiedBy>Tanja Štraubert</cp:lastModifiedBy>
  <cp:lastPrinted>2016-04-20T12:02:00Z</cp:lastPrinted>
  <dcterms:modified xmlns:xsi="http://www.w3.org/2001/XMLSchema-instance" xsi:type="dcterms:W3CDTF">2016-04-20T12:02:00Z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