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a34c5" w14:paraId="48a34c5" w:rsidRDefault="00044DC1" w:rsidP="00FE3A6E" w:rsidR="00044DC1">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 xml:space="preserve">Zagreb, </w:t>
      </w:r>
      <w:proofErr w:type="spellStart"/>
      <w:r w:rsidRPr="00CB2F04">
        <w:rPr>
          <w:bCs/>
        </w:rPr>
        <w:t>Amruševa</w:t>
      </w:r>
      <w:proofErr w:type="spellEnd"/>
      <w:r w:rsidRPr="00CB2F04">
        <w:rPr>
          <w:bCs/>
        </w:rPr>
        <w:t xml:space="preserve">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9319DA">
        <w:rPr>
          <w:bCs/>
        </w:rPr>
        <w:t>790/13-994</w:t>
      </w: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 xml:space="preserve">EUROYACHTING d.o.o. – u stečaju, Zagreb, </w:t>
      </w:r>
      <w:proofErr w:type="spellStart"/>
      <w:r w:rsidRPr="007F6E65">
        <w:t>Ogrizovićeva</w:t>
      </w:r>
      <w:proofErr w:type="spellEnd"/>
      <w:r w:rsidRPr="007F6E65">
        <w:t xml:space="preserve"> 41, MBS:080455164, OIB:56804906735</w:t>
      </w:r>
      <w:r>
        <w:t xml:space="preserve"> </w:t>
      </w:r>
      <w:r w:rsidRPr="00CB2F04">
        <w:t>d</w:t>
      </w:r>
      <w:r w:rsidR="00866D6B">
        <w:t xml:space="preserve">ana </w:t>
      </w:r>
      <w:r w:rsidR="009319DA">
        <w:t>16. studenog</w:t>
      </w:r>
      <w:r w:rsidR="00684391">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9319DA" w:rsidR="009319DA" w:rsidRPr="009319DA">
      <w:pPr>
        <w:ind w:firstLine="708"/>
        <w:rPr>
          <w:color w:val="000000"/>
          <w:sz w:val="22"/>
          <w:szCs w:val="22"/>
        </w:rPr>
      </w:pPr>
      <w:r w:rsidRPr="009319DA">
        <w:rPr>
          <w:bCs/>
        </w:rPr>
        <w:t>I</w:t>
      </w:r>
      <w:r w:rsidRPr="009319DA">
        <w:rPr>
          <w:bCs/>
        </w:rPr>
        <w:tab/>
      </w:r>
      <w:r w:rsidRPr="00CB2F04">
        <w:t xml:space="preserve">Kupcu </w:t>
      </w:r>
      <w:r w:rsidR="009319DA" w:rsidRPr="009319DA">
        <w:rPr>
          <w:color w:val="000000"/>
          <w:sz w:val="22"/>
          <w:szCs w:val="22"/>
        </w:rPr>
        <w:t>LJUBOMIR</w:t>
      </w:r>
      <w:r w:rsidR="009319DA">
        <w:rPr>
          <w:color w:val="000000"/>
          <w:sz w:val="22"/>
          <w:szCs w:val="22"/>
        </w:rPr>
        <w:t>U</w:t>
      </w:r>
      <w:r w:rsidR="009319DA" w:rsidRPr="009319DA">
        <w:rPr>
          <w:color w:val="000000"/>
          <w:sz w:val="22"/>
          <w:szCs w:val="22"/>
        </w:rPr>
        <w:t xml:space="preserve"> STURKO – Osijek, </w:t>
      </w:r>
      <w:proofErr w:type="spellStart"/>
      <w:r w:rsidR="009319DA" w:rsidRPr="009319DA">
        <w:rPr>
          <w:color w:val="000000"/>
          <w:sz w:val="22"/>
          <w:szCs w:val="22"/>
        </w:rPr>
        <w:t>Woodrova</w:t>
      </w:r>
      <w:proofErr w:type="spellEnd"/>
      <w:r w:rsidR="009319DA" w:rsidRPr="009319DA">
        <w:rPr>
          <w:color w:val="000000"/>
          <w:sz w:val="22"/>
          <w:szCs w:val="22"/>
        </w:rPr>
        <w:t xml:space="preserve"> Wilsona 37, OIB. 49422647324</w:t>
      </w:r>
    </w:p>
    <w:p w:rsidRDefault="00FE3A6E" w:rsidP="00FE3A6E" w:rsidR="00FE3A6E" w:rsidRPr="00CB2F04">
      <w:r w:rsidRPr="00CB2F04">
        <w:t xml:space="preserve">dosuđuju se nekretnine vlasništvo stečajnog dužnika </w:t>
      </w:r>
      <w:r>
        <w:rPr>
          <w:bCs/>
        </w:rPr>
        <w:t xml:space="preserve">z.k.č. 77/10 upisane u </w:t>
      </w:r>
      <w:proofErr w:type="spellStart"/>
      <w:r w:rsidRPr="00C159CE">
        <w:rPr>
          <w:bCs/>
        </w:rPr>
        <w:t>zk.ul</w:t>
      </w:r>
      <w:proofErr w:type="spellEnd"/>
      <w:r w:rsidRPr="00C159CE">
        <w:rPr>
          <w:bCs/>
        </w:rPr>
        <w:t>. 8614</w:t>
      </w:r>
      <w:r>
        <w:rPr>
          <w:bCs/>
        </w:rPr>
        <w:t xml:space="preserve"> </w:t>
      </w:r>
      <w:r w:rsidRPr="00C159CE">
        <w:rPr>
          <w:bCs/>
        </w:rPr>
        <w:t xml:space="preserve">k.o. </w:t>
      </w:r>
      <w:proofErr w:type="spellStart"/>
      <w:r w:rsidRPr="00C159CE">
        <w:rPr>
          <w:bCs/>
        </w:rPr>
        <w:t>Stenjevec</w:t>
      </w:r>
      <w:proofErr w:type="spellEnd"/>
      <w:r>
        <w:rPr>
          <w:bCs/>
        </w:rPr>
        <w:t xml:space="preserve"> što u naravi čini:</w:t>
      </w:r>
    </w:p>
    <w:p w:rsidRDefault="00F03F74" w:rsidP="009319DA" w:rsidR="009319DA">
      <w:pPr>
        <w:ind w:firstLine="708" w:left="708"/>
      </w:pPr>
      <w:r w:rsidRPr="009319DA">
        <w:rPr>
          <w:bCs/>
        </w:rPr>
        <w:t xml:space="preserve">- </w:t>
      </w:r>
      <w:r w:rsidR="009319DA" w:rsidRPr="009319DA">
        <w:rPr>
          <w:bCs/>
        </w:rPr>
        <w:t>Poduložak 92. ETAŽA 57/10000</w:t>
      </w:r>
      <w:r w:rsidR="009319DA" w:rsidRPr="009319DA">
        <w:t xml:space="preserve"> trosobni stan oznake STAN B2d-0 u </w:t>
      </w:r>
    </w:p>
    <w:p w:rsidRDefault="009319DA" w:rsidP="009319DA" w:rsidR="009319DA" w:rsidRPr="009319DA">
      <w:r w:rsidRPr="009319DA">
        <w:t xml:space="preserve">prizemlju neto korisne površine 64,92čm, sadržaja: dnevni boravak i </w:t>
      </w:r>
      <w:proofErr w:type="spellStart"/>
      <w:r w:rsidRPr="009319DA">
        <w:t>blagavaonica</w:t>
      </w:r>
      <w:proofErr w:type="spellEnd"/>
      <w:r w:rsidRPr="009319DA">
        <w:t xml:space="preserve">, kuhinja, 2 sobe, kupaonica, ulaz, stepenice, neodvojivo vezan uz spremište oznake </w:t>
      </w:r>
      <w:proofErr w:type="spellStart"/>
      <w:r w:rsidRPr="009319DA">
        <w:t>sp</w:t>
      </w:r>
      <w:proofErr w:type="spellEnd"/>
      <w:r w:rsidRPr="009319DA">
        <w:t>-</w:t>
      </w:r>
      <w:proofErr w:type="spellStart"/>
      <w:r w:rsidRPr="009319DA">
        <w:t>Ab</w:t>
      </w:r>
      <w:proofErr w:type="spellEnd"/>
      <w:r w:rsidRPr="009319DA">
        <w:t>-1,34 na podrumskoj etaži -1 neto korisne površine 2,30čm; ukupne površine 67,22čm označeno u planu posebnih dijelova zgrade ljubičastom bojom</w:t>
      </w:r>
    </w:p>
    <w:p w:rsidRDefault="00FE3A6E" w:rsidP="009319DA" w:rsidR="009319DA" w:rsidRPr="00DE0546">
      <w:pPr>
        <w:pStyle w:val="Odlomakpopisa"/>
        <w:numPr>
          <w:ilvl w:val="0"/>
          <w:numId w:val="2"/>
        </w:numPr>
        <w:rPr>
          <w:color w:val="000000"/>
          <w:sz w:val="22"/>
          <w:szCs w:val="22"/>
        </w:rPr>
      </w:pPr>
      <w:r w:rsidRPr="002F453B">
        <w:rPr>
          <w:bCs/>
        </w:rPr>
        <w:t>II</w:t>
      </w:r>
      <w:r w:rsidRPr="002F453B">
        <w:rPr>
          <w:bCs/>
        </w:rPr>
        <w:tab/>
      </w:r>
      <w:r w:rsidRPr="00CB2F04">
        <w:t xml:space="preserve">Kupac </w:t>
      </w:r>
      <w:r w:rsidR="009319DA" w:rsidRPr="00DE0546">
        <w:rPr>
          <w:color w:val="000000"/>
          <w:sz w:val="22"/>
          <w:szCs w:val="22"/>
        </w:rPr>
        <w:t xml:space="preserve">LJUBOMIR STURKO – </w:t>
      </w:r>
      <w:r w:rsidR="009319DA">
        <w:rPr>
          <w:color w:val="000000"/>
          <w:sz w:val="22"/>
          <w:szCs w:val="22"/>
        </w:rPr>
        <w:t xml:space="preserve">Osijek, </w:t>
      </w:r>
      <w:proofErr w:type="spellStart"/>
      <w:r w:rsidR="009319DA">
        <w:rPr>
          <w:color w:val="000000"/>
          <w:sz w:val="22"/>
          <w:szCs w:val="22"/>
        </w:rPr>
        <w:t>Woodrova</w:t>
      </w:r>
      <w:proofErr w:type="spellEnd"/>
      <w:r w:rsidR="009319DA">
        <w:rPr>
          <w:color w:val="000000"/>
          <w:sz w:val="22"/>
          <w:szCs w:val="22"/>
        </w:rPr>
        <w:t xml:space="preserve"> Wilsona 37, OIB. 49422647324</w:t>
      </w:r>
    </w:p>
    <w:p w:rsidRDefault="00FE3A6E" w:rsidP="00FE4287" w:rsidR="00FE3A6E" w:rsidRPr="009319DA">
      <w:r>
        <w:t>dužan</w:t>
      </w:r>
      <w:r w:rsidRPr="00CB2F04">
        <w:t xml:space="preserve"> je u roku od 15 dana od pravomoćnosti rješenja o dosudi uplatiti razliku </w:t>
      </w:r>
      <w:proofErr w:type="spellStart"/>
      <w:r w:rsidRPr="00CB2F04">
        <w:t>kupovnine</w:t>
      </w:r>
      <w:proofErr w:type="spellEnd"/>
      <w:r w:rsidRPr="00CB2F04">
        <w:t xml:space="preserve"> </w:t>
      </w:r>
      <w:r>
        <w:t xml:space="preserve">za nekretninu pod I u iznosu od </w:t>
      </w:r>
      <w:r w:rsidR="009319DA">
        <w:rPr>
          <w:bCs/>
        </w:rPr>
        <w:t>55</w:t>
      </w:r>
      <w:r w:rsidR="009319DA" w:rsidRPr="009319DA">
        <w:rPr>
          <w:bCs/>
        </w:rPr>
        <w:t>1.954,64</w:t>
      </w:r>
      <w:r w:rsidR="009319DA">
        <w:rPr>
          <w:rFonts w:cs="Arial" w:hAnsi="Arial" w:ascii="Arial"/>
          <w:bCs/>
          <w:sz w:val="18"/>
          <w:szCs w:val="18"/>
        </w:rPr>
        <w:t xml:space="preserve"> </w:t>
      </w:r>
      <w:r w:rsidRPr="002F453B">
        <w:rPr>
          <w:bCs/>
        </w:rPr>
        <w:t>kuna</w:t>
      </w:r>
      <w:r>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2F453B">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 xml:space="preserve">razliku </w:t>
      </w:r>
      <w:proofErr w:type="spellStart"/>
      <w:r>
        <w:t>kupovnine</w:t>
      </w:r>
      <w:proofErr w:type="spellEnd"/>
      <w:r w:rsidRPr="00CB2F04">
        <w:t xml:space="preserve"> navedene u točki II ovog rješenja. </w:t>
      </w:r>
    </w:p>
    <w:p w:rsidRDefault="00FE3A6E" w:rsidP="00FE3A6E" w:rsidR="00FE3A6E" w:rsidRPr="00CB2F04">
      <w:r w:rsidRPr="00CB2F04">
        <w:tab/>
        <w:t>IV</w:t>
      </w:r>
      <w:r w:rsidRPr="00CB2F04">
        <w:tab/>
        <w:t xml:space="preserve">Određuje se brisanje prava i tereta koji prestaju prodajom i to: </w:t>
      </w:r>
    </w:p>
    <w:p w:rsidRDefault="00FE3A6E" w:rsidP="00FE3A6E" w:rsidR="00FE3A6E">
      <w:pPr>
        <w:ind w:firstLine="708"/>
      </w:pPr>
      <w:r w:rsidRPr="00CB2F04">
        <w:tab/>
      </w:r>
      <w:r>
        <w:t xml:space="preserve">- pravo zaloga za korist Hypo- Alpe </w:t>
      </w:r>
      <w:proofErr w:type="spellStart"/>
      <w:r>
        <w:t>Adria</w:t>
      </w:r>
      <w:proofErr w:type="spellEnd"/>
      <w:r>
        <w:t xml:space="preserve"> Bank </w:t>
      </w:r>
      <w:proofErr w:type="spellStart"/>
      <w:r>
        <w:t>International</w:t>
      </w:r>
      <w:proofErr w:type="spellEnd"/>
      <w:r>
        <w:t xml:space="preserve"> AG, </w:t>
      </w:r>
      <w:proofErr w:type="spellStart"/>
      <w:r>
        <w:t>Klagenfurt</w:t>
      </w:r>
      <w:proofErr w:type="spellEnd"/>
      <w:r>
        <w:t xml:space="preserve">, Republika Austrija,  9020 </w:t>
      </w:r>
      <w:proofErr w:type="spellStart"/>
      <w:r>
        <w:t>Klagenfurt</w:t>
      </w:r>
      <w:proofErr w:type="spellEnd"/>
      <w:r>
        <w:t xml:space="preserve"> , </w:t>
      </w:r>
      <w:proofErr w:type="spellStart"/>
      <w:r>
        <w:t>Alpen</w:t>
      </w:r>
      <w:proofErr w:type="spellEnd"/>
      <w:r>
        <w:t>-</w:t>
      </w:r>
      <w:proofErr w:type="spellStart"/>
      <w:r>
        <w:t>Adria</w:t>
      </w:r>
      <w:proofErr w:type="spellEnd"/>
      <w:r>
        <w:t xml:space="preserve"> </w:t>
      </w:r>
      <w:proofErr w:type="spellStart"/>
      <w:r>
        <w:t>Platz</w:t>
      </w:r>
      <w:proofErr w:type="spellEnd"/>
      <w:r>
        <w:t xml:space="preserve">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xml:space="preserve">- založno pravo za korist Hypo- Alpe </w:t>
      </w:r>
      <w:proofErr w:type="spellStart"/>
      <w:r>
        <w:t>Adria</w:t>
      </w:r>
      <w:proofErr w:type="spellEnd"/>
      <w:r>
        <w:t xml:space="preserve"> Bank </w:t>
      </w:r>
      <w:proofErr w:type="spellStart"/>
      <w:r>
        <w:t>International</w:t>
      </w:r>
      <w:proofErr w:type="spellEnd"/>
      <w:r>
        <w:t xml:space="preserve"> AG, </w:t>
      </w:r>
      <w:proofErr w:type="spellStart"/>
      <w:r>
        <w:t>Klagenfurt</w:t>
      </w:r>
      <w:proofErr w:type="spellEnd"/>
      <w:r>
        <w:t xml:space="preserve">, Republika Austrija,  9020 </w:t>
      </w:r>
      <w:proofErr w:type="spellStart"/>
      <w:r>
        <w:t>Klagenfurt</w:t>
      </w:r>
      <w:proofErr w:type="spellEnd"/>
      <w:r>
        <w:t xml:space="preserve"> , </w:t>
      </w:r>
      <w:proofErr w:type="spellStart"/>
      <w:r>
        <w:t>Alpen</w:t>
      </w:r>
      <w:proofErr w:type="spellEnd"/>
      <w:r>
        <w:t>-</w:t>
      </w:r>
      <w:proofErr w:type="spellStart"/>
      <w:r>
        <w:t>Adria</w:t>
      </w:r>
      <w:proofErr w:type="spellEnd"/>
      <w:r>
        <w:t xml:space="preserve"> </w:t>
      </w:r>
      <w:proofErr w:type="spellStart"/>
      <w:r>
        <w:t>Platz</w:t>
      </w:r>
      <w:proofErr w:type="spellEnd"/>
      <w:r>
        <w:t xml:space="preserve">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w:t>
      </w:r>
      <w:proofErr w:type="spellStart"/>
      <w:r>
        <w:t>Adria</w:t>
      </w:r>
      <w:proofErr w:type="spellEnd"/>
      <w:r>
        <w:t xml:space="preserve"> Bank prijenos tereta uslijed otpisa nekretnine iz </w:t>
      </w:r>
      <w:proofErr w:type="spellStart"/>
      <w:r>
        <w:t>z.k</w:t>
      </w:r>
      <w:proofErr w:type="spellEnd"/>
      <w:r>
        <w:t xml:space="preserve">. uloška 838 k.o. </w:t>
      </w:r>
      <w:proofErr w:type="spellStart"/>
      <w:r>
        <w:t>Stenjevec</w:t>
      </w:r>
      <w:proofErr w:type="spellEnd"/>
      <w:r>
        <w:t xml:space="preserve"> broj Z-57494/07 </w:t>
      </w:r>
    </w:p>
    <w:p w:rsidRDefault="00FE3A6E" w:rsidP="00FE3A6E" w:rsidR="00FE3A6E">
      <w:pPr>
        <w:ind w:firstLine="708" w:left="708"/>
      </w:pPr>
      <w:r>
        <w:lastRenderedPageBreak/>
        <w:t>- pravo zaloga za korist Republike Hrvatske OIB: 52634238587 pod brojem Z-2883/14</w:t>
      </w:r>
    </w:p>
    <w:p w:rsidRDefault="00FE3A6E" w:rsidP="00520A96" w:rsidR="00684391">
      <w:pPr>
        <w:ind w:firstLine="708"/>
      </w:pPr>
      <w:r>
        <w:tab/>
        <w:t xml:space="preserve">- zabilježba </w:t>
      </w:r>
      <w:proofErr w:type="spellStart"/>
      <w:r>
        <w:t>ovršivosti</w:t>
      </w:r>
      <w:proofErr w:type="spellEnd"/>
      <w:r>
        <w:t xml:space="preserve"> tražbine broj Z-2883/14 </w:t>
      </w:r>
    </w:p>
    <w:p w:rsidRDefault="00684391" w:rsidP="00684391" w:rsidR="00684391" w:rsidRPr="00CB2F04">
      <w:pPr>
        <w:ind w:firstLine="708"/>
      </w:pPr>
      <w:r w:rsidRPr="00CB2F04">
        <w:t>V</w:t>
      </w:r>
      <w:r w:rsidRPr="00CB2F04">
        <w:tab/>
      </w:r>
      <w:r>
        <w:t xml:space="preserve">Nakon pravomoćnosti rješenja o dosudi te nakon što </w:t>
      </w:r>
      <w:proofErr w:type="spellStart"/>
      <w:r>
        <w:t>kupovnina</w:t>
      </w:r>
      <w:proofErr w:type="spellEnd"/>
      <w:r>
        <w:t xml:space="preserve"> bude položena, u zemljišnim knjigama prigodom upisa prava vlasništva kupca </w:t>
      </w:r>
      <w:r w:rsidR="009319DA">
        <w:t xml:space="preserve">Ljubomira </w:t>
      </w:r>
      <w:proofErr w:type="spellStart"/>
      <w:r w:rsidR="009319DA">
        <w:t>Sturka</w:t>
      </w:r>
      <w:proofErr w:type="spellEnd"/>
      <w:r>
        <w:t xml:space="preserve"> određuje se upisati i založno pravo na nekretninama iz točke I ovog rješenja, a radi osiguranja tražbine po osnovi kredita u korist davatelja kredita u skladu sa Sporazumom o osiguranju. Upis založnog prava zemljišno knjižni sud će obaviti na temelju pravomoćnog rješenja o dosudi i potvrde ovog suda da je </w:t>
      </w:r>
      <w:proofErr w:type="spellStart"/>
      <w:r>
        <w:t>kupovnina</w:t>
      </w:r>
      <w:proofErr w:type="spellEnd"/>
      <w:r>
        <w:t xml:space="preserve"> položena. </w:t>
      </w:r>
    </w:p>
    <w:p w:rsidRDefault="00FE3A6E" w:rsidP="00FE3A6E" w:rsidR="00FE3A6E" w:rsidRPr="00CB2F04">
      <w:pPr>
        <w:ind w:firstLine="708"/>
      </w:pPr>
      <w:r w:rsidRPr="00CB2F04">
        <w:t>V</w:t>
      </w:r>
      <w:r w:rsidR="00684391">
        <w:t>I</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w:t>
      </w:r>
      <w:proofErr w:type="spellStart"/>
      <w:r w:rsidRPr="00CB2F04">
        <w:t>kupovninu</w:t>
      </w:r>
      <w:proofErr w:type="spellEnd"/>
      <w:r w:rsidRPr="00CB2F04">
        <w:t xml:space="preserve"> u cijelosti.</w:t>
      </w:r>
    </w:p>
    <w:p w:rsidRDefault="00FE3A6E" w:rsidP="00FE3A6E" w:rsidR="00FE3A6E" w:rsidRPr="00CB2F04">
      <w:pPr>
        <w:ind w:firstLine="708"/>
      </w:pPr>
      <w:r w:rsidRPr="00CB2F04">
        <w:t>VI</w:t>
      </w:r>
      <w:r w:rsidR="00684391">
        <w:t>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w:t>
      </w:r>
      <w:proofErr w:type="spellStart"/>
      <w:r w:rsidRPr="00CB2F04">
        <w:t>kupovnine</w:t>
      </w:r>
      <w:proofErr w:type="spellEnd"/>
      <w:r w:rsidRPr="00CB2F04">
        <w:t xml:space="preserve"> iz točke </w:t>
      </w:r>
      <w:r>
        <w:t xml:space="preserve">II. </w:t>
      </w:r>
    </w:p>
    <w:p w:rsidRDefault="00FE3A6E" w:rsidP="00FE3A6E" w:rsidR="00FE3A6E" w:rsidRPr="00CB2F04">
      <w:pPr>
        <w:ind w:firstLine="708"/>
      </w:pPr>
      <w:r w:rsidRPr="00CB2F04">
        <w:t>VII</w:t>
      </w:r>
      <w:r w:rsidR="00684391">
        <w:t>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684391" w:rsidP="00FE3A6E" w:rsidR="00FE3A6E" w:rsidRPr="00CB2F04">
      <w:pPr>
        <w:ind w:firstLine="708"/>
      </w:pPr>
      <w:r>
        <w:t>IX</w:t>
      </w:r>
      <w:r w:rsidR="00FE3A6E" w:rsidRPr="00CB2F04">
        <w:tab/>
        <w:t xml:space="preserve"> Nalaže se ZK odjelu Općinskog </w:t>
      </w:r>
      <w:r w:rsidR="00FE3A6E">
        <w:t xml:space="preserve">građanskog suda u Zagrebu </w:t>
      </w:r>
      <w:r w:rsidR="00FE3A6E"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F03F74" w:rsidR="00FE3A6E" w:rsidRPr="00F03F74">
      <w:pPr>
        <w:ind w:firstLine="708"/>
        <w:rPr>
          <w:color w:val="000000"/>
        </w:rPr>
      </w:pPr>
      <w:r w:rsidRPr="00CB2F04">
        <w:t xml:space="preserve">Na usmenoj javnoj dražbi održanoj dana </w:t>
      </w:r>
      <w:r w:rsidR="009319DA">
        <w:t>30. listopada</w:t>
      </w:r>
      <w:r>
        <w:t xml:space="preserve">  2015. </w:t>
      </w:r>
      <w:r w:rsidRPr="00CB2F04">
        <w:t>radi prodaje nekretnina  iz točke I kao</w:t>
      </w:r>
      <w:r w:rsidR="00684391">
        <w:t xml:space="preserve"> </w:t>
      </w:r>
      <w:r w:rsidRPr="00CB2F04">
        <w:t xml:space="preserve"> </w:t>
      </w:r>
      <w:r w:rsidR="008623C6">
        <w:t>ponuđač</w:t>
      </w:r>
      <w:r w:rsidR="00F03F74">
        <w:t>i</w:t>
      </w:r>
      <w:r>
        <w:t xml:space="preserve"> za nek</w:t>
      </w:r>
      <w:r w:rsidR="00F03F74">
        <w:t>r</w:t>
      </w:r>
      <w:r w:rsidR="00684391">
        <w:t xml:space="preserve">etninu pod </w:t>
      </w:r>
      <w:r w:rsidR="009319DA">
        <w:t>točkom I sudjelovali su</w:t>
      </w:r>
      <w:r w:rsidR="005E49E6">
        <w:rPr>
          <w:color w:val="000000"/>
        </w:rPr>
        <w:t xml:space="preserve"> </w:t>
      </w:r>
      <w:r w:rsidR="009319DA">
        <w:rPr>
          <w:color w:val="000000"/>
        </w:rPr>
        <w:t xml:space="preserve">Hrvoje </w:t>
      </w:r>
      <w:proofErr w:type="spellStart"/>
      <w:r w:rsidR="009319DA">
        <w:rPr>
          <w:color w:val="000000"/>
        </w:rPr>
        <w:t>Kaveljević</w:t>
      </w:r>
      <w:proofErr w:type="spellEnd"/>
      <w:r w:rsidR="009319DA">
        <w:rPr>
          <w:color w:val="000000"/>
        </w:rPr>
        <w:t xml:space="preserve">, Jasenka Generalić, Željko </w:t>
      </w:r>
      <w:proofErr w:type="spellStart"/>
      <w:r w:rsidR="009319DA">
        <w:rPr>
          <w:color w:val="000000"/>
        </w:rPr>
        <w:t>Kenđel</w:t>
      </w:r>
      <w:proofErr w:type="spellEnd"/>
      <w:r w:rsidR="009319DA">
        <w:rPr>
          <w:color w:val="000000"/>
        </w:rPr>
        <w:t>, Petar Pintar, Jelena Burić, Antonio Veić, Petra Bašić.</w:t>
      </w:r>
    </w:p>
    <w:p w:rsidRDefault="00FE3A6E" w:rsidP="00DE0D50" w:rsidR="00FE3A6E" w:rsidRPr="008623C6">
      <w:r>
        <w:t xml:space="preserve"> </w:t>
      </w:r>
      <w:r w:rsidR="008623C6">
        <w:tab/>
      </w:r>
      <w:r w:rsidR="009319DA">
        <w:t>Nakon proteka stanke od 10,00 minuta p</w:t>
      </w:r>
      <w:r w:rsidR="00684391">
        <w:t xml:space="preserve">onuđač </w:t>
      </w:r>
      <w:r w:rsidR="009319DA">
        <w:rPr>
          <w:color w:val="000000"/>
        </w:rPr>
        <w:t>Ljubomir Sturko</w:t>
      </w:r>
      <w:r w:rsidR="00FE4287">
        <w:rPr>
          <w:color w:val="000000"/>
        </w:rPr>
        <w:t xml:space="preserve"> </w:t>
      </w:r>
      <w:r w:rsidR="009319DA">
        <w:t>ponudio</w:t>
      </w:r>
      <w:r w:rsidR="00684391">
        <w:t xml:space="preserve"> </w:t>
      </w:r>
      <w:r w:rsidR="001C0DFD">
        <w:t xml:space="preserve"> je</w:t>
      </w:r>
      <w:r>
        <w:t xml:space="preserve"> cijenu za nekretninu pod I u iznosu </w:t>
      </w:r>
      <w:r w:rsidRPr="00D91B32">
        <w:t xml:space="preserve">od </w:t>
      </w:r>
      <w:r w:rsidR="009319DA">
        <w:rPr>
          <w:bCs/>
        </w:rPr>
        <w:t>561.954,64</w:t>
      </w:r>
      <w:r w:rsidR="00684391" w:rsidRPr="00D71CEE">
        <w:rPr>
          <w:rFonts w:cs="Arial" w:hAnsi="Arial" w:ascii="Arial"/>
          <w:b/>
          <w:bCs/>
          <w:sz w:val="18"/>
          <w:szCs w:val="18"/>
        </w:rPr>
        <w:t xml:space="preserve"> </w:t>
      </w:r>
      <w:r w:rsidR="009319DA">
        <w:t>kune</w:t>
      </w:r>
      <w:r w:rsidRPr="00D91B32">
        <w:t>.</w:t>
      </w:r>
      <w:r>
        <w:t xml:space="preserve"> </w:t>
      </w:r>
    </w:p>
    <w:p w:rsidRDefault="00FE3A6E" w:rsidP="00FE3A6E" w:rsidR="00FE3A6E" w:rsidRPr="00CB2F04">
      <w:pPr>
        <w:ind w:firstLine="708"/>
      </w:pPr>
      <w:r w:rsidRPr="00CB2F04">
        <w:t>Nekretnina</w:t>
      </w:r>
      <w:r>
        <w:t xml:space="preserve"> pod točkom I.</w:t>
      </w:r>
      <w:r w:rsidRPr="00CB2F04">
        <w:t xml:space="preserve"> će se predati kupcu </w:t>
      </w:r>
      <w:r>
        <w:t xml:space="preserve"> </w:t>
      </w:r>
      <w:r w:rsidR="009319DA">
        <w:t xml:space="preserve">Ljubomiru </w:t>
      </w:r>
      <w:proofErr w:type="spellStart"/>
      <w:r w:rsidR="009319DA">
        <w:t>Sturku</w:t>
      </w:r>
      <w:proofErr w:type="spellEnd"/>
      <w:r w:rsidR="00D162A7">
        <w:t xml:space="preserve"> </w:t>
      </w:r>
      <w:r>
        <w:t xml:space="preserve">  </w:t>
      </w:r>
      <w:r w:rsidRPr="00CB2F04">
        <w:t xml:space="preserve">nakon pravomoćnosti ovog rješenja i uplate razlike </w:t>
      </w:r>
      <w:proofErr w:type="spellStart"/>
      <w:r w:rsidRPr="00CB2F04">
        <w:t>kupovnine</w:t>
      </w:r>
      <w:proofErr w:type="spellEnd"/>
      <w:r w:rsidRPr="00CB2F04">
        <w:t xml:space="preserve"> do </w:t>
      </w:r>
      <w:proofErr w:type="spellStart"/>
      <w:r w:rsidRPr="00CB2F04">
        <w:t>izlicitirane</w:t>
      </w:r>
      <w:proofErr w:type="spellEnd"/>
      <w:r w:rsidRPr="00CB2F04">
        <w:t xml:space="preserve"> cijene, a koja s obzirom na uplaćenu jamčevinu </w:t>
      </w:r>
      <w:r>
        <w:t xml:space="preserve">za nekretninu pod I </w:t>
      </w:r>
      <w:r w:rsidR="00424FA1">
        <w:t xml:space="preserve">iznosi </w:t>
      </w:r>
      <w:r w:rsidR="009319DA">
        <w:rPr>
          <w:bCs/>
        </w:rPr>
        <w:t>55</w:t>
      </w:r>
      <w:r w:rsidR="009319DA" w:rsidRPr="009319DA">
        <w:rPr>
          <w:bCs/>
        </w:rPr>
        <w:t>1.954,64</w:t>
      </w:r>
      <w:r w:rsidR="009319DA">
        <w:rPr>
          <w:rFonts w:cs="Arial" w:hAnsi="Arial" w:ascii="Arial"/>
          <w:bCs/>
          <w:sz w:val="18"/>
          <w:szCs w:val="18"/>
        </w:rPr>
        <w:t xml:space="preserve"> </w:t>
      </w:r>
      <w:r>
        <w:t>kunu.</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9319DA">
        <w:t>16. studenog</w:t>
      </w:r>
      <w:r w:rsidR="00684391">
        <w:t xml:space="preserve"> </w:t>
      </w:r>
      <w:r>
        <w:t xml:space="preserve">  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9D16B3">
        <w:t>,v.r.</w:t>
      </w:r>
    </w:p>
    <w:p w:rsidRDefault="00FE3A6E" w:rsidP="00FE3A6E" w:rsidR="00FE3A6E" w:rsidRPr="00CB2F04">
      <w:pPr>
        <w:jc w:val="both"/>
        <w:rPr>
          <w:bCs/>
        </w:rPr>
      </w:pPr>
      <w:r w:rsidRPr="00CB2F04">
        <w:rPr>
          <w:bCs/>
        </w:rPr>
        <w:t xml:space="preserve">POUKA O PRAVNOM LIJEKU: </w:t>
      </w:r>
    </w:p>
    <w:p w:rsidRDefault="00FE3A6E" w:rsidP="00684391" w:rsidR="00520A96">
      <w:pPr>
        <w:jc w:val="both"/>
      </w:pPr>
      <w:r w:rsidRPr="00CB2F04">
        <w:t>Protiv ovog rješenja nezadovoljna stranka može uložiti žalbu Visokom trgovačkom sudu Republike Hrvatske u roku od 8 dana po primitku rješenja, a ulaže se putem ovog suda u 3 primjerka</w:t>
      </w:r>
      <w:r w:rsidR="00CC5CD0">
        <w:tab/>
      </w:r>
    </w:p>
    <w:p w:rsidRDefault="00520A96" w:rsidP="00684391" w:rsidR="00520A96">
      <w:pPr>
        <w:jc w:val="both"/>
      </w:pPr>
    </w:p>
    <w:p w:rsidRDefault="006E764F" w:rsidR="009D16B3">
      <w:r>
        <w:tab/>
      </w:r>
      <w:r>
        <w:tab/>
      </w:r>
      <w:r>
        <w:tab/>
      </w:r>
      <w:r>
        <w:tab/>
      </w:r>
      <w:r>
        <w:tab/>
      </w:r>
      <w:r>
        <w:tab/>
      </w:r>
      <w:r>
        <w:tab/>
      </w:r>
      <w:r>
        <w:tab/>
      </w:r>
      <w:r w:rsidR="009D16B3">
        <w:t xml:space="preserve">Za točnost </w:t>
      </w:r>
      <w:proofErr w:type="spellStart"/>
      <w:r w:rsidR="009D16B3">
        <w:t>otpravka</w:t>
      </w:r>
      <w:proofErr w:type="spellEnd"/>
      <w:r w:rsidR="009D16B3">
        <w:t>-</w:t>
      </w:r>
      <w:proofErr w:type="spellStart"/>
      <w:r w:rsidR="009D16B3">
        <w:t>ovl.službenik</w:t>
      </w:r>
      <w:proofErr w:type="spellEnd"/>
    </w:p>
    <w:p w:rsidRDefault="009D16B3" w:rsidP="009D16B3" w:rsidR="009D16B3">
      <w:pPr>
        <w:ind w:firstLine="708" w:left="5664"/>
      </w:pPr>
      <w:r>
        <w:t>Vinka Mihalinčić</w:t>
      </w:r>
    </w:p>
    <w:p w:rsidRDefault="006E764F" w:rsidP="009319DA" w:rsidR="006E764F"/>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pPr>
    <w:r>
      <w:t xml:space="preserve">   </w:t>
    </w:r>
    <w:r>
      <w:tab/>
      <w:t xml:space="preserve">                                                </w:t>
    </w:r>
    <w:r>
      <w:t xml:space="preserve">2     </w:t>
    </w:r>
    <w:r w:rsidR="005F7370">
      <w:t xml:space="preserve">                31-St-790/13-</w:t>
    </w:r>
    <w:r w:rsidR="009842DE">
      <w:t>994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411C1E30"/>
    <w:multiLevelType w:val="hybridMultilevel"/>
    <w:tmpl w:val="9FA85FD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44DC1"/>
    <w:rsid w:val="0015645C"/>
    <w:rsid w:val="001C0646"/>
    <w:rsid w:val="001C0DFD"/>
    <w:rsid w:val="001C6B43"/>
    <w:rsid w:val="00283809"/>
    <w:rsid w:val="002A0FB3"/>
    <w:rsid w:val="002A6164"/>
    <w:rsid w:val="002D7583"/>
    <w:rsid w:val="0030413A"/>
    <w:rsid w:val="00341B62"/>
    <w:rsid w:val="003F5D58"/>
    <w:rsid w:val="00424FA1"/>
    <w:rsid w:val="00437C8D"/>
    <w:rsid w:val="00462590"/>
    <w:rsid w:val="004A0E50"/>
    <w:rsid w:val="004B72A9"/>
    <w:rsid w:val="004D61B5"/>
    <w:rsid w:val="005032E8"/>
    <w:rsid w:val="005151FF"/>
    <w:rsid w:val="005174EC"/>
    <w:rsid w:val="00520A96"/>
    <w:rsid w:val="005315D9"/>
    <w:rsid w:val="005D4769"/>
    <w:rsid w:val="005E49E6"/>
    <w:rsid w:val="005F7370"/>
    <w:rsid w:val="00660662"/>
    <w:rsid w:val="006630E6"/>
    <w:rsid w:val="00684391"/>
    <w:rsid w:val="006D2D17"/>
    <w:rsid w:val="006D37EF"/>
    <w:rsid w:val="006D7209"/>
    <w:rsid w:val="006E764F"/>
    <w:rsid w:val="0072109C"/>
    <w:rsid w:val="007A5DAF"/>
    <w:rsid w:val="007C5E77"/>
    <w:rsid w:val="007D64D3"/>
    <w:rsid w:val="00805EA0"/>
    <w:rsid w:val="00852BC6"/>
    <w:rsid w:val="008623C6"/>
    <w:rsid w:val="00866D6B"/>
    <w:rsid w:val="008C3B13"/>
    <w:rsid w:val="008D12F2"/>
    <w:rsid w:val="009319DA"/>
    <w:rsid w:val="009357C1"/>
    <w:rsid w:val="009842DE"/>
    <w:rsid w:val="009D16B3"/>
    <w:rsid w:val="00A66F5F"/>
    <w:rsid w:val="00A81191"/>
    <w:rsid w:val="00A97E67"/>
    <w:rsid w:val="00AB3F3B"/>
    <w:rsid w:val="00AD6305"/>
    <w:rsid w:val="00B67A9F"/>
    <w:rsid w:val="00B71151"/>
    <w:rsid w:val="00BD271E"/>
    <w:rsid w:val="00CB121F"/>
    <w:rsid w:val="00CC4CC9"/>
    <w:rsid w:val="00CC5CD0"/>
    <w:rsid w:val="00D162A7"/>
    <w:rsid w:val="00D47A54"/>
    <w:rsid w:val="00D51262"/>
    <w:rsid w:val="00D92198"/>
    <w:rsid w:val="00DD1153"/>
    <w:rsid w:val="00DD686D"/>
    <w:rsid w:val="00DE0D50"/>
    <w:rsid w:val="00EA30C4"/>
    <w:rsid w:val="00EA3AF8"/>
    <w:rsid w:val="00EB07C2"/>
    <w:rsid w:val="00EE6B44"/>
    <w:rsid w:val="00F03F74"/>
    <w:rsid w:val="00F33CE5"/>
    <w:rsid w:val="00F45796"/>
    <w:rsid w:val="00F941E3"/>
    <w:rsid w:val="00FB0244"/>
    <w:rsid w:val="00FD2EE3"/>
    <w:rsid w:val="00FE3A6E"/>
    <w:rsid w:val="00FE42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044DC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44DC1"/>
    <w:rPr>
      <w:rFonts w:cs="Tahoma" w:eastAsia="Times New Roman" w:hAnsi="Tahoma" w:ascii="Tahoma"/>
      <w:sz w:val="16"/>
      <w:szCs w:val="16"/>
      <w:lang w:eastAsia="hr-HR"/>
    </w:rPr>
  </w:style>
  <w:style w:styleId="Odlomakpopisa" w:type="paragraph">
    <w:name w:val="List Paragraph"/>
    <w:basedOn w:val="Normal"/>
    <w:uiPriority w:val="34"/>
    <w:qFormat/>
    <w:rsid w:val="009319DA"/>
    <w:pPr>
      <w:ind w:left="720"/>
      <w:contextualSpacing/>
    </w:pPr>
  </w:style>
  <w:style w:styleId="Tekstrezerviranogmjesta" w:type="character">
    <w:name w:val="Placeholder Text"/>
    <w:basedOn w:val="Zadanifontodlomka"/>
    <w:uiPriority w:val="99"/>
    <w:semiHidden/>
    <w:rsid w:val="009D16B3"/>
    <w:rPr>
      <w:color w:val="808080"/>
      <w:bdr w:space="0" w:sz="0" w:color="auto" w:val="none"/>
      <w:shd w:fill="auto" w:color="auto" w:val="clear"/>
    </w:rPr>
  </w:style>
  <w:style w:customStyle="true" w:styleId="eSPISCCParagraphDefaultFont" w:type="character">
    <w:name w:val="eSPIS_CC_Paragraph Default Font"/>
    <w:basedOn w:val="Zadanifontodlomka"/>
    <w:rsid w:val="009D16B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D16B3"/>
    <w:rPr>
      <w:bdr w:space="0" w:sz="0" w:color="auto" w:val="none"/>
      <w:shd w:fill="FFFFCC" w:color="auto" w:val="clear"/>
      <w:lang w:val="hr-HR"/>
    </w:rPr>
  </w:style>
  <w:style w:customStyle="true" w:styleId="PozadinaSvijetloCrvena" w:type="character">
    <w:name w:val="Pozadina_SvijetloCrvena"/>
    <w:basedOn w:val="eSPISCCParagraphDefaultFont"/>
    <w:rsid w:val="009D16B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D16B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044DC1"/>
    <w:rPr>
      <w:rFonts w:ascii="Tahoma" w:cs="Tahoma" w:hAnsi="Tahoma"/>
      <w:sz w:val="16"/>
      <w:szCs w:val="16"/>
    </w:rPr>
  </w:style>
  <w:style w:customStyle="1" w:styleId="TekstbaloniaChar" w:type="character">
    <w:name w:val="Tekst balončića Char"/>
    <w:basedOn w:val="Zadanifontodlomka"/>
    <w:link w:val="Tekstbalonia"/>
    <w:uiPriority w:val="99"/>
    <w:semiHidden/>
    <w:rsid w:val="00044DC1"/>
    <w:rPr>
      <w:rFonts w:ascii="Tahoma" w:cs="Tahoma" w:eastAsia="Times New Roman" w:hAnsi="Tahoma"/>
      <w:sz w:val="16"/>
      <w:szCs w:val="16"/>
      <w:lang w:eastAsia="hr-HR"/>
    </w:rPr>
  </w:style>
  <w:style w:styleId="Odlomakpopisa" w:type="paragraph">
    <w:name w:val="List Paragraph"/>
    <w:basedOn w:val="Normal"/>
    <w:uiPriority w:val="34"/>
    <w:qFormat/>
    <w:rsid w:val="009319DA"/>
    <w:pPr>
      <w:ind w:left="720"/>
      <w:contextualSpacing/>
    </w:pPr>
  </w:style>
  <w:style w:styleId="Tekstrezerviranogmjesta" w:type="character">
    <w:name w:val="Placeholder Text"/>
    <w:basedOn w:val="Zadanifontodlomka"/>
    <w:uiPriority w:val="99"/>
    <w:semiHidden/>
    <w:rsid w:val="009D16B3"/>
    <w:rPr>
      <w:color w:val="808080"/>
      <w:bdr w:color="auto" w:space="0" w:sz="0" w:val="none"/>
      <w:shd w:color="auto" w:fill="auto" w:val="clear"/>
    </w:rPr>
  </w:style>
  <w:style w:customStyle="1" w:styleId="eSPISCCParagraphDefaultFont" w:type="character">
    <w:name w:val="eSPIS_CC_Paragraph Default Font"/>
    <w:basedOn w:val="Zadanifontodlomka"/>
    <w:rsid w:val="009D16B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D16B3"/>
    <w:rPr>
      <w:bdr w:color="auto" w:space="0" w:sz="0" w:val="none"/>
      <w:shd w:color="auto" w:fill="FFFFCC" w:val="clear"/>
      <w:lang w:val="hr-HR"/>
    </w:rPr>
  </w:style>
  <w:style w:customStyle="1" w:styleId="PozadinaSvijetloCrvena" w:type="character">
    <w:name w:val="Pozadina_SvijetloCrvena"/>
    <w:basedOn w:val="eSPISCCParagraphDefaultFont"/>
    <w:rsid w:val="009D16B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D16B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2015.</izvorni_sadrzaj>
    <derivirana_varijabla naziv="DomainObject.DatumDonosenjaOdluke_1">16.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2015.</izvorni_sadrzaj>
    <derivirana_varijabla naziv="DomainObject.Datum_1">16.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740</properties:Words>
  <properties:Characters>4003</properties:Characters>
  <properties:Lines>87</properties:Lines>
  <properties:Paragraphs>41</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2015-11-16T09:57:00Z</dcterms:created>
  <dc:creator>Vinka Mihalinčić</dc:creator>
  <cp:lastModifiedBy>Vinka Mihalinčić</cp:lastModifiedBy>
  <cp:lastPrinted>2015-11-16T10:48:00Z</cp:lastPrinted>
  <dcterms:modified xmlns:xsi="http://www.w3.org/2001/XMLSchema-instance" xsi:type="dcterms:W3CDTF">2015-11-16T10:50:00Z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