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627e" w14:paraId="c91627e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121784">
        <w:t>769</w:t>
      </w:r>
      <w:r w:rsidRPr="003A45A8">
        <w:t>/</w:t>
      </w:r>
      <w:r>
        <w:t>20</w:t>
      </w:r>
      <w:r w:rsidRPr="003A45A8">
        <w:t>16-</w:t>
      </w:r>
      <w:r w:rsidR="00121784">
        <w:t>2</w:t>
      </w:r>
      <w:r>
        <w:t>3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121784">
        <w:t>RIZMAN d.o.o., Biograd na Moru, Stranka Vraza 30, OIB: 40797886180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121784">
        <w:t>23</w:t>
      </w:r>
      <w:r w:rsidR="007126DA">
        <w:t>.</w:t>
      </w:r>
      <w:r w:rsidR="00604321">
        <w:t xml:space="preserve"> </w:t>
      </w:r>
      <w:r w:rsidR="00121784">
        <w:t>veljače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121784" w:rsidP="00121784" w:rsidR="00121784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>
        <w:t>nagrada</w:t>
      </w:r>
      <w:r w:rsidRPr="003573CC">
        <w:t xml:space="preserve"> za rad </w:t>
      </w:r>
      <w:r>
        <w:t xml:space="preserve">privremene </w:t>
      </w:r>
      <w:r w:rsidRPr="003573CC">
        <w:t>stečajn</w:t>
      </w:r>
      <w:r>
        <w:t>e</w:t>
      </w:r>
      <w:r w:rsidRPr="003573CC">
        <w:t xml:space="preserve"> upravitelj</w:t>
      </w:r>
      <w:r>
        <w:t xml:space="preserve">ice Ive Petanjek </w:t>
      </w:r>
      <w:r w:rsidRPr="003573CC">
        <w:t xml:space="preserve">u </w:t>
      </w:r>
      <w:r>
        <w:t>ukupnom iznosu od 3.000,00</w:t>
      </w:r>
      <w:r w:rsidRPr="007D22D4">
        <w:t xml:space="preserve"> kuna</w:t>
      </w:r>
      <w:r>
        <w:t>.</w:t>
      </w:r>
    </w:p>
    <w:p w:rsidRDefault="00121784" w:rsidP="00121784" w:rsidR="00121784">
      <w:pPr>
        <w:jc w:val="both"/>
      </w:pPr>
    </w:p>
    <w:p w:rsidRDefault="00121784" w:rsidP="00121784" w:rsidR="00121784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121784" w:rsidP="00121784" w:rsidR="00121784" w:rsidRPr="003573CC">
      <w:pPr>
        <w:jc w:val="both"/>
      </w:pPr>
    </w:p>
    <w:p w:rsidRDefault="00121784" w:rsidP="00121784" w:rsidR="00121784" w:rsidRPr="00CA2AA9">
      <w:pPr>
        <w:ind w:hanging="705" w:left="705"/>
        <w:jc w:val="center"/>
      </w:pPr>
      <w:r w:rsidRPr="00CA2AA9">
        <w:t>Obrazloženje</w:t>
      </w:r>
    </w:p>
    <w:p w:rsidRDefault="00121784" w:rsidP="00121784" w:rsidR="00121784">
      <w:pPr>
        <w:ind w:firstLine="705"/>
        <w:jc w:val="both"/>
      </w:pPr>
    </w:p>
    <w:p w:rsidRDefault="00121784" w:rsidP="00121784" w:rsidR="00121784">
      <w:pPr>
        <w:ind w:firstLine="705"/>
        <w:jc w:val="both"/>
      </w:pPr>
      <w:r w:rsidRPr="0064286F">
        <w:t xml:space="preserve">Rješenjem ovog suda od </w:t>
      </w:r>
      <w:r>
        <w:t xml:space="preserve">6. rujna 2016. </w:t>
      </w:r>
      <w:r w:rsidRPr="0064286F">
        <w:t>imenovan</w:t>
      </w:r>
      <w:r>
        <w:t>a</w:t>
      </w:r>
      <w:r w:rsidRPr="0064286F">
        <w:t xml:space="preserve"> je privremen</w:t>
      </w:r>
      <w:r>
        <w:t>a</w:t>
      </w:r>
      <w:r w:rsidRPr="0064286F">
        <w:t xml:space="preserve"> stečajn</w:t>
      </w:r>
      <w:r>
        <w:t xml:space="preserve">a upraviteljica </w:t>
      </w:r>
      <w:r w:rsidRPr="0064286F">
        <w:t>koj</w:t>
      </w:r>
      <w:r>
        <w:t>a</w:t>
      </w:r>
      <w:r w:rsidRPr="0064286F">
        <w:t xml:space="preserve"> je dana</w:t>
      </w:r>
      <w:r>
        <w:t xml:space="preserve"> 29. prosinca 2016. </w:t>
      </w:r>
      <w:r w:rsidRPr="0064286F">
        <w:t>dostavi</w:t>
      </w:r>
      <w:r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121784" w:rsidP="00121784" w:rsidR="00121784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121784" w:rsidP="00121784" w:rsidR="00121784" w:rsidRPr="0064286F">
      <w:pPr>
        <w:ind w:firstLine="705"/>
        <w:jc w:val="both"/>
      </w:pPr>
      <w:r w:rsidRPr="0064286F">
        <w:t>Stoga je odlučeno kao u izreci.</w:t>
      </w:r>
    </w:p>
    <w:p w:rsidRDefault="00121784" w:rsidP="00121784" w:rsidR="00121784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121784">
        <w:t>23</w:t>
      </w:r>
      <w:r w:rsidR="007126DA">
        <w:t>.</w:t>
      </w:r>
      <w:r w:rsidR="00604321">
        <w:t xml:space="preserve"> </w:t>
      </w:r>
      <w:r w:rsidR="00121784">
        <w:t>veljače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98124D" w:rsidP="0098124D" w:rsidR="00B41F9A">
      <w:r>
        <w:tab/>
      </w:r>
      <w:r>
        <w:tab/>
      </w:r>
      <w:r>
        <w:tab/>
      </w:r>
      <w:r>
        <w:tab/>
      </w:r>
      <w:r>
        <w:tab/>
      </w:r>
      <w:r w:rsidR="00121784">
        <w:tab/>
      </w:r>
      <w:r w:rsidR="00121784">
        <w:tab/>
      </w:r>
      <w:r w:rsidR="00121784">
        <w:tab/>
      </w:r>
      <w:r w:rsidR="00121784">
        <w:tab/>
      </w:r>
      <w:r w:rsidR="00121784">
        <w:tab/>
      </w:r>
      <w:r w:rsidR="008F62EA">
        <w:t>S</w:t>
      </w:r>
      <w:r w:rsidR="00B41F9A" w:rsidRPr="002C500F">
        <w:t>udac</w:t>
      </w:r>
    </w:p>
    <w:p w:rsidRDefault="0098124D" w:rsidP="0098124D" w:rsidR="00B41F9A" w:rsidRPr="00F60CD9"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121784">
        <w:tab/>
      </w:r>
      <w:r w:rsidR="008F62EA">
        <w:t>Ardena Bajlo</w:t>
      </w:r>
    </w:p>
    <w:p w:rsidRDefault="00B50947" w:rsidP="00C64EB0" w:rsidR="00B50947"/>
    <w:p w:rsidRDefault="00B50947" w:rsidP="00C64EB0" w:rsidR="00B50947"/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D045A3" w:rsidP="00B50947" w:rsidR="00B50947">
      <w:pPr>
        <w:numPr>
          <w:ilvl w:val="0"/>
          <w:numId w:val="2"/>
        </w:numPr>
      </w:pPr>
      <w:r>
        <w:t>stečajnom upravitelju</w:t>
      </w:r>
      <w:r w:rsidR="00121784">
        <w:t xml:space="preserve"> – mailom</w:t>
      </w:r>
    </w:p>
    <w:p w:rsidRDefault="00121784" w:rsidP="00B50947" w:rsidR="00121784">
      <w:pPr>
        <w:numPr>
          <w:ilvl w:val="0"/>
          <w:numId w:val="2"/>
        </w:numPr>
      </w:pPr>
      <w:r>
        <w:t>računovodstvo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21784"/>
    <w:rsid w:val="00174532"/>
    <w:rsid w:val="00176680"/>
    <w:rsid w:val="00196233"/>
    <w:rsid w:val="001C544E"/>
    <w:rsid w:val="001D3405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33827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6F786B"/>
    <w:rsid w:val="00710A26"/>
    <w:rsid w:val="007126DA"/>
    <w:rsid w:val="00731A40"/>
    <w:rsid w:val="007421EA"/>
    <w:rsid w:val="00745F77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250E5"/>
    <w:rsid w:val="009433E3"/>
    <w:rsid w:val="00970287"/>
    <w:rsid w:val="0098124D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94264"/>
    <w:rsid w:val="00BB192C"/>
    <w:rsid w:val="00BC7027"/>
    <w:rsid w:val="00BE1D8F"/>
    <w:rsid w:val="00BF6B26"/>
    <w:rsid w:val="00C2596D"/>
    <w:rsid w:val="00C64EB0"/>
    <w:rsid w:val="00CA2AA9"/>
    <w:rsid w:val="00CE069C"/>
    <w:rsid w:val="00CF2E75"/>
    <w:rsid w:val="00CF7517"/>
    <w:rsid w:val="00D045A3"/>
    <w:rsid w:val="00D27BB2"/>
    <w:rsid w:val="00D375C3"/>
    <w:rsid w:val="00DB4782"/>
    <w:rsid w:val="00DD4D11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70266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4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2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2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2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2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4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2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2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2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2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RIZMAN društvo s ograničenom odgovornošću za trgovinu</izvorni_sadrzaj>
    <derivirana_varijabla naziv="DomainObject.Predmet.ProtustrankaFormated_1">  RIZMAN društvo s ograničenom odgovornošću za trgovinu</derivirana_varijabla>
  </DomainObject.Predmet.ProtustrankaFormated>
  <DomainObject.Predmet.ProtustrankaFormatedOIB>
    <izvorni_sadrzaj>  RIZMAN društvo s ograničenom odgovornošću za trgovinu, OIB 40797886180</izvorni_sadrzaj>
    <derivirana_varijabla naziv="DomainObject.Predmet.ProtustrankaFormatedOIB_1">  RIZMAN društvo s ograničenom odgovornošću za trgovinu, OIB 40797886180</derivirana_varijabla>
  </DomainObject.Predmet.ProtustrankaFormatedOIB>
  <DomainObject.Predmet.ProtustrankaFormatedWithAdress>
    <izvorni_sadrzaj> RIZMAN društvo s ograničenom odgovornošću za trgovinu, Stanka Vraza 30, 23210 Biograd Na Moru</izvorni_sadrzaj>
    <derivirana_varijabla naziv="DomainObject.Predmet.ProtustrankaFormatedWithAdress_1"> RIZMAN društvo s ograničenom odgovornošću za trgovinu, Stanka Vraza 30, 23210 Biograd Na Moru</derivirana_varijabla>
  </DomainObject.Predmet.ProtustrankaFormatedWithAdress>
  <DomainObject.Predmet.ProtustrankaFormatedWithAdressOIB>
    <izvorni_sadrzaj> RIZMAN društvo s ograničenom odgovornošću za trgovinu, OIB 40797886180, Stanka Vraza 30, 23210 Biograd Na Moru</izvorni_sadrzaj>
    <derivirana_varijabla naziv="DomainObject.Predmet.ProtustrankaFormatedWithAdressOIB_1"> RIZMAN društvo s ograničenom odgovornošću za trgovinu, OIB 40797886180, Stanka Vraza 30, 23210 Biograd Na Moru</derivirana_varijabla>
  </DomainObject.Predmet.ProtustrankaFormatedWithAdressOIB>
  <DomainObject.Predmet.ProtustrankaWithAdress>
    <izvorni_sadrzaj>RIZMAN društvo s ograničenom odgovornošću za trgovinu Stanka Vraza 30, 23210 Biograd Na Moru</izvorni_sadrzaj>
    <derivirana_varijabla naziv="DomainObject.Predmet.ProtustrankaWithAdress_1">RIZMAN društvo s ograničenom odgovornošću za trgovinu Stanka Vraza 30, 23210 Biograd Na Moru</derivirana_varijabla>
  </DomainObject.Predmet.ProtustrankaWithAdress>
  <DomainObject.Predmet.ProtustrankaWithAdressOIB>
    <izvorni_sadrzaj>RIZMAN društvo s ograničenom odgovornošću za trgovinu, OIB 40797886180, Stanka Vraza 30, 23210 Biograd Na Moru</izvorni_sadrzaj>
    <derivirana_varijabla naziv="DomainObject.Predmet.ProtustrankaWithAdressOIB_1">RIZMAN društvo s ograničenom odgovornošću za trgovinu, OIB 40797886180, Stanka Vraza 30, 23210 Biograd Na Moru</derivirana_varijabla>
  </DomainObject.Predmet.ProtustrankaWithAdressOIB>
  <DomainObject.Predmet.ProtustrankaNazivFormated>
    <izvorni_sadrzaj>RIZMAN društvo s ograničenom odgovornošću za trgovinu</izvorni_sadrzaj>
    <derivirana_varijabla naziv="DomainObject.Predmet.ProtustrankaNazivFormated_1">RIZMAN društvo s ograničenom odgovornošću za trgovinu</derivirana_varijabla>
  </DomainObject.Predmet.ProtustrankaNazivFormated>
  <DomainObject.Predmet.ProtustrankaNazivFormatedOIB>
    <izvorni_sadrzaj>RIZMAN društvo s ograničenom odgovornošću za trgovinu, OIB 40797886180</izvorni_sadrzaj>
    <derivirana_varijabla naziv="DomainObject.Predmet.ProtustrankaNazivFormatedOIB_1">RIZMAN društvo s ograničenom odgovornošću za trgovinu, OIB 40797886180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115021.77</izvorni_sadrzaj>
    <derivirana_varijabla naziv="DomainObject.Predmet.TrenutnaVrijednost_1">115021.77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RIZMAN društvo s ograničenom odgovornošću za trgovinu</item>
    </izvorni_sadrzaj>
    <derivirana_varijabla naziv="DomainObject.Predmet.ProtuStrankaListFormated_1">
      <item>RIZMAN društvo s ograničenom odgovornošću za trgovinu</item>
    </derivirana_varijabla>
  </DomainObject.Predmet.ProtuStrankaListFormated>
  <DomainObject.Predmet.ProtuStrankaListFormatedOIB>
    <izvorni_sadrzaj>
      <item>RIZMAN društvo s ograničenom odgovornošću za trgovinu, OIB 40797886180</item>
    </izvorni_sadrzaj>
    <derivirana_varijabla naziv="DomainObject.Predmet.ProtuStrankaListFormatedOIB_1">
      <item>RIZMAN društvo s ograničenom odgovornošću za trgovinu, OIB 40797886180</item>
    </derivirana_varijabla>
  </DomainObject.Predmet.ProtuStrankaListFormatedOIB>
  <DomainObject.Predmet.ProtuStrankaListFormatedWithAdress>
    <izvorni_sadrzaj>
      <item>RIZMAN društvo s ograničenom odgovornošću za trgovinu, Stanka Vraza 30, 23210 Biograd Na Moru</item>
    </izvorni_sadrzaj>
    <derivirana_varijabla naziv="DomainObject.Predmet.ProtuStrankaListFormatedWithAdress_1">
      <item>RIZMAN društvo s ograničenom odgovornošću za trgovinu, Stanka Vraza 30, 23210 Biograd Na Moru</item>
    </derivirana_varijabla>
  </DomainObject.Predmet.ProtuStrankaListFormatedWithAdress>
  <DomainObject.Predmet.ProtuStrankaListFormatedWithAdressOIB>
    <izvorni_sadrzaj>
      <item>RIZMAN društvo s ograničenom odgovornošću za trgovinu, OIB 40797886180, Stanka Vraza 30, 23210 Biograd Na Moru</item>
    </izvorni_sadrzaj>
    <derivirana_varijabla naziv="DomainObject.Predmet.ProtuStrankaListFormatedWithAdressOIB_1">
      <item>RIZMAN društvo s ograničenom odgovornošću za trgovinu, OIB 40797886180, Stanka Vraza 30, 23210 Biograd Na Moru</item>
    </derivirana_varijabla>
  </DomainObject.Predmet.ProtuStrankaListFormatedWithAdressOIB>
  <DomainObject.Predmet.ProtuStrankaListNazivFormated>
    <izvorni_sadrzaj>
      <item>RIZMAN društvo s ograničenom odgovornošću za trgovinu</item>
    </izvorni_sadrzaj>
    <derivirana_varijabla naziv="DomainObject.Predmet.ProtuStrankaListNazivFormated_1">
      <item>RIZMAN društvo s ograničenom odgovornošću za trgovinu</item>
    </derivirana_varijabla>
  </DomainObject.Predmet.ProtuStrankaListNazivFormated>
  <DomainObject.Predmet.ProtuStrankaListNazivFormatedOIB>
    <izvorni_sadrzaj>
      <item>RIZMAN društvo s ograničenom odgovornošću za trgovinu, OIB 40797886180</item>
    </izvorni_sadrzaj>
    <derivirana_varijabla naziv="DomainObject.Predmet.ProtuStrankaListNazivFormatedOIB_1">
      <item>RIZMAN društvo s ograničenom odgovornošću za trgovinu, OIB 40797886180</item>
    </derivirana_varijabla>
  </DomainObject.Predmet.ProtuStrankaListNazivFormatedOIB>
  <DomainObject.Predmet.OstaliListFormated>
    <izvorni_sadrzaj>
      <item>Tamara Rizman</item>
      <item>Robert Rizman</item>
    </izvorni_sadrzaj>
    <derivirana_varijabla naziv="DomainObject.Predmet.OstaliListFormated_1">
      <item>Tamara Rizman</item>
      <item>Robert Rizman</item>
    </derivirana_varijabla>
  </DomainObject.Predmet.OstaliListFormated>
  <DomainObject.Predmet.OstaliListFormatedOIB>
    <izvorni_sadrzaj>
      <item>Tamara Rizman, OIB 34075388971</item>
      <item>Robert Rizman, OIB 95505732295</item>
    </izvorni_sadrzaj>
    <derivirana_varijabla naziv="DomainObject.Predmet.OstaliListFormatedOIB_1">
      <item>Tamara Rizman, OIB 34075388971</item>
      <item>Robert Rizman, OIB 95505732295</item>
    </derivirana_varijabla>
  </DomainObject.Predmet.OstaliListFormatedOIB>
  <DomainObject.Predmet.OstaliListFormatedWithAdress>
    <izvorni_sadrzaj>
      <item>Tamara Rizman, Stanka Vraza 6, 23210 Biograd Na Moru</item>
      <item>Robert Rizman, Stanka Vraza 6, 23210 Biograd Na Moru</item>
    </izvorni_sadrzaj>
    <derivirana_varijabla naziv="DomainObject.Predmet.OstaliListFormatedWithAdress_1">
      <item>Tamara Rizman, Stanka Vraza 6, 23210 Biograd Na Moru</item>
      <item>Robert Rizman, Stanka Vraza 6, 23210 Biograd Na Moru</item>
    </derivirana_varijabla>
  </DomainObject.Predmet.OstaliListFormatedWithAdress>
  <DomainObject.Predmet.OstaliListFormatedWithAdressOIB>
    <izvorni_sadrzaj>
      <item>Tamara Rizman, OIB 34075388971, Stanka Vraza 6, 23210 Biograd Na Moru</item>
      <item>Robert Rizman, OIB 95505732295, Stanka Vraza 6, 23210 Biograd Na Moru</item>
    </izvorni_sadrzaj>
    <derivirana_varijabla naziv="DomainObject.Predmet.OstaliListFormatedWithAdressOIB_1">
      <item>Tamara Rizman, OIB 34075388971, Stanka Vraza 6, 23210 Biograd Na Moru</item>
      <item>Robert Rizman, OIB 95505732295, Stanka Vraza 6, 23210 Biograd Na Moru</item>
    </derivirana_varijabla>
  </DomainObject.Predmet.OstaliListFormatedWithAdressOIB>
  <DomainObject.Predmet.OstaliListNazivFormated>
    <izvorni_sadrzaj>
      <item>Tamara Rizman</item>
      <item>Robert Rizman</item>
    </izvorni_sadrzaj>
    <derivirana_varijabla naziv="DomainObject.Predmet.OstaliListNazivFormated_1">
      <item>Tamara Rizman</item>
      <item>Robert Rizman</item>
    </derivirana_varijabla>
  </DomainObject.Predmet.OstaliListNazivFormated>
  <DomainObject.Predmet.OstaliListNazivFormatedOIB>
    <izvorni_sadrzaj>
      <item>Tamara Rizman, OIB 34075388971</item>
      <item>Robert Rizman, OIB 95505732295</item>
    </izvorni_sadrzaj>
    <derivirana_varijabla naziv="DomainObject.Predmet.OstaliListNazivFormatedOIB_1">
      <item>Tamara Rizman, OIB 34075388971</item>
      <item>Robert Rizman, OIB 95505732295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RIZMAN društvo s ograničenom odgovornošću za trgovinu</izvorni_sadrzaj>
    <derivirana_varijabla naziv="DomainObject.Predmet.ProtustrankaIDrugi_1">RIZMAN društvo s ograničenom odgovornošću za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RIZMAN društvo s ograničenom odgovornošću za trgovinu, OIB 40797886180, Stanka Vraza 30, 23210 Biograd Na Moru</izvorni_sadrzaj>
    <derivirana_varijabla naziv="DomainObject.Predmet.ProtustrankaIDrugiAdressOIB_1">RIZMAN društvo s ograničenom odgovornošću za trgovinu, OIB 40797886180, Stanka Vraza 30,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RIZMAN društvo s ograničenom odgovornošću za trgovinu</item>
      <item>Tamara Rizman</item>
      <item>Robert Rizman</item>
    </izvorni_sadrzaj>
    <derivirana_varijabla naziv="DomainObject.Predmet.SudioniciListNaziv_1">
      <item>Financijska agencija</item>
      <item>RIZMAN društvo s ograničenom odgovornošću za trgovinu</item>
      <item>Tamara Rizman</item>
      <item>Robert Rizman</item>
    </derivirana_varijabla>
  </DomainObject.Predmet.SudioniciListNaziv>
  <DomainObject.Predmet.SudioniciListAdressOIB>
    <izvorni_sadrzaj>
      <item>Financijska agencija, OIB 85821130368, Ivana Danila 4,23000 Zadar</item>
      <item>RIZMAN društvo s ograničenom odgovornošću za trgovinu, OIB 40797886180, Stanka Vraza 30,23210 Biograd Na Moru</item>
      <item>Tamara Rizman, OIB 34075388971, Stanka Vraza 6,23210 Biograd Na Moru</item>
      <item>Robert Rizman, OIB 95505732295, Stanka Vraza 6,23210 Biograd Na Moru</item>
    </izvorni_sadrzaj>
    <derivirana_varijabla naziv="DomainObject.Predmet.SudioniciListAdressOIB_1">
      <item>Financijska agencija, OIB 85821130368, Ivana Danila 4,23000 Zadar</item>
      <item>RIZMAN društvo s ograničenom odgovornošću za trgovinu, OIB 40797886180, Stanka Vraza 30,23210 Biograd Na Moru</item>
      <item>Tamara Rizman, OIB 34075388971, Stanka Vraza 6,23210 Biograd Na Moru</item>
      <item>Robert Rizman, OIB 95505732295, Stanka Vraza 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40797886180</item>
      <item>, OIB 34075388971</item>
      <item>, OIB 95505732295</item>
    </izvorni_sadrzaj>
    <derivirana_varijabla naziv="DomainObject.Predmet.SudioniciListNazivOIB_1">
      <item>, OIB 85821130368</item>
      <item>, OIB 40797886180</item>
      <item>, OIB 34075388971</item>
      <item>, OIB 95505732295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239</properties:Words>
  <properties:Characters>1144</properties:Characters>
  <properties:Lines>53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2018-02-23T09:01:00Z</dcterms:created>
  <dc:creator>abajlo</dc:creator>
  <cp:lastModifiedBy>Ante Rubelj</cp:lastModifiedBy>
  <cp:lastPrinted>2018-01-17T14:07:00Z</cp:lastPrinted>
  <dcterms:modified xmlns:xsi="http://www.w3.org/2001/XMLSchema-instance" xsi:type="dcterms:W3CDTF">2018-03-05T11:56:00Z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(1ST-769-16-23 Iva Petanjek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