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8fc9" w14:paraId="7a88fc9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>Zagreb, Amruševa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964838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FC3ADD">
        <w:rPr>
          <w:color w:themeColor="text1" w:val="000000"/>
        </w:rPr>
        <w:t>303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964838">
        <w:t xml:space="preserve">(N.N. br. </w:t>
      </w:r>
      <w:r w:rsidR="00AC4528" w:rsidRPr="00964838">
        <w:t>71/15.</w:t>
      </w:r>
      <w:r w:rsidRPr="00964838">
        <w:t>)</w:t>
      </w:r>
      <w:r w:rsidR="008155EE" w:rsidRPr="00964838">
        <w:t>,</w:t>
      </w:r>
      <w:r w:rsidRPr="00964838">
        <w:t xml:space="preserve"> dana </w:t>
      </w:r>
      <w:r w:rsidR="00372711">
        <w:t>20</w:t>
      </w:r>
      <w:r w:rsidR="00964838" w:rsidRPr="00964838">
        <w:t>. listopada 2017. godine</w:t>
      </w:r>
      <w:r w:rsidR="00590AEF" w:rsidRPr="00964838">
        <w:t>.</w:t>
      </w:r>
      <w:r w:rsidRPr="00964838">
        <w:t>,</w:t>
      </w:r>
      <w:r w:rsidR="00F034D3" w:rsidRPr="00964838">
        <w:t xml:space="preserve"> </w:t>
      </w:r>
      <w:r w:rsidRPr="00964838">
        <w:t>objavljuje</w:t>
      </w:r>
      <w:r w:rsidR="008155EE" w:rsidRPr="00964838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FC3ADD" w:rsidRPr="00FC3ADD">
        <w:rPr>
          <w:b/>
        </w:rPr>
        <w:t>VINOVAK d.o.o</w:t>
      </w:r>
      <w:r w:rsidR="00FC3ADD">
        <w:t>., Marijana Čavića 9, Zagreb, OIB: 21075170364.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FC3ADD">
        <w:rPr>
          <w:color w:themeColor="text1" w:val="000000"/>
        </w:rPr>
        <w:t>6.613,50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964838">
      <w:pPr>
        <w:jc w:val="center"/>
      </w:pPr>
      <w:r w:rsidRPr="00964838">
        <w:t xml:space="preserve">Zagreb, </w:t>
      </w:r>
      <w:r w:rsidR="00372711">
        <w:t>20</w:t>
      </w:r>
      <w:r w:rsidR="00964838" w:rsidRPr="00964838">
        <w:t>. listopada 2017. godine</w:t>
      </w:r>
      <w:r w:rsidRPr="00964838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472B35" w:rsidP="00472B35" w:rsidR="00472B35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FC3ADD">
      <w:rPr>
        <w:b/>
        <w:color w:themeColor="text1" w:val="000000"/>
      </w:rPr>
      <w:t>303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2C95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72711"/>
    <w:rsid w:val="0038246E"/>
    <w:rsid w:val="003958B3"/>
    <w:rsid w:val="003D35F9"/>
    <w:rsid w:val="003E1AB9"/>
    <w:rsid w:val="003E3A15"/>
    <w:rsid w:val="003E5656"/>
    <w:rsid w:val="00413F4C"/>
    <w:rsid w:val="00460546"/>
    <w:rsid w:val="00464FD9"/>
    <w:rsid w:val="00472B35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96483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17C26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C3ADD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C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C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C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C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C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C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C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C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077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St-2303/2017</izvorni_sadrzaj>
    <derivirana_varijabla naziv="DomainObject.Predmet.OznakaBroj_1">St-2303/2017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VINOVAK d.o.o. zastupanog po punomoćniku Novak Sladic</izvorni_sadrzaj>
    <derivirana_varijabla naziv="DomainObject.Predmet.ProtustrankaFormated_1">  VINOVAK d.o.o. zastupanog po punomoćniku Novak Sladic</derivirana_varijabla>
  </DomainObject.Predmet.ProtustrankaFormated>
  <DomainObject.Predmet.ProtustrankaFormatedOIB>
    <izvorni_sadrzaj>  VINOVAK d.o.o., OIB 21075170364 zastupanog po punomoćniku Novak Sladic</izvorni_sadrzaj>
    <derivirana_varijabla naziv="DomainObject.Predmet.ProtustrankaFormatedOIB_1">  VINOVAK d.o.o., OIB 21075170364 zastupanog po punomoćniku Novak Sladic</derivirana_varijabla>
  </DomainObject.Predmet.ProtustrankaFormatedOIB>
  <DomainObject.Predmet.ProtustrankaFormatedWithAdress>
    <izvorni_sadrzaj> VINOVAK d.o.o., Marijana Čavića 9, 10000 Zagreb zastupanog po punomoćniku Novak Sladic</izvorni_sadrzaj>
    <derivirana_varijabla naziv="DomainObject.Predmet.ProtustrankaFormatedWithAdress_1"> VINOVAK d.o.o., Marijana Čavića 9, 10000 Zagreb zastupanog po punomoćniku Novak Sladic</derivirana_varijabla>
  </DomainObject.Predmet.ProtustrankaFormatedWithAdress>
  <DomainObject.Predmet.ProtustrankaFormatedWithAdressOIB>
    <izvorni_sadrzaj> VINOVAK d.o.o., OIB 21075170364, Marijana Čavića 9, 10000 Zagreb zastupanog po punomoćniku Novak Sladic</izvorni_sadrzaj>
    <derivirana_varijabla naziv="DomainObject.Predmet.ProtustrankaFormatedWithAdressOIB_1"> VINOVAK d.o.o., OIB 21075170364, Marijana Čavića 9, 10000 Zagreb zastupanog po punomoćniku Novak Sladic</derivirana_varijabla>
  </DomainObject.Predmet.ProtustrankaFormatedWithAdressOIB>
  <DomainObject.Predmet.ProtustrankaWithAdress>
    <izvorni_sadrzaj>VINOVAK d.o.o. Marijana Čavića 9, 10000 Zagreb</izvorni_sadrzaj>
    <derivirana_varijabla naziv="DomainObject.Predmet.ProtustrankaWithAdress_1">VINOVAK d.o.o. Marijana Čavića 9, 10000 Zagreb</derivirana_varijabla>
  </DomainObject.Predmet.ProtustrankaWithAdress>
  <DomainObject.Predmet.ProtustrankaWithAdressOIB>
    <izvorni_sadrzaj>VINOVAK d.o.o., OIB 21075170364, Marijana Čavića 9, 10000 Zagreb</izvorni_sadrzaj>
    <derivirana_varijabla naziv="DomainObject.Predmet.ProtustrankaWithAdressOIB_1">VINOVAK d.o.o., OIB 21075170364, Marijana Čavića 9, 10000 Zagreb</derivirana_varijabla>
  </DomainObject.Predmet.ProtustrankaWithAdressOIB>
  <DomainObject.Predmet.ProtustrankaNazivFormated>
    <izvorni_sadrzaj>VINOVAK d.o.o.</izvorni_sadrzaj>
    <derivirana_varijabla naziv="DomainObject.Predmet.ProtustrankaNazivFormated_1">VINOVAK d.o.o.</derivirana_varijabla>
  </DomainObject.Predmet.ProtustrankaNazivFormated>
  <DomainObject.Predmet.ProtustrankaNazivFormatedOIB>
    <izvorni_sadrzaj>VINOVAK d.o.o., OIB 21075170364</izvorni_sadrzaj>
    <derivirana_varijabla naziv="DomainObject.Predmet.ProtustrankaNazivFormatedOIB_1">VINOVAK d.o.o., OIB 21075170364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VINOVAK d.o.o. zastupanog po punomoćniku Novak Sladic</item>
    </izvorni_sadrzaj>
    <derivirana_varijabla naziv="DomainObject.Predmet.ProtuStrankaListFormated_1">
      <item>VINOVAK d.o.o. zastupanog po punomoćniku Novak Sladic</item>
    </derivirana_varijabla>
  </DomainObject.Predmet.ProtuStrankaListFormated>
  <DomainObject.Predmet.ProtuStrankaListFormatedOIB>
    <izvorni_sadrzaj>
      <item>VINOVAK d.o.o., OIB 21075170364 zastupanog po punomoćniku Novak Sladic</item>
    </izvorni_sadrzaj>
    <derivirana_varijabla naziv="DomainObject.Predmet.ProtuStrankaListFormatedOIB_1">
      <item>VINOVAK d.o.o., OIB 21075170364 zastupanog po punomoćniku Novak Sladic</item>
    </derivirana_varijabla>
  </DomainObject.Predmet.ProtuStrankaListFormatedOIB>
  <DomainObject.Predmet.ProtuStrankaListFormatedWithAdress>
    <izvorni_sadrzaj>
      <item>VINOVAK d.o.o., Marijana Čavića 9, 10000 Zagreb zastupanog po punomoćniku Novak Sladic</item>
    </izvorni_sadrzaj>
    <derivirana_varijabla naziv="DomainObject.Predmet.ProtuStrankaListFormatedWithAdress_1">
      <item>VINOVAK d.o.o., Marijana Čavića 9, 10000 Zagreb zastupanog po punomoćniku Novak Sladic</item>
    </derivirana_varijabla>
  </DomainObject.Predmet.ProtuStrankaListFormatedWithAdress>
  <DomainObject.Predmet.ProtuStrankaListFormatedWithAdressOIB>
    <izvorni_sadrzaj>
      <item>VINOVAK d.o.o., OIB 21075170364, Marijana Čavića 9, 10000 Zagreb zastupanog po punomoćniku Novak Sladic</item>
    </izvorni_sadrzaj>
    <derivirana_varijabla naziv="DomainObject.Predmet.ProtuStrankaListFormatedWithAdressOIB_1">
      <item>VINOVAK d.o.o., OIB 21075170364, Marijana Čavića 9, 10000 Zagreb zastupanog po punomoćniku Novak Sladic</item>
    </derivirana_varijabla>
  </DomainObject.Predmet.ProtuStrankaListFormatedWithAdressOIB>
  <DomainObject.Predmet.ProtuStrankaListNazivFormated>
    <izvorni_sadrzaj>
      <item>VINOVAK d.o.o.</item>
    </izvorni_sadrzaj>
    <derivirana_varijabla naziv="DomainObject.Predmet.ProtuStrankaListNazivFormated_1">
      <item>VINOVAK d.o.o.</item>
    </derivirana_varijabla>
  </DomainObject.Predmet.ProtuStrankaListNazivFormated>
  <DomainObject.Predmet.ProtuStrankaListNazivFormatedOIB>
    <izvorni_sadrzaj>
      <item>VINOVAK d.o.o., OIB 21075170364</item>
    </izvorni_sadrzaj>
    <derivirana_varijabla naziv="DomainObject.Predmet.ProtuStrankaListNazivFormatedOIB_1">
      <item>VINOVAK d.o.o., OIB 21075170364</item>
    </derivirana_varijabla>
  </DomainObject.Predmet.ProtuStrankaListNazivFormatedOIB>
  <DomainObject.Predmet.OstaliListFormated>
    <izvorni_sadrzaj>
      <item>Novak Sladic punomoćnik sudionika u postupku VINOVAK d.o.o.</item>
    </izvorni_sadrzaj>
    <derivirana_varijabla naziv="DomainObject.Predmet.OstaliListFormated_1">
      <item>Novak Sladic punomoćnik sudionika u postupku VINOVAK d.o.o.</item>
    </derivirana_varijabla>
  </DomainObject.Predmet.OstaliListFormated>
  <DomainObject.Predmet.OstaliListFormatedOIB>
    <izvorni_sadrzaj>
      <item>Novak Sladic, OIB 91536497392 punomoćnik sudionika u postupku VINOVAK d.o.o.</item>
    </izvorni_sadrzaj>
    <derivirana_varijabla naziv="DomainObject.Predmet.OstaliListFormatedOIB_1">
      <item>Novak Sladic, OIB 91536497392 punomoćnik sudionika u postupku VINOVAK d.o.o.</item>
    </derivirana_varijabla>
  </DomainObject.Predmet.OstaliListFormatedOIB>
  <DomainObject.Predmet.OstaliListFormatedWithAdress>
    <izvorni_sadrzaj>
      <item>Novak Sladic, Route De Fargues 102, Carignan De Bordeaux punomoćnik sudionika u postupku VINOVAK d.o.o.</item>
    </izvorni_sadrzaj>
    <derivirana_varijabla naziv="DomainObject.Predmet.OstaliListFormatedWithAdress_1">
      <item>Novak Sladic, Route De Fargues 102, Carignan De Bordeaux punomoćnik sudionika u postupku VINOVAK d.o.o.</item>
    </derivirana_varijabla>
  </DomainObject.Predmet.OstaliListFormatedWithAdress>
  <DomainObject.Predmet.OstaliListFormatedWithAdressOIB>
    <izvorni_sadrzaj>
      <item>Novak Sladic, OIB 91536497392, Route De Fargues 102, Carignan De Bordeaux punomoćnik sudionika u postupku VINOVAK d.o.o.</item>
    </izvorni_sadrzaj>
    <derivirana_varijabla naziv="DomainObject.Predmet.OstaliListFormatedWithAdressOIB_1">
      <item>Novak Sladic, OIB 91536497392, Route De Fargues 102, Carignan De Bordeaux punomoćnik sudionika u postupku VINOVAK d.o.o.</item>
    </derivirana_varijabla>
  </DomainObject.Predmet.OstaliListFormatedWithAdressOIB>
  <DomainObject.Predmet.OstaliListNazivFormated>
    <izvorni_sadrzaj>
      <item>Novak Sladic</item>
    </izvorni_sadrzaj>
    <derivirana_varijabla naziv="DomainObject.Predmet.OstaliListNazivFormated_1">
      <item>Novak Sladic</item>
    </derivirana_varijabla>
  </DomainObject.Predmet.OstaliListNazivFormated>
  <DomainObject.Predmet.OstaliListNazivFormatedOIB>
    <izvorni_sadrzaj>
      <item>Novak Sladic, OIB 91536497392</item>
    </izvorni_sadrzaj>
    <derivirana_varijabla naziv="DomainObject.Predmet.OstaliListNazivFormatedOIB_1">
      <item>Novak Sladic, OIB 91536497392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VINOVAK d.o.o.</izvorni_sadrzaj>
    <derivirana_varijabla naziv="DomainObject.Predmet.ProtustrankaIDrugi_1">VINOVAK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VINOVAK d.o.o., OIB 21075170364, Marijana Čavića 9, 10000 Zagreb</izvorni_sadrzaj>
    <derivirana_varijabla naziv="DomainObject.Predmet.ProtustrankaIDrugiAdressOIB_1">VINOVAK d.o.o., OIB 21075170364, Marijana Čavića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VINOVAK d.o.o.</item>
      <item>Novak Sladic</item>
    </izvorni_sadrzaj>
    <derivirana_varijabla naziv="DomainObject.Predmet.SudioniciListNaziv_1">
      <item>FINA Regionalni centar Zagreb</item>
      <item>VINOVAK d.o.o.</item>
      <item>Novak Sladic</item>
    </derivirana_varijabla>
  </DomainObject.Predmet.SudioniciListNaziv>
  <DomainObject.Predmet.SudioniciListAdressOIB>
    <izvorni_sadrzaj>
      <item>FINA Regionalni centar Zagreb, OIB 85821130368, Trg svibanjskih žrtava 1995. 1,10000 Zagreb</item>
      <item>VINOVAK d.o.o., OIB 21075170364, Marijana Čavića 9,10000 Zagreb</item>
      <item>Novak Sladic, OIB 91536497392, Route De Fargues 102,Carignan De Bordeaux</item>
    </izvorni_sadrzaj>
    <derivirana_varijabla naziv="DomainObject.Predmet.SudioniciListAdressOIB_1">
      <item>FINA Regionalni centar Zagreb, OIB 85821130368, Trg svibanjskih žrtava 1995. 1,10000 Zagreb</item>
      <item>VINOVAK d.o.o., OIB 21075170364, Marijana Čavića 9,10000 Zagreb</item>
      <item>Novak Sladic, OIB 91536497392, Route De Fargues 102,Carignan De Bordeaux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21075170364</item>
      <item>, OIB 91536497392</item>
    </izvorni_sadrzaj>
    <derivirana_varijabla naziv="DomainObject.Predmet.SudioniciListNazivOIB_1">
      <item>, OIB 85821130368</item>
      <item>, OIB 21075170364</item>
      <item>, OIB 91536497392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2017-10-20T11:25:00Z</dcterms:created>
  <dc:creator>ilukac</dc:creator>
  <cp:lastModifiedBy>Irena Benko</cp:lastModifiedBy>
  <cp:lastPrinted>2017-10-20T11:25:00Z</cp:lastPrinted>
  <dcterms:modified xmlns:xsi="http://www.w3.org/2001/XMLSchema-instance" xsi:type="dcterms:W3CDTF">2017-10-20T11:28:00Z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