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30fa" w14:paraId="05030fa" w:rsidRDefault="001126E6" w:rsidP="00910611" w:rsidR="00E057A2" w:rsidRPr="00F8646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8646E">
        <w:rPr>
          <w:rFonts w:hAnsi="Times New Roman" w:ascii="Times New Roman"/>
          <w:b w:val="false"/>
        </w:rPr>
        <w:t xml:space="preserve">  </w:t>
      </w:r>
      <w:r w:rsidR="00E057A2" w:rsidRPr="00F8646E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F8646E">
      <w:pPr>
        <w:rPr>
          <w:rFonts w:hAnsi="Times New Roman" w:ascii="Times New Roman"/>
          <w:b w:val="false"/>
        </w:rPr>
      </w:pPr>
      <w:r w:rsidRPr="00F8646E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F8646E">
      <w:pPr>
        <w:rPr>
          <w:rFonts w:hAnsi="Times New Roman" w:ascii="Times New Roman"/>
          <w:b w:val="false"/>
        </w:rPr>
      </w:pPr>
      <w:r w:rsidRPr="00F8646E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F8646E">
      <w:pPr>
        <w:rPr>
          <w:rFonts w:eastAsia="MS Mincho" w:hAnsi="Times New Roman" w:ascii="Times New Roman"/>
          <w:b w:val="false"/>
        </w:rPr>
      </w:pPr>
      <w:r w:rsidRPr="00F8646E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3A35FB" w:rsidP="003A35FB" w:rsidR="003A35FB" w:rsidRPr="00F8646E">
      <w:pPr>
        <w:jc w:val="center"/>
        <w:rPr>
          <w:rFonts w:hAnsi="Times New Roman" w:ascii="Times New Roman"/>
          <w:b w:val="false"/>
          <w:bCs/>
        </w:rPr>
      </w:pPr>
    </w:p>
    <w:p w:rsidRDefault="003A35FB" w:rsidP="003A35FB" w:rsidR="003A35FB" w:rsidRPr="00F8646E">
      <w:pPr>
        <w:jc w:val="center"/>
        <w:rPr>
          <w:rFonts w:hAnsi="Times New Roman" w:ascii="Times New Roman"/>
          <w:b w:val="false"/>
          <w:bCs/>
        </w:rPr>
      </w:pPr>
      <w:r w:rsidRPr="00F8646E">
        <w:rPr>
          <w:rFonts w:hAnsi="Times New Roman" w:ascii="Times New Roman"/>
          <w:b w:val="false"/>
          <w:bCs/>
        </w:rPr>
        <w:t>R E P U B L I K A   H R V A T S K A</w:t>
      </w:r>
    </w:p>
    <w:p w:rsidRDefault="003A35FB" w:rsidP="003A35FB" w:rsidR="003A35FB" w:rsidRPr="00F8646E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</w:rPr>
      </w:pPr>
      <w:r w:rsidRPr="00F8646E">
        <w:rPr>
          <w:rFonts w:hAnsi="Times New Roman" w:ascii="Times New Roman"/>
          <w:b w:val="false"/>
          <w:bCs/>
        </w:rPr>
        <w:tab/>
        <w:t>R J E Š E N J E</w:t>
      </w:r>
      <w:r w:rsidRPr="00F8646E">
        <w:rPr>
          <w:rFonts w:hAnsi="Times New Roman" w:ascii="Times New Roman"/>
          <w:b w:val="false"/>
          <w:bCs/>
        </w:rPr>
        <w:tab/>
      </w:r>
    </w:p>
    <w:p w:rsidRDefault="003A35FB" w:rsidP="003A35FB" w:rsidR="003A35FB" w:rsidRPr="00F8646E">
      <w:pPr>
        <w:jc w:val="center"/>
        <w:rPr>
          <w:rFonts w:hAnsi="Times New Roman" w:ascii="Times New Roman"/>
          <w:b w:val="false"/>
        </w:rPr>
      </w:pP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  <w:color w:val="003366"/>
          <w:lang w:eastAsia="hr-HR" w:val="en-US"/>
        </w:rPr>
      </w:pPr>
      <w:r w:rsidRPr="00F8646E">
        <w:rPr>
          <w:rFonts w:hAnsi="Times New Roman" w:ascii="Times New Roman"/>
          <w:b w:val="false"/>
        </w:rPr>
        <w:tab/>
        <w:t xml:space="preserve">Trgovački sud u Rijeci, po sucu Veri Jelenović, u postupku nad dužnikom PRO GRADNJA d. o. o. za građenje i trgovinu u stečaju Rijeka (Grad Rijeka), Vidikovac 2, </w:t>
      </w:r>
      <w:r w:rsidRPr="00F8646E">
        <w:rPr>
          <w:rFonts w:hAnsi="Times New Roman" w:ascii="Times New Roman"/>
          <w:b w:val="false"/>
          <w:bCs/>
        </w:rPr>
        <w:t xml:space="preserve">MBS: </w:t>
      </w:r>
      <w:r w:rsidRPr="00F8646E">
        <w:rPr>
          <w:rFonts w:hAnsi="Times New Roman" w:ascii="Times New Roman"/>
          <w:b w:val="false"/>
        </w:rPr>
        <w:t xml:space="preserve">040238107, OIB: 14628488963, dana </w:t>
      </w:r>
      <w:r w:rsidR="00F8646E" w:rsidRPr="00F8646E">
        <w:rPr>
          <w:rFonts w:hAnsi="Times New Roman" w:ascii="Times New Roman"/>
          <w:b w:val="false"/>
        </w:rPr>
        <w:t xml:space="preserve">18. rujna </w:t>
      </w:r>
      <w:r w:rsidRPr="00F8646E">
        <w:rPr>
          <w:rFonts w:hAnsi="Times New Roman" w:ascii="Times New Roman"/>
          <w:b w:val="false"/>
        </w:rPr>
        <w:t>201</w:t>
      </w:r>
      <w:r w:rsidR="00F8646E" w:rsidRPr="00F8646E">
        <w:rPr>
          <w:rFonts w:hAnsi="Times New Roman" w:ascii="Times New Roman"/>
          <w:b w:val="false"/>
        </w:rPr>
        <w:t>8</w:t>
      </w:r>
      <w:r w:rsidRPr="00F8646E">
        <w:rPr>
          <w:rFonts w:hAnsi="Times New Roman" w:ascii="Times New Roman"/>
          <w:b w:val="false"/>
        </w:rPr>
        <w:t xml:space="preserve">. </w:t>
      </w:r>
    </w:p>
    <w:p w:rsidRDefault="003A35FB" w:rsidP="003A35FB" w:rsidR="003A35FB" w:rsidRPr="00F8646E">
      <w:pPr>
        <w:jc w:val="center"/>
        <w:rPr>
          <w:rFonts w:hAnsi="Times New Roman" w:ascii="Times New Roman"/>
          <w:b w:val="false"/>
        </w:rPr>
      </w:pPr>
    </w:p>
    <w:p w:rsidRDefault="003A35FB" w:rsidP="003A35FB" w:rsidR="003A35FB" w:rsidRPr="00F8646E">
      <w:pPr>
        <w:jc w:val="center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>r i j e š i o     j e</w:t>
      </w: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 xml:space="preserve">I. </w:t>
      </w:r>
      <w:r w:rsidRPr="00F8646E">
        <w:rPr>
          <w:rFonts w:hAnsi="Times New Roman" w:ascii="Times New Roman"/>
          <w:b w:val="false"/>
        </w:rPr>
        <w:tab/>
        <w:t xml:space="preserve">Određuje se prodaja u stečajnom postupku nekretnine stečajnog dužnika upisane u zemljišnim knjigama Općinskog suda u Rijeci, zemljišnoknjižni odjel Rijeka,  </w:t>
      </w:r>
      <w:r w:rsidR="00094820">
        <w:rPr>
          <w:rFonts w:hAnsi="Times New Roman" w:ascii="Times New Roman"/>
          <w:b w:val="false"/>
        </w:rPr>
        <w:t>K.O.  Marčelja</w:t>
      </w:r>
      <w:r w:rsidRPr="00F8646E">
        <w:rPr>
          <w:rFonts w:hAnsi="Times New Roman" w:ascii="Times New Roman"/>
          <w:b w:val="false"/>
        </w:rPr>
        <w:t>:</w:t>
      </w: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>1. na k. č. br. 3217, pašnjak i šuma, površine 793 m², k. č. br. 3218/2, pašnjak i šuma, površine 991 m², k. č. br. 3218/3, šuma, površine 111 m², k. č. br. 3218/5, pašnjak i šuma, površine 775 m², sve upisano u z.k.ul. br. 3229</w:t>
      </w:r>
    </w:p>
    <w:p w:rsidRDefault="00B97EB2" w:rsidP="003A35FB" w:rsidR="00B97EB2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>2. na k.č.br. 3218/4, stambena zgrada br. 1/C i dvorište, površine 904 m², dvorište površine 732 m², stambena zgrada površine 172 m², sve upisano u z.k.ul. br. 5113, etažno vlasništvo s određenim omjerima kako slijedi:</w:t>
      </w:r>
    </w:p>
    <w:p w:rsidRDefault="00B97EB2" w:rsidP="003A35FB" w:rsidR="00B97EB2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 xml:space="preserve">- suvlasnički udio: 32/1000 etažno vlasništvo (E – 1), sušionica rublja, </w:t>
      </w:r>
      <w:r w:rsidR="0042510B" w:rsidRPr="00F8646E">
        <w:rPr>
          <w:rFonts w:hAnsi="Times New Roman" w:ascii="Times New Roman"/>
          <w:b w:val="false"/>
        </w:rPr>
        <w:t>u podrumu</w:t>
      </w:r>
      <w:r w:rsidRPr="00F8646E">
        <w:rPr>
          <w:rFonts w:hAnsi="Times New Roman" w:ascii="Times New Roman"/>
          <w:b w:val="false"/>
        </w:rPr>
        <w:t xml:space="preserve">, površine 20,41 m², </w:t>
      </w:r>
      <w:r w:rsidR="0042510B" w:rsidRPr="00F8646E">
        <w:rPr>
          <w:rFonts w:hAnsi="Times New Roman" w:ascii="Times New Roman"/>
          <w:b w:val="false"/>
        </w:rPr>
        <w:t>u cjelini</w:t>
      </w:r>
      <w:r w:rsidRPr="00F8646E">
        <w:rPr>
          <w:rFonts w:hAnsi="Times New Roman" w:ascii="Times New Roman"/>
          <w:b w:val="false"/>
        </w:rPr>
        <w:t>.</w:t>
      </w:r>
    </w:p>
    <w:p w:rsidRDefault="0042510B" w:rsidP="003A35FB" w:rsidR="0042510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>- suvlasnički udio: 56/1000 etažno vlasništvo (E – 2), 1. Sušionica rublja, u podrumu, površine 35,52 m², u cjelini.</w:t>
      </w:r>
    </w:p>
    <w:p w:rsidRDefault="0042510B" w:rsidP="003A35FB" w:rsidR="0042510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>- suvlasnički udio: 108/1000 etažno vlasništvo (E - 3), 1. Stan S1, u prizemlju, koji se sastoji od hodnika, kupaonice, 2 sobe, dnevnog boravka, kuhinje, blagovaonice, terase, površine 60,64 m² sa pripadajućim spremištem 6, površine 8,42 m², u cjelini.</w:t>
      </w:r>
    </w:p>
    <w:p w:rsidRDefault="0042510B" w:rsidP="003A35FB" w:rsidR="0042510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>- suvlasnički udio: 197/100 000 etaža vlasništvo (E - 7), 1. Stan S5, dvoetažni, koji se na drugome katu sastoji od hodnika, kupaonice, sobe, kuhinje blagovaone, dnevnog boravka, te nenatkrivene terase i balkona, površine 61,21 m² dok se na potkrovlju stan sastoji od hodnika sa stubištem, 2 sobe, kupaonice, površine 57,28 m² sa pripadajućim spremištem 8, površine 7,67 m², u cjelini.</w:t>
      </w: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</w:p>
    <w:p w:rsidRDefault="003A35FB" w:rsidP="00F8646E" w:rsidR="003A35F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 xml:space="preserve">Na </w:t>
      </w:r>
      <w:r w:rsidR="00F8646E" w:rsidRPr="00F8646E">
        <w:rPr>
          <w:rFonts w:hAnsi="Times New Roman" w:ascii="Times New Roman"/>
          <w:b w:val="false"/>
        </w:rPr>
        <w:t xml:space="preserve">navedenim nekretninama </w:t>
      </w:r>
      <w:r w:rsidRPr="00F8646E">
        <w:rPr>
          <w:rFonts w:hAnsi="Times New Roman" w:ascii="Times New Roman"/>
          <w:b w:val="false"/>
        </w:rPr>
        <w:t>stečajnog dužnika</w:t>
      </w:r>
      <w:r w:rsidR="00F8646E" w:rsidRPr="00F8646E">
        <w:rPr>
          <w:rFonts w:hAnsi="Times New Roman" w:ascii="Times New Roman"/>
          <w:b w:val="false"/>
        </w:rPr>
        <w:t xml:space="preserve"> upisano je </w:t>
      </w:r>
      <w:r w:rsidR="00F8646E" w:rsidRPr="00F8646E">
        <w:rPr>
          <w:rFonts w:hAnsi="Times New Roman" w:ascii="Times New Roman"/>
          <w:b w:val="false"/>
          <w:color w:val="000000"/>
          <w:shd w:fill="FFFFFF" w:color="auto" w:val="clear"/>
        </w:rPr>
        <w:t>na temelju ugovora o priznanju i upisu prava služnosti od 31.siječnja 2007. pravo služnosti polaganja , održavanja i rekonstrukcije cjevovoda na kč.br. 3218 za korist:</w:t>
      </w:r>
      <w:r w:rsidR="00F8646E" w:rsidRPr="00F8646E">
        <w:rPr>
          <w:rFonts w:hAnsi="Times New Roman" w:ascii="Times New Roman"/>
          <w:b w:val="false"/>
        </w:rPr>
        <w:t xml:space="preserve"> </w:t>
      </w:r>
      <w:r w:rsidR="00F8646E" w:rsidRPr="00F8646E">
        <w:rPr>
          <w:rFonts w:hAnsi="Times New Roman" w:ascii="Times New Roman"/>
          <w:b w:val="false"/>
          <w:color w:val="000000"/>
          <w:shd w:fill="FFFFFF" w:color="auto" w:val="clear"/>
        </w:rPr>
        <w:t xml:space="preserve">KOMUNALNO DRUŠTVO VODOVOD I KANALIZACIJA D.O.O. RIJEKA; te </w:t>
      </w:r>
      <w:r w:rsidRPr="00F8646E">
        <w:rPr>
          <w:rFonts w:hAnsi="Times New Roman" w:ascii="Times New Roman"/>
          <w:b w:val="false"/>
        </w:rPr>
        <w:t>založna prava:</w:t>
      </w:r>
    </w:p>
    <w:p w:rsidRDefault="00F8646E" w:rsidP="00F8646E" w:rsidR="003A35FB" w:rsidRPr="00F8646E">
      <w:pPr>
        <w:pStyle w:val="Odlomakpopisa"/>
        <w:numPr>
          <w:ilvl w:val="0"/>
          <w:numId w:val="12"/>
        </w:numPr>
        <w:contextualSpacing/>
        <w:jc w:val="both"/>
      </w:pPr>
      <w:r w:rsidRPr="00F8646E">
        <w:t xml:space="preserve">na temelju djelomičnog brisovnog očitovanja te izmjene i dopune ugovora o kreditu račun br. 324 4969 2201 od 01. kolovoza 2008. , dodatka tog ugovora od 29. studenog 2010. te izmjena i dopuna tog ugovora od 12. prosinca 2011. brisano je  pravo zaloga upisano ovosudnim rješenjem Z-13550/08 od 09. rujna 2008. pod C 3.1., ali samo u pogledu iznosa od 700.000,00 EUR, dok u iznosu od 1.100.000,00 EUR uvećano za pripadajuće ugovorne kamate, uvećano za zateznu kamatu 5 % odnosno zakonske zatezne kamate ukoliko budu više, sve uvećano za iznos drugih troškova, osobito troškova prisilne naplate bilo sudske ili izvansudske prirode i svih ostalih pripadajućih naknada i troškova ostaje upisano, za korist: </w:t>
      </w:r>
      <w:r w:rsidRPr="00F8646E">
        <w:rPr>
          <w:bCs/>
          <w:color w:val="000000"/>
          <w:shd w:fill="FFFFFF" w:color="auto" w:val="clear"/>
        </w:rPr>
        <w:t xml:space="preserve">VOLKSBANK KARNTEN SUD E. </w:t>
      </w:r>
      <w:r w:rsidRPr="00F8646E">
        <w:rPr>
          <w:bCs/>
          <w:color w:val="000000"/>
          <w:shd w:fill="FFFFFF" w:color="auto" w:val="clear"/>
        </w:rPr>
        <w:lastRenderedPageBreak/>
        <w:t>GEN. HAUPTPLATZ 6, OIB: 55436470703, 9170 FERLACH, AUSTRIJA, 119559Y</w:t>
      </w:r>
      <w:r w:rsidR="003A35FB" w:rsidRPr="00F8646E">
        <w:t>.</w:t>
      </w: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 xml:space="preserve">II. </w:t>
      </w:r>
      <w:r w:rsidRPr="00F8646E">
        <w:rPr>
          <w:rFonts w:hAnsi="Times New Roman" w:ascii="Times New Roman"/>
          <w:b w:val="false"/>
        </w:rPr>
        <w:tab/>
        <w:t>Zaključkom o prodaji utvrdit će se vrijednost, način i uvjeti prodaje nekretnine iz točke I. ovog rješenja.</w:t>
      </w:r>
    </w:p>
    <w:p w:rsidRDefault="003A35FB" w:rsidP="003A35FB" w:rsidR="003A35FB" w:rsidRPr="00F8646E">
      <w:pPr>
        <w:ind w:firstLine="720"/>
        <w:jc w:val="both"/>
        <w:rPr>
          <w:rFonts w:hAnsi="Times New Roman" w:ascii="Times New Roman"/>
          <w:b w:val="false"/>
        </w:rPr>
      </w:pP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 xml:space="preserve">III. </w:t>
      </w:r>
      <w:r w:rsidRPr="00F8646E">
        <w:rPr>
          <w:rFonts w:hAnsi="Times New Roman" w:ascii="Times New Roman"/>
          <w:b w:val="false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3A35FB" w:rsidP="003A35FB" w:rsidR="003A35FB" w:rsidRPr="00F8646E">
      <w:pPr>
        <w:ind w:firstLine="720"/>
        <w:jc w:val="both"/>
        <w:rPr>
          <w:rFonts w:hAnsi="Times New Roman" w:ascii="Times New Roman"/>
          <w:b w:val="false"/>
        </w:rPr>
      </w:pP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 xml:space="preserve">IV. </w:t>
      </w:r>
      <w:r w:rsidRPr="00F8646E">
        <w:rPr>
          <w:rFonts w:hAnsi="Times New Roman" w:ascii="Times New Roman"/>
          <w:b w:val="false"/>
        </w:rPr>
        <w:tab/>
        <w:t xml:space="preserve">Određuje se upis zabilježbe rješenja o prodaji nekretnine stečajnog dužnika opisane u točki I. izreke rješenja u zemljišnim knjigama Općinskog suda u Rijeci, zemljišnoknjižni odjel Rijeka. </w:t>
      </w: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</w:p>
    <w:p w:rsidRDefault="003A35FB" w:rsidP="003A35FB" w:rsidR="003A35FB" w:rsidRPr="00F8646E">
      <w:pPr>
        <w:jc w:val="center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>Obrazloženje</w:t>
      </w:r>
    </w:p>
    <w:p w:rsidRDefault="003A35FB" w:rsidP="003A35FB" w:rsidR="003A35FB" w:rsidRPr="00F8646E">
      <w:pPr>
        <w:jc w:val="center"/>
        <w:rPr>
          <w:rFonts w:hAnsi="Times New Roman" w:ascii="Times New Roman"/>
          <w:b w:val="false"/>
        </w:rPr>
      </w:pP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ab/>
        <w:t>Rješenjem ovog suda posl. br. St-</w:t>
      </w:r>
      <w:r w:rsidR="00F8646E" w:rsidRPr="00F8646E">
        <w:rPr>
          <w:rFonts w:hAnsi="Times New Roman" w:ascii="Times New Roman"/>
          <w:b w:val="false"/>
        </w:rPr>
        <w:t>315/2017</w:t>
      </w:r>
      <w:r w:rsidRPr="00F8646E">
        <w:rPr>
          <w:rFonts w:hAnsi="Times New Roman" w:ascii="Times New Roman"/>
          <w:b w:val="false"/>
        </w:rPr>
        <w:t xml:space="preserve">-8 od </w:t>
      </w:r>
      <w:r w:rsidR="00F8646E" w:rsidRPr="00F8646E">
        <w:rPr>
          <w:rFonts w:hAnsi="Times New Roman" w:ascii="Times New Roman"/>
          <w:b w:val="false"/>
        </w:rPr>
        <w:t>14. rujna 2</w:t>
      </w:r>
      <w:r w:rsidRPr="00F8646E">
        <w:rPr>
          <w:rFonts w:hAnsi="Times New Roman" w:ascii="Times New Roman"/>
          <w:b w:val="false"/>
        </w:rPr>
        <w:t xml:space="preserve">017. nad dužnikom je otvoren stečajni postupak. </w:t>
      </w:r>
    </w:p>
    <w:p w:rsidRDefault="003A35FB" w:rsidP="003A35FB" w:rsidR="003A35FB" w:rsidRPr="00F8646E">
      <w:pPr>
        <w:ind w:firstLine="720"/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>Stečajnu masu dužnika čini nekretnina koja je predmet ove prodaje.</w:t>
      </w:r>
    </w:p>
    <w:p w:rsidRDefault="003A35FB" w:rsidP="003A35FB" w:rsidR="003A35FB" w:rsidRPr="00F8646E">
      <w:pPr>
        <w:ind w:firstLine="720"/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 xml:space="preserve">Na nekretnini stečajnog dužnika opisanoj u izreci rješenja postoji razlučno pravo u korist trećih osoba.  </w:t>
      </w:r>
    </w:p>
    <w:p w:rsidRDefault="003A35FB" w:rsidP="003A35FB" w:rsidR="003A35FB" w:rsidRPr="00F8646E">
      <w:pPr>
        <w:ind w:firstLine="720"/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 xml:space="preserve">Stečajni upravitelj je </w:t>
      </w:r>
      <w:r w:rsidR="00F8646E" w:rsidRPr="00F8646E">
        <w:rPr>
          <w:rFonts w:hAnsi="Times New Roman" w:ascii="Times New Roman"/>
          <w:b w:val="false"/>
        </w:rPr>
        <w:t>5. lipnja 2018.</w:t>
      </w:r>
      <w:r w:rsidRPr="00F8646E">
        <w:rPr>
          <w:rFonts w:hAnsi="Times New Roman" w:ascii="Times New Roman"/>
          <w:b w:val="false"/>
        </w:rPr>
        <w:t xml:space="preserve">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ab/>
        <w:t>Valjalo je stoga, a na temelju čl.247. st.2. SZ-a, riješiti kao u izreci.</w:t>
      </w: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</w:p>
    <w:p w:rsidRDefault="003A35FB" w:rsidP="003A35FB" w:rsidR="003A35FB" w:rsidRPr="00F8646E">
      <w:pPr>
        <w:jc w:val="center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>U Rijeci</w:t>
      </w:r>
      <w:r w:rsidR="00F8646E" w:rsidRPr="00F8646E">
        <w:rPr>
          <w:rFonts w:hAnsi="Times New Roman" w:ascii="Times New Roman"/>
          <w:b w:val="false"/>
        </w:rPr>
        <w:t xml:space="preserve"> 18. rujna </w:t>
      </w:r>
      <w:r w:rsidRPr="00F8646E">
        <w:rPr>
          <w:rFonts w:hAnsi="Times New Roman" w:ascii="Times New Roman"/>
          <w:b w:val="false"/>
        </w:rPr>
        <w:t>201</w:t>
      </w:r>
      <w:r w:rsidR="00F8646E" w:rsidRPr="00F8646E">
        <w:rPr>
          <w:rFonts w:hAnsi="Times New Roman" w:ascii="Times New Roman"/>
          <w:b w:val="false"/>
        </w:rPr>
        <w:t>8</w:t>
      </w:r>
      <w:r w:rsidRPr="00F8646E">
        <w:rPr>
          <w:rFonts w:hAnsi="Times New Roman" w:ascii="Times New Roman"/>
          <w:b w:val="false"/>
        </w:rPr>
        <w:t>.</w:t>
      </w:r>
    </w:p>
    <w:p w:rsidRDefault="003A35FB" w:rsidP="003A35FB" w:rsidR="003A35FB" w:rsidRPr="00F8646E">
      <w:pPr>
        <w:jc w:val="right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 xml:space="preserve">                       </w:t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  <w:t xml:space="preserve"> </w:t>
      </w: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  <w:t xml:space="preserve">                Sudac</w:t>
      </w: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</w:r>
      <w:r w:rsidRPr="00F8646E">
        <w:rPr>
          <w:rFonts w:hAnsi="Times New Roman" w:ascii="Times New Roman"/>
          <w:b w:val="false"/>
        </w:rPr>
        <w:tab/>
        <w:t xml:space="preserve">          Vera Jelenović</w:t>
      </w: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>UPUTA O PRAVNOM LIJEKU:</w:t>
      </w: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  <w:r w:rsidRPr="00F8646E">
        <w:rPr>
          <w:rFonts w:hAnsi="Times New Roman" w:ascii="Times New Roman"/>
          <w:b w:val="false"/>
        </w:rPr>
        <w:t>Protiv rješenja pravo žalbe imaju stečajni upravitelj i razlučni vjerovnici roku od 8 dana od dana primitka istog. Dostava se smatra obavljenom istekom osmoga dana od dana objave pismena na mrežnoj stranici e-Oglasna ploča sudova. Žalba se podnosi putem ovog suda u dva istovjetna primjerka, a o žalbi odlučuje Visoki trgovački sud Republike Hrvatske.</w:t>
      </w:r>
    </w:p>
    <w:p w:rsidRDefault="003A35FB" w:rsidP="003A35FB" w:rsidR="003A35FB" w:rsidRPr="00F8646E">
      <w:pPr>
        <w:jc w:val="both"/>
        <w:rPr>
          <w:rFonts w:hAnsi="Times New Roman" w:ascii="Times New Roman"/>
          <w:b w:val="false"/>
        </w:rPr>
      </w:pPr>
    </w:p>
    <w:sectPr w:rsidSect="00E77EC8" w:rsidR="003A35FB" w:rsidRPr="00F8646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3A7" w:rsidP="00C75245" w:rsidR="009403A7">
      <w:r>
        <w:separator/>
      </w:r>
    </w:p>
  </w:endnote>
  <w:endnote w:id="0" w:type="continuationSeparator">
    <w:p w:rsidRDefault="009403A7" w:rsidP="00C75245" w:rsidR="00940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A74">
          <w:rPr>
            <w:noProof/>
          </w:rPr>
          <w:t>1</w:t>
        </w:r>
        <w:r>
          <w:fldChar w:fldCharType="end"/>
        </w:r>
      </w:p>
    </w:sdtContent>
  </w:sdt>
  <w:p w:rsidRDefault="00F04A74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3A7" w:rsidP="00C75245" w:rsidR="009403A7">
      <w:r>
        <w:separator/>
      </w:r>
    </w:p>
  </w:footnote>
  <w:footnote w:id="0" w:type="continuationSeparator">
    <w:p w:rsidRDefault="009403A7" w:rsidP="00C75245" w:rsidR="009403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3A35FB">
      <w:rPr>
        <w:rFonts w:hAnsi="Times New Roman" w:ascii="Times New Roman"/>
        <w:b w:val="false"/>
      </w:rPr>
      <w:t>315/2017-31</w:t>
    </w:r>
  </w:p>
  <w:p w:rsidRDefault="00F04A74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1236"/>
    <w:rsid w:val="000243E1"/>
    <w:rsid w:val="00094820"/>
    <w:rsid w:val="0009789E"/>
    <w:rsid w:val="000C77C5"/>
    <w:rsid w:val="000E593A"/>
    <w:rsid w:val="000E6F00"/>
    <w:rsid w:val="0010127F"/>
    <w:rsid w:val="0010243B"/>
    <w:rsid w:val="001126E6"/>
    <w:rsid w:val="001528CE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5C5C"/>
    <w:rsid w:val="00257C08"/>
    <w:rsid w:val="00301DEA"/>
    <w:rsid w:val="00325176"/>
    <w:rsid w:val="00385207"/>
    <w:rsid w:val="00397E6A"/>
    <w:rsid w:val="003A05A7"/>
    <w:rsid w:val="003A2F09"/>
    <w:rsid w:val="003A35FB"/>
    <w:rsid w:val="003D2E2A"/>
    <w:rsid w:val="003F02B9"/>
    <w:rsid w:val="003F2DFA"/>
    <w:rsid w:val="00413641"/>
    <w:rsid w:val="0041565A"/>
    <w:rsid w:val="0042510B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648A3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403A7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22A52"/>
    <w:rsid w:val="00B3391E"/>
    <w:rsid w:val="00B4445B"/>
    <w:rsid w:val="00B45B51"/>
    <w:rsid w:val="00B54D90"/>
    <w:rsid w:val="00B9772E"/>
    <w:rsid w:val="00B97EB2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04A74"/>
    <w:rsid w:val="00F31CAD"/>
    <w:rsid w:val="00F44656"/>
    <w:rsid w:val="00F50C0F"/>
    <w:rsid w:val="00F74E1C"/>
    <w:rsid w:val="00F82F22"/>
    <w:rsid w:val="00F8646E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04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A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04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A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St-315/2017-31</izvorni_sadrzaj>
    <derivirana_varijabla naziv="DomainObject.Oznaka_1">St-315/2017-31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St-315/2017-31</izvorni_sadrzaj>
    <derivirana_varijabla naziv="DomainObject.PoslovniBrojDokumenta_1">St-315/2017-31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9FB73-79A8-4C24-8B41-324AA2E19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747</properties:Words>
  <properties:Characters>3899</properties:Characters>
  <properties:Lines>87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2018-09-18T09:32:00Z</dcterms:created>
  <dc:creator>Danijela Fumić</dc:creator>
  <cp:lastModifiedBy>Danijela Fumić</cp:lastModifiedBy>
  <cp:lastPrinted>2018-09-18T09:32:00Z</cp:lastPrinted>
  <dcterms:modified xmlns:xsi="http://www.w3.org/2001/XMLSchema-instance" xsi:type="dcterms:W3CDTF">2018-09-18T09:33:00Z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St-315/2017-31 / Odluka - Rješenje - prodaja (315 17 rješenje prodaja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