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c349" w14:paraId="6cfc349" w:rsidRDefault="00055623" w:rsidP="00055623" w:rsidR="00055623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055623" w:rsidP="00055623" w:rsidR="00055623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055623" w:rsidP="00055623" w:rsidR="00055623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055623" w:rsidP="00055623" w:rsidR="00055623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055623" w:rsidP="00055623" w:rsidR="00055623">
      <w:pPr>
        <w:jc w:val="right"/>
      </w:pPr>
    </w:p>
    <w:p w:rsidRDefault="00055623" w:rsidP="00055623" w:rsidR="00055623">
      <w:pPr>
        <w:jc w:val="right"/>
      </w:pPr>
    </w:p>
    <w:p w:rsidRDefault="00055623" w:rsidP="00055623" w:rsidR="00055623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GALVANSKO-TERMIČKA ZAŠTITA HORVAT d.o.o., OIB: 52809747927 sa sjedištem u Nikole Zrinskog 11, </w:t>
      </w:r>
      <w:proofErr w:type="spellStart"/>
      <w:r>
        <w:t>Kotoriba</w:t>
      </w:r>
      <w:proofErr w:type="spellEnd"/>
      <w:r>
        <w:t>, 1</w:t>
      </w:r>
      <w:r>
        <w:t>4. siječnja 2016. temeljem čl. 430. Stečajnog zakona („NN“ 71/15, u daljnjem tekstu SZ) objavljuje sljedeći</w:t>
      </w:r>
    </w:p>
    <w:p w:rsidRDefault="00055623" w:rsidP="00055623" w:rsidR="00055623">
      <w:pPr>
        <w:jc w:val="center"/>
      </w:pPr>
    </w:p>
    <w:p w:rsidRDefault="00055623" w:rsidP="00055623" w:rsidR="00055623">
      <w:pPr>
        <w:jc w:val="center"/>
      </w:pPr>
      <w:r>
        <w:t>OGLAS</w:t>
      </w:r>
    </w:p>
    <w:p w:rsidRDefault="00055623" w:rsidP="00055623" w:rsidR="00055623"/>
    <w:p w:rsidRDefault="00055623" w:rsidP="00055623" w:rsidR="00055623">
      <w:pPr>
        <w:jc w:val="both"/>
      </w:pPr>
      <w:r>
        <w:t>1/</w:t>
      </w:r>
      <w:r>
        <w:tab/>
        <w:t xml:space="preserve">Utvrđuje se da ukupni iznos evidentiranog duga dužnika GALVANSKO-TERMIČKA ZAŠTITA HORVAT d.o.o., OIB: 52809747927 sa sjedištem u Nikole Zrinskog 11, </w:t>
      </w:r>
      <w:proofErr w:type="spellStart"/>
      <w:r>
        <w:t>Kotoriba</w:t>
      </w:r>
      <w:proofErr w:type="spellEnd"/>
      <w:r>
        <w:t xml:space="preserve"> iznosi </w:t>
      </w:r>
      <w:r>
        <w:t>118.036,72</w:t>
      </w:r>
      <w:r>
        <w:t xml:space="preserve"> kn.</w:t>
      </w:r>
    </w:p>
    <w:p w:rsidRDefault="00055623" w:rsidP="00055623" w:rsidR="00055623">
      <w:pPr>
        <w:jc w:val="both"/>
      </w:pPr>
    </w:p>
    <w:p w:rsidRDefault="00055623" w:rsidP="00055623" w:rsidR="00055623">
      <w:pPr>
        <w:jc w:val="both"/>
      </w:pPr>
      <w:r>
        <w:t>2/</w:t>
      </w:r>
      <w:r>
        <w:tab/>
        <w:t xml:space="preserve"> Poziva se direktor dužnika </w:t>
      </w:r>
      <w:r>
        <w:t xml:space="preserve">Ivan Horvat, Nikole Zrinskog 11, </w:t>
      </w:r>
      <w:proofErr w:type="spellStart"/>
      <w:r>
        <w:t>Kotoriba</w:t>
      </w:r>
      <w:proofErr w:type="spellEnd"/>
      <w:r>
        <w:t>, OIB: 89323347391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55623" w:rsidP="00055623" w:rsidR="00055623">
      <w:pPr>
        <w:jc w:val="both"/>
      </w:pPr>
    </w:p>
    <w:p w:rsidRDefault="00055623" w:rsidP="00055623" w:rsidR="00055623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55623" w:rsidP="00055623" w:rsidR="00055623"/>
    <w:p w:rsidRDefault="00055623" w:rsidP="00055623" w:rsidR="00055623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55623" w:rsidP="00055623" w:rsidR="00055623">
      <w:pPr>
        <w:jc w:val="both"/>
        <w:rPr>
          <w:color w:val="000000"/>
        </w:rPr>
      </w:pPr>
      <w:r>
        <w:tab/>
      </w:r>
    </w:p>
    <w:p w:rsidRDefault="00055623" w:rsidP="00055623" w:rsidR="00055623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969</w:t>
      </w:r>
      <w:r>
        <w:t xml:space="preserve">15 otvoren kod Hrvatske poštanske banke. </w:t>
      </w:r>
    </w:p>
    <w:p w:rsidRDefault="00055623" w:rsidP="00055623" w:rsidR="00055623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55623" w:rsidP="00055623" w:rsidR="00055623">
      <w:pPr>
        <w:jc w:val="both"/>
      </w:pPr>
    </w:p>
    <w:p w:rsidRDefault="00055623" w:rsidP="00055623" w:rsidR="00055623">
      <w:pPr>
        <w:jc w:val="center"/>
      </w:pPr>
      <w:r>
        <w:t>U Varaždinu, 14. siječnja 2016.</w:t>
      </w:r>
    </w:p>
    <w:p w:rsidRDefault="00055623" w:rsidP="00055623" w:rsidR="00055623">
      <w:pPr>
        <w:jc w:val="both"/>
      </w:pPr>
    </w:p>
    <w:p w:rsidRDefault="00055623" w:rsidP="00055623" w:rsidR="00055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55623" w:rsidP="00055623" w:rsidR="00055623"/>
    <w:p w:rsidRDefault="00055623" w:rsidP="00055623" w:rsidR="00DA0242" w:rsidRPr="00055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055623" w:rsidR="00DA0242" w:rsidRPr="00055623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623" w:rsidR="008333A9">
    <w:pPr>
      <w:pStyle w:val="Zaglavlje"/>
    </w:pPr>
    <w:r>
      <w:rPr>
        <w:rStyle w:val="PozadinaSvijetloCrvena"/>
        <w:shd w:fill="auto" w:color="auto" w:val="clear"/>
      </w:rPr>
      <w:t>Poslovni broj: 4 St-969/15-3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623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55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55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096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St-969/2015-3</izvorni_sadrzaj>
    <derivirana_varijabla naziv="DomainObject.Oznaka_1">St-969/2015-3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GALVANSKO-TERMIČKA ZAŠTITA HORVAT društvo s ograničenom odgovornošću za proizvodnju i usluge</izvorni_sadrzaj>
    <derivirana_varijabla naziv="DomainObject.Predmet.ProtustrankaFormated_1">  GALVANSKO-TERMIČKA ZAŠTITA HORVAT društvo s ograničenom odgovornošću za proizvodnju i usluge</derivirana_varijabla>
  </DomainObject.Predmet.ProtustrankaFormated>
  <DomainObject.Predmet.ProtustrankaFormatedOIB>
    <izvorni_sadrzaj>  GALVANSKO-TERMIČKA ZAŠTITA HORVAT društvo s ograničenom odgovornošću za proizvodnju i usluge, OIB 52809747927</izvorni_sadrzaj>
    <derivirana_varijabla naziv="DomainObject.Predmet.ProtustrankaFormatedOIB_1">  GALVANSKO-TERMIČKA ZAŠTITA HORVAT društvo s ograničenom odgovornošću za proizvodnju i usluge, OIB 52809747927</derivirana_varijabla>
  </DomainObject.Predmet.ProtustrankaFormatedOIB>
  <DomainObject.Predmet.ProtustrankaFormatedWithAdress>
    <izvorni_sadrzaj> GALVANSKO-TERMIČKA ZAŠTITA HORVAT društvo s ograničenom odgovornošću za proizvodnju i usluge, Nikole Zrinskog 11, 40320 Kotoriba</izvorni_sadrzaj>
    <derivirana_varijabla naziv="DomainObject.Predmet.ProtustrankaFormatedWithAdress_1"> GALVANSKO-TERMIČKA ZAŠTITA HORVAT društvo s ograničenom odgovornošću za proizvodnju i usluge, Nikole Zrinskog 11, 40320 Kotoriba</derivirana_varijabla>
  </DomainObject.Predmet.ProtustrankaFormatedWithAdress>
  <DomainObject.Predmet.ProtustrankaFormatedWithAdressOIB>
    <izvorni_sadrzaj> GALVANSKO-TERMIČKA ZAŠTITA HORVAT društvo s ograničenom odgovornošću za proizvodnju i usluge, OIB 52809747927, Nikole Zrinskog 11, 40320 Kotoriba</izvorni_sadrzaj>
    <derivirana_varijabla naziv="DomainObject.Predmet.ProtustrankaFormatedWithAdressOIB_1"> GALVANSKO-TERMIČKA ZAŠTITA HORVAT društvo s ograničenom odgovornošću za proizvodnju i usluge, OIB 52809747927, Nikole Zrinskog 11, 40320 Kotoriba</derivirana_varijabla>
  </DomainObject.Predmet.ProtustrankaFormatedWithAdressOIB>
  <DomainObject.Predmet.ProtustrankaWithAdress>
    <izvorni_sadrzaj>GALVANSKO-TERMIČKA ZAŠTITA HORVAT društvo s ograničenom odgovornošću za proizvodnju i usluge Nikole Zrinskog 11, 40320 Kotoriba</izvorni_sadrzaj>
    <derivirana_varijabla naziv="DomainObject.Predmet.ProtustrankaWithAdress_1">GALVANSKO-TERMIČKA ZAŠTITA HORVAT društvo s ograničenom odgovornošću za proizvodnju i usluge Nikole Zrinskog 11, 40320 Kotoriba</derivirana_varijabla>
  </DomainObject.Predmet.ProtustrankaWithAdress>
  <DomainObject.Predmet.ProtustrankaWithAdressOIB>
    <izvorni_sadrzaj>GALVANSKO-TERMIČKA ZAŠTITA HORVAT društvo s ograničenom odgovornošću za proizvodnju i usluge, OIB 52809747927, Nikole Zrinskog 11, 40320 Kotoriba</izvorni_sadrzaj>
    <derivirana_varijabla naziv="DomainObject.Predmet.ProtustrankaWithAdressOIB_1">GALVANSKO-TERMIČKA ZAŠTITA HORVAT društvo s ograničenom odgovornošću za proizvodnju i usluge, OIB 52809747927, Nikole Zrinskog 11, 40320 Kotoriba</derivirana_varijabla>
  </DomainObject.Predmet.ProtustrankaWithAdressOIB>
  <DomainObject.Predmet.ProtustrankaNazivFormated>
    <izvorni_sadrzaj>GALVANSKO-TERMIČKA ZAŠTITA HORVAT društvo s ograničenom odgovornošću za proizvodnju i usluge</izvorni_sadrzaj>
    <derivirana_varijabla naziv="DomainObject.Predmet.ProtustrankaNazivFormated_1">GALVANSKO-TERMIČKA ZAŠTITA HORVAT društvo s ograničenom odgovornošću za proizvodnju i usluge</derivirana_varijabla>
  </DomainObject.Predmet.ProtustrankaNazivFormated>
  <DomainObject.Predmet.ProtustrankaNazivFormatedOIB>
    <izvorni_sadrzaj>GALVANSKO-TERMIČKA ZAŠTITA HORVAT društvo s ograničenom odgovornošću za proizvodnju i usluge, OIB 52809747927</izvorni_sadrzaj>
    <derivirana_varijabla naziv="DomainObject.Predmet.ProtustrankaNazivFormatedOIB_1">GALVANSKO-TERMIČKA ZAŠTITA HORVAT društvo s ograničenom odgovornošću za proizvodnju i usluge, OIB 52809747927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118036.72</izvorni_sadrzaj>
    <derivirana_varijabla naziv="DomainObject.Predmet.TrenutnaVrijednost_1">118036.72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GALVANSKO-TERMIČKA ZAŠTITA HORVAT društvo s ograničenom odgovornošću za proizvodnju i usluge</item>
    </izvorni_sadrzaj>
    <derivirana_varijabla naziv="DomainObject.Predmet.ProtuStrankaListFormated_1">
      <item>GALVANSKO-TERMIČKA ZAŠTITA HORVAT društvo s ograničenom odgovornošću za proizvodnju i usluge</item>
    </derivirana_varijabla>
  </DomainObject.Predmet.ProtuStrankaListFormated>
  <DomainObject.Predmet.ProtuStrankaListFormatedOIB>
    <izvorni_sadrzaj>
      <item>GALVANSKO-TERMIČKA ZAŠTITA HORVAT društvo s ograničenom odgovornošću za proizvodnju i usluge, OIB 52809747927</item>
    </izvorni_sadrzaj>
    <derivirana_varijabla naziv="DomainObject.Predmet.ProtuStrankaListFormatedOIB_1">
      <item>GALVANSKO-TERMIČKA ZAŠTITA HORVAT društvo s ograničenom odgovornošću za proizvodnju i usluge, OIB 52809747927</item>
    </derivirana_varijabla>
  </DomainObject.Predmet.ProtuStrankaListFormatedOIB>
  <DomainObject.Predmet.ProtuStrankaListFormatedWithAdress>
    <izvorni_sadrzaj>
      <item>GALVANSKO-TERMIČKA ZAŠTITA HORVAT društvo s ograničenom odgovornošću za proizvodnju i usluge, Nikole Zrinskog 11, 40320 Kotoriba</item>
    </izvorni_sadrzaj>
    <derivirana_varijabla naziv="DomainObject.Predmet.ProtuStrankaListFormatedWithAdress_1">
      <item>GALVANSKO-TERMIČKA ZAŠTITA HORVAT društvo s ograničenom odgovornošću za proizvodnju i usluge, Nikole Zrinskog 11, 40320 Kotoriba</item>
    </derivirana_varijabla>
  </DomainObject.Predmet.ProtuStrankaListFormatedWithAdress>
  <DomainObject.Predmet.ProtuStrankaListFormatedWithAdressOIB>
    <izvorni_sadrzaj>
      <item>GALVANSKO-TERMIČKA ZAŠTITA HORVAT društvo s ograničenom odgovornošću za proizvodnju i usluge, OIB 52809747927, Nikole Zrinskog 11, 40320 Kotoriba</item>
    </izvorni_sadrzaj>
    <derivirana_varijabla naziv="DomainObject.Predmet.ProtuStrankaListFormatedWithAdressOIB_1">
      <item>GALVANSKO-TERMIČKA ZAŠTITA HORVAT društvo s ograničenom odgovornošću za proizvodnju i usluge, OIB 52809747927, Nikole Zrinskog 11, 40320 Kotoriba</item>
    </derivirana_varijabla>
  </DomainObject.Predmet.ProtuStrankaListFormatedWithAdressOIB>
  <DomainObject.Predmet.ProtuStrankaListNazivFormated>
    <izvorni_sadrzaj>
      <item>GALVANSKO-TERMIČKA ZAŠTITA HORVAT društvo s ograničenom odgovornošću za proizvodnju i usluge</item>
    </izvorni_sadrzaj>
    <derivirana_varijabla naziv="DomainObject.Predmet.ProtuStrankaListNazivFormated_1">
      <item>GALVANSKO-TERMIČKA ZAŠTITA HORVAT društvo s ograničenom odgovornošću za proizvodnju i usluge</item>
    </derivirana_varijabla>
  </DomainObject.Predmet.ProtuStrankaListNazivFormated>
  <DomainObject.Predmet.ProtuStrankaListNazivFormatedOIB>
    <izvorni_sadrzaj>
      <item>GALVANSKO-TERMIČKA ZAŠTITA HORVAT društvo s ograničenom odgovornošću za proizvodnju i usluge, OIB 52809747927</item>
    </izvorni_sadrzaj>
    <derivirana_varijabla naziv="DomainObject.Predmet.ProtuStrankaListNazivFormatedOIB_1">
      <item>GALVANSKO-TERMIČKA ZAŠTITA HORVAT društvo s ograničenom odgovornošću za proizvodnju i usluge, OIB 52809747927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St-969/2015-3</izvorni_sadrzaj>
    <derivirana_varijabla naziv="DomainObject.PoslovniBrojDokumenta_1">St-969/2015-3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GALVANSKO-TERMIČKA ZAŠTITA HORVAT društvo s ograničenom odgovornošću za proizvodnju i usluge</izvorni_sadrzaj>
    <derivirana_varijabla naziv="DomainObject.Predmet.ProtustrankaIDrugi_1">GALVANSKO-TERMIČKA ZAŠTITA HORVAT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GALVANSKO-TERMIČKA ZAŠTITA HORVAT društvo s ograničenom odgovornošću za proizvodnju i usluge, OIB 52809747927, Nikole Zrinskog 11, 40320 Kotoriba</izvorni_sadrzaj>
    <derivirana_varijabla naziv="DomainObject.Predmet.ProtustrankaIDrugiAdressOIB_1">GALVANSKO-TERMIČKA ZAŠTITA HORVAT društvo s ograničenom odgovornošću za proizvodnju i usluge, OIB 52809747927, Nikole Zrinskog 11,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GALVANSKO-TERMIČKA ZAŠTITA HORVAT društvo s ograničenom odgovornošću za proizvodnju i usluge</item>
      <item>Sudski registar, Trgovački sud u Varaždinu</item>
    </izvorni_sadrzaj>
    <derivirana_varijabla naziv="DomainObject.Predmet.SudioniciListNaziv_1">
      <item>Financijska agencija</item>
      <item>GALVANSKO-TERMIČKA ZAŠTITA HORVAT društvo s ograničenom odgovornošću za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GALVANSKO-TERMIČKA ZAŠTITA HORVAT društvo s ograničenom odgovornošću za proizvodnju i usluge, OIB 52809747927, Nikole Zrinskog 11,40320 Kotoriba</item>
      <item>Sudski registar, Trgovački sud u Varaždinu</item>
    </izvorni_sadrzaj>
    <derivirana_varijabla naziv="DomainObject.Predmet.SudioniciListAdressOIB_1">
      <item>Financijska agencija, OIB 85821130368, A. Cesarca 2,42000 Varaždin</item>
      <item>GALVANSKO-TERMIČKA ZAŠTITA HORVAT društvo s ograničenom odgovornošću za proizvodnju i usluge, OIB 52809747927, Nikole Zrinskog 11,40320 Kotoriba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75A72-6E8F-4AAD-BB33-62C129BE2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2045</properties:Characters>
  <properties:Lines>49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2016-01-14T08:29:00Z</cp:lastPrinted>
  <dcterms:modified xmlns:xsi="http://www.w3.org/2001/XMLSchema-instance" xsi:type="dcterms:W3CDTF">2016-01-14T08:29:00Z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