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eed61" w14:paraId="bbeed61" w:rsidRDefault="00B53131" w:rsidP="00D169B2" w:rsidR="005B248C">
      <w:pPr>
        <w:pStyle w:val="Bezproreda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>9 St-467</w:t>
      </w:r>
      <w:r w:rsidR="005B248C">
        <w:rPr>
          <w:rFonts w:cs="Times New Roman" w:hAnsi="Times New Roman" w:ascii="Times New Roman"/>
          <w:sz w:val="24"/>
          <w:szCs w:val="24"/>
        </w:rPr>
        <w:t>/15</w:t>
      </w:r>
    </w:p>
    <w:p w:rsidRDefault="005B248C" w:rsidP="005B248C" w:rsidR="005B248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B248C" w:rsidP="005B248C" w:rsidR="005B248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B248C" w:rsidP="005B248C" w:rsidR="00C97E0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5B248C" w:rsidP="005B248C" w:rsidR="005B248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5B248C" w:rsidP="005B248C" w:rsidR="005B248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STALNA SLUŽBA U ŠIBENIKU</w:t>
      </w:r>
    </w:p>
    <w:p w:rsidRDefault="005B248C" w:rsidP="005B248C" w:rsidR="005B248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B248C" w:rsidP="005C2378" w:rsidR="005B248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H R V A T S K A</w:t>
      </w:r>
    </w:p>
    <w:p w:rsidRDefault="005B248C" w:rsidP="005B248C" w:rsidR="005B248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5B248C" w:rsidP="005B248C" w:rsidR="005B248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 J E</w:t>
      </w:r>
    </w:p>
    <w:p w:rsidRDefault="005B248C" w:rsidP="005B248C" w:rsidR="005B248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5B248C" w:rsidP="00D169B2" w:rsidR="005B248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Terezija Goreta, u stečajnom postupku nad dužnikom </w:t>
      </w:r>
      <w:r w:rsidR="00082E46">
        <w:rPr>
          <w:rFonts w:cs="Times New Roman" w:hAnsi="Times New Roman" w:ascii="Times New Roman"/>
          <w:sz w:val="24"/>
          <w:szCs w:val="24"/>
        </w:rPr>
        <w:t>KOŠARKAŠKI KLUB SUNCE – ŠIBEN</w:t>
      </w:r>
      <w:r w:rsidR="00B53131">
        <w:rPr>
          <w:rFonts w:cs="Times New Roman" w:hAnsi="Times New Roman" w:ascii="Times New Roman"/>
          <w:sz w:val="24"/>
          <w:szCs w:val="24"/>
        </w:rPr>
        <w:t>KA ŠIBENIK iz Šibenika, Miminac, OIB:26445042013</w:t>
      </w:r>
      <w:r>
        <w:rPr>
          <w:rFonts w:cs="Times New Roman" w:hAnsi="Times New Roman" w:ascii="Times New Roman"/>
          <w:sz w:val="24"/>
          <w:szCs w:val="24"/>
        </w:rPr>
        <w:t xml:space="preserve">, povodom zahtjeva predlagatelja-vjerovnika FINA-Podružnica Šibenik, Šibenik, Perivoj Luje Maruna 1, dana </w:t>
      </w:r>
      <w:r w:rsidR="00213539">
        <w:rPr>
          <w:rFonts w:cs="Times New Roman" w:hAnsi="Times New Roman" w:ascii="Times New Roman"/>
          <w:sz w:val="24"/>
          <w:szCs w:val="24"/>
        </w:rPr>
        <w:t>17.veljače</w:t>
      </w:r>
      <w:r>
        <w:rPr>
          <w:rFonts w:cs="Times New Roman" w:hAnsi="Times New Roman" w:ascii="Times New Roman"/>
          <w:sz w:val="24"/>
          <w:szCs w:val="24"/>
        </w:rPr>
        <w:t xml:space="preserve"> 2016. godine,</w:t>
      </w:r>
    </w:p>
    <w:p w:rsidRDefault="00213539" w:rsidP="00213539" w:rsidR="0021353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53131" w:rsidP="00B53131" w:rsidR="005B248C">
      <w:pPr>
        <w:pStyle w:val="Bezproreda"/>
        <w:tabs>
          <w:tab w:pos="4536" w:val="center"/>
          <w:tab w:pos="6615" w:val="left"/>
        </w:tabs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5B248C">
        <w:rPr>
          <w:rFonts w:cs="Times New Roman" w:hAnsi="Times New Roman" w:ascii="Times New Roman"/>
          <w:sz w:val="24"/>
          <w:szCs w:val="24"/>
        </w:rPr>
        <w:t>r i j e š i o  j e</w:t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213539" w:rsidP="005B248C" w:rsidR="0021353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B248C" w:rsidP="00213539" w:rsidR="005B248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Ispravlja se rješenje ovog su</w:t>
      </w:r>
      <w:r w:rsidR="00156546">
        <w:rPr>
          <w:rFonts w:cs="Times New Roman" w:hAnsi="Times New Roman" w:ascii="Times New Roman"/>
          <w:sz w:val="24"/>
          <w:szCs w:val="24"/>
        </w:rPr>
        <w:t xml:space="preserve">da </w:t>
      </w:r>
      <w:r w:rsidR="00550B6C">
        <w:rPr>
          <w:rFonts w:cs="Times New Roman" w:hAnsi="Times New Roman" w:ascii="Times New Roman"/>
          <w:sz w:val="24"/>
          <w:szCs w:val="24"/>
        </w:rPr>
        <w:t>pod poslovnim brojem 9 St-</w:t>
      </w:r>
      <w:r w:rsidR="00B53131">
        <w:rPr>
          <w:rFonts w:cs="Times New Roman" w:hAnsi="Times New Roman" w:ascii="Times New Roman"/>
          <w:sz w:val="24"/>
          <w:szCs w:val="24"/>
        </w:rPr>
        <w:t>467</w:t>
      </w:r>
      <w:r w:rsidR="00550B6C">
        <w:rPr>
          <w:rFonts w:cs="Times New Roman" w:hAnsi="Times New Roman" w:ascii="Times New Roman"/>
          <w:sz w:val="24"/>
          <w:szCs w:val="24"/>
        </w:rPr>
        <w:t xml:space="preserve">/15 od </w:t>
      </w:r>
      <w:r w:rsidR="00FA6F8A">
        <w:rPr>
          <w:rFonts w:cs="Times New Roman" w:hAnsi="Times New Roman" w:ascii="Times New Roman"/>
          <w:sz w:val="24"/>
          <w:szCs w:val="24"/>
        </w:rPr>
        <w:t>16</w:t>
      </w:r>
      <w:r w:rsidR="00213539">
        <w:rPr>
          <w:rFonts w:cs="Times New Roman" w:hAnsi="Times New Roman" w:ascii="Times New Roman"/>
          <w:sz w:val="24"/>
          <w:szCs w:val="24"/>
        </w:rPr>
        <w:t>. veljače</w:t>
      </w:r>
      <w:r w:rsidR="00FC4ECE">
        <w:rPr>
          <w:rFonts w:cs="Times New Roman" w:hAnsi="Times New Roman" w:ascii="Times New Roman"/>
          <w:sz w:val="24"/>
          <w:szCs w:val="24"/>
        </w:rPr>
        <w:t xml:space="preserve"> 2016</w:t>
      </w:r>
      <w:r>
        <w:rPr>
          <w:rFonts w:cs="Times New Roman" w:hAnsi="Times New Roman" w:ascii="Times New Roman"/>
          <w:sz w:val="24"/>
          <w:szCs w:val="24"/>
        </w:rPr>
        <w:t xml:space="preserve">. godine na način da umjesto </w:t>
      </w:r>
      <w:r w:rsidR="00213539">
        <w:rPr>
          <w:rFonts w:cs="Times New Roman" w:hAnsi="Times New Roman" w:ascii="Times New Roman"/>
          <w:sz w:val="24"/>
          <w:szCs w:val="24"/>
        </w:rPr>
        <w:t>točke 5. "Po pravomoćnosti ovog rješenja Sudski registar Trgovačkog suda u Zadru, Stalne službe u Šibeniku provest će brisanje dužnika iz sudskog registra", treba pisati točka 5. "Po pravomoćnosti ovog rješenja provest će se brisanje dužnika iz registra udruga."</w:t>
      </w:r>
    </w:p>
    <w:p w:rsidRDefault="005B248C" w:rsidP="00213539" w:rsidR="005B248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213539" w:rsidP="005B248C" w:rsidR="0021353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B248C" w:rsidP="00213539" w:rsidR="00D169B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Kako je u izradi rješenja pod po</w:t>
      </w:r>
      <w:r w:rsidR="00156546">
        <w:rPr>
          <w:rFonts w:cs="Times New Roman" w:hAnsi="Times New Roman" w:ascii="Times New Roman"/>
          <w:sz w:val="24"/>
          <w:szCs w:val="24"/>
        </w:rPr>
        <w:t>slovnim brojem 9 St-</w:t>
      </w:r>
      <w:r w:rsidR="00B53131">
        <w:rPr>
          <w:rFonts w:cs="Times New Roman" w:hAnsi="Times New Roman" w:ascii="Times New Roman"/>
          <w:sz w:val="24"/>
          <w:szCs w:val="24"/>
        </w:rPr>
        <w:t>467</w:t>
      </w:r>
      <w:r w:rsidR="00550B6C">
        <w:rPr>
          <w:rFonts w:cs="Times New Roman" w:hAnsi="Times New Roman" w:ascii="Times New Roman"/>
          <w:sz w:val="24"/>
          <w:szCs w:val="24"/>
        </w:rPr>
        <w:t xml:space="preserve">/15 od </w:t>
      </w:r>
      <w:r w:rsidR="00FA6F8A">
        <w:rPr>
          <w:rFonts w:cs="Times New Roman" w:hAnsi="Times New Roman" w:ascii="Times New Roman"/>
          <w:sz w:val="24"/>
          <w:szCs w:val="24"/>
        </w:rPr>
        <w:t>16</w:t>
      </w:r>
      <w:r w:rsidR="00213539">
        <w:rPr>
          <w:rFonts w:cs="Times New Roman" w:hAnsi="Times New Roman" w:ascii="Times New Roman"/>
          <w:sz w:val="24"/>
          <w:szCs w:val="24"/>
        </w:rPr>
        <w:t>.</w:t>
      </w:r>
      <w:r w:rsidR="00FA6F8A">
        <w:rPr>
          <w:rFonts w:cs="Times New Roman" w:hAnsi="Times New Roman" w:ascii="Times New Roman"/>
          <w:sz w:val="24"/>
          <w:szCs w:val="24"/>
        </w:rPr>
        <w:t xml:space="preserve"> </w:t>
      </w:r>
      <w:r w:rsidR="00213539">
        <w:rPr>
          <w:rFonts w:cs="Times New Roman" w:hAnsi="Times New Roman" w:ascii="Times New Roman"/>
          <w:sz w:val="24"/>
          <w:szCs w:val="24"/>
        </w:rPr>
        <w:t>veljače</w:t>
      </w:r>
      <w:r w:rsidR="00FC4ECE">
        <w:rPr>
          <w:rFonts w:cs="Times New Roman" w:hAnsi="Times New Roman" w:ascii="Times New Roman"/>
          <w:sz w:val="24"/>
          <w:szCs w:val="24"/>
        </w:rPr>
        <w:t xml:space="preserve"> 2016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D169B2">
        <w:rPr>
          <w:rFonts w:cs="Times New Roman" w:hAnsi="Times New Roman" w:ascii="Times New Roman"/>
          <w:sz w:val="24"/>
          <w:szCs w:val="24"/>
        </w:rPr>
        <w:t>g</w:t>
      </w:r>
      <w:r>
        <w:rPr>
          <w:rFonts w:cs="Times New Roman" w:hAnsi="Times New Roman" w:ascii="Times New Roman"/>
          <w:sz w:val="24"/>
          <w:szCs w:val="24"/>
        </w:rPr>
        <w:t xml:space="preserve">odine došlo do očite omaške u pisanju, to je zbog toga, valjalo isto rješenje ispraviti i riješiti kao u izreci suglasno odredbama 347. </w:t>
      </w:r>
      <w:r w:rsidR="00D169B2">
        <w:rPr>
          <w:rFonts w:cs="Times New Roman" w:hAnsi="Times New Roman" w:ascii="Times New Roman"/>
          <w:sz w:val="24"/>
          <w:szCs w:val="24"/>
        </w:rPr>
        <w:t>u</w:t>
      </w:r>
      <w:r>
        <w:rPr>
          <w:rFonts w:cs="Times New Roman" w:hAnsi="Times New Roman" w:ascii="Times New Roman"/>
          <w:sz w:val="24"/>
          <w:szCs w:val="24"/>
        </w:rPr>
        <w:t xml:space="preserve"> svezi čl. 342. Zakona o parničnom postupku </w:t>
      </w:r>
      <w:r w:rsidR="00D169B2">
        <w:rPr>
          <w:rFonts w:cs="Times New Roman" w:hAnsi="Times New Roman" w:ascii="Times New Roman"/>
          <w:sz w:val="24"/>
          <w:szCs w:val="24"/>
        </w:rPr>
        <w:t>("Narodne novine" br.53/91, 91/92, 112/99, 117/03, 2/07, 123/08 i 57/11), te u svezi čl.10 Stečajnog zakona ("Narodne novine" br.71/15).</w:t>
      </w:r>
    </w:p>
    <w:p w:rsidRDefault="00D169B2" w:rsidP="005B248C" w:rsidR="00D169B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169B2" w:rsidP="005C2378" w:rsidR="00D169B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Šibeniku, </w:t>
      </w:r>
      <w:r w:rsidR="00213539">
        <w:rPr>
          <w:rFonts w:cs="Times New Roman" w:hAnsi="Times New Roman" w:ascii="Times New Roman"/>
          <w:sz w:val="24"/>
          <w:szCs w:val="24"/>
        </w:rPr>
        <w:t>17.veljače</w:t>
      </w:r>
      <w:r>
        <w:rPr>
          <w:rFonts w:cs="Times New Roman" w:hAnsi="Times New Roman" w:ascii="Times New Roman"/>
          <w:sz w:val="24"/>
          <w:szCs w:val="24"/>
        </w:rPr>
        <w:t xml:space="preserve"> 2016. godine</w:t>
      </w:r>
    </w:p>
    <w:p w:rsidRDefault="00D169B2" w:rsidP="00D169B2" w:rsidR="00D169B2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D169B2" w:rsidP="005C2378" w:rsidR="00D169B2">
      <w:pPr>
        <w:pStyle w:val="Bezproreda"/>
        <w:ind w:firstLine="708" w:left="424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SUDAC</w:t>
      </w:r>
    </w:p>
    <w:p w:rsidRDefault="00D169B2" w:rsidP="00D169B2" w:rsidR="00D169B2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D169B2" w:rsidP="00D169B2" w:rsidR="00D169B2">
      <w:pPr>
        <w:pStyle w:val="Bezproreda"/>
        <w:ind w:firstLine="708" w:left="4956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D169B2" w:rsidP="005B248C" w:rsidR="00D169B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D169B2" w:rsidP="005B248C" w:rsidR="00D169B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169B2" w:rsidP="005B248C" w:rsidR="00D169B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Protiv ovog rješenja nezadovoljna stran</w:t>
      </w:r>
      <w:r w:rsidR="00786B5A">
        <w:rPr>
          <w:rFonts w:cs="Times New Roman" w:hAnsi="Times New Roman" w:ascii="Times New Roman"/>
          <w:sz w:val="24"/>
          <w:szCs w:val="24"/>
        </w:rPr>
        <w:t>ka može izjaviti žalbu Visokom t</w:t>
      </w:r>
      <w:r>
        <w:rPr>
          <w:rFonts w:cs="Times New Roman" w:hAnsi="Times New Roman" w:ascii="Times New Roman"/>
          <w:sz w:val="24"/>
          <w:szCs w:val="24"/>
        </w:rPr>
        <w:t>rgovačkom sudu Republike Hrvatske, u roku od 8 dana od primitka pisanog otpravka istog.</w:t>
      </w:r>
    </w:p>
    <w:p w:rsidRDefault="00D169B2" w:rsidP="005B248C" w:rsidR="00D169B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Žal</w:t>
      </w:r>
      <w:r w:rsidR="00156546">
        <w:rPr>
          <w:rFonts w:cs="Times New Roman" w:hAnsi="Times New Roman" w:ascii="Times New Roman"/>
          <w:sz w:val="24"/>
          <w:szCs w:val="24"/>
        </w:rPr>
        <w:t>b</w:t>
      </w:r>
      <w:r>
        <w:rPr>
          <w:rFonts w:cs="Times New Roman" w:hAnsi="Times New Roman" w:ascii="Times New Roman"/>
          <w:sz w:val="24"/>
          <w:szCs w:val="24"/>
        </w:rPr>
        <w:t>a se podnosi putem ovog suda, u pisanom obliku, u dovoljnom broju primjeraka za sud i protivne stranke.</w:t>
      </w:r>
    </w:p>
    <w:p w:rsidRDefault="00D169B2" w:rsidP="005B248C" w:rsidR="00D169B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169B2" w:rsidP="005B248C" w:rsidR="00D169B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213539" w:rsidP="005B248C" w:rsidR="00D169B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predlagatelju FINA</w:t>
      </w:r>
    </w:p>
    <w:p w:rsidRDefault="00D169B2" w:rsidP="005B248C" w:rsidR="00D169B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zakonskom zastupniku dužnika</w:t>
      </w:r>
    </w:p>
    <w:p w:rsidRDefault="00D169B2" w:rsidP="005B248C" w:rsidR="00D169B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-stečajnom upravitelju</w:t>
      </w:r>
    </w:p>
    <w:p w:rsidRDefault="00D169B2" w:rsidP="005B248C" w:rsidR="00D169B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</w:t>
      </w:r>
    </w:p>
    <w:p w:rsidRDefault="00D169B2" w:rsidP="005B248C" w:rsidR="00D169B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213539">
        <w:rPr>
          <w:rFonts w:cs="Times New Roman" w:hAnsi="Times New Roman" w:ascii="Times New Roman"/>
          <w:sz w:val="24"/>
          <w:szCs w:val="24"/>
        </w:rPr>
        <w:t>registar udruga</w:t>
      </w:r>
      <w:r w:rsidR="002017E5">
        <w:rPr>
          <w:rFonts w:cs="Times New Roman" w:hAnsi="Times New Roman" w:ascii="Times New Roman"/>
          <w:sz w:val="24"/>
          <w:szCs w:val="24"/>
        </w:rPr>
        <w:t xml:space="preserve">, po pravomoćnosti </w:t>
      </w:r>
    </w:p>
    <w:p w:rsidRDefault="005B248C" w:rsidP="005B248C" w:rsidR="005B248C" w:rsidRPr="005B248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sectPr w:rsidR="005B248C" w:rsidRPr="005B248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248C"/>
    <w:rsid w:val="00082E46"/>
    <w:rsid w:val="00156546"/>
    <w:rsid w:val="002017E5"/>
    <w:rsid w:val="00213539"/>
    <w:rsid w:val="004A5C27"/>
    <w:rsid w:val="00550B6C"/>
    <w:rsid w:val="005B248C"/>
    <w:rsid w:val="005C2378"/>
    <w:rsid w:val="00786B5A"/>
    <w:rsid w:val="007F555B"/>
    <w:rsid w:val="00B53131"/>
    <w:rsid w:val="00D169B2"/>
    <w:rsid w:val="00FA6F8A"/>
    <w:rsid w:val="00FC4ECE"/>
    <w:rsid w:val="00FE2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5B248C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4A5C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5C2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5C27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5C2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5C2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5B248C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4A5C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5C2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5C27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5C2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5C2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467</izvorni_sadrzaj>
    <derivirana_varijabla naziv="DomainObject.Predmet.Broj_1">467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St-467/2015</izvorni_sadrzaj>
    <derivirana_varijabla naziv="DomainObject.Predmet.OznakaBroj_1">St-467/2015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KOŠARKAŠKI KLUB SUNCE - ŠIBENKA ŠIBENIK</izvorni_sadrzaj>
    <derivirana_varijabla naziv="DomainObject.Predmet.ProtustrankaFormated_1">  KOŠARKAŠKI KLUB SUNCE - ŠIBENKA ŠIBENIK</derivirana_varijabla>
  </DomainObject.Predmet.ProtustrankaFormated>
  <DomainObject.Predmet.ProtustrankaFormatedOIB>
    <izvorni_sadrzaj>  KOŠARKAŠKI KLUB SUNCE - ŠIBENKA ŠIBENIK, OIB 26445042013</izvorni_sadrzaj>
    <derivirana_varijabla naziv="DomainObject.Predmet.ProtustrankaFormatedOIB_1">  KOŠARKAŠKI KLUB SUNCE - ŠIBENKA ŠIBENIK, OIB 26445042013</derivirana_varijabla>
  </DomainObject.Predmet.ProtustrankaFormatedOIB>
  <DomainObject.Predmet.ProtustrankaFormatedWithAdress>
    <izvorni_sadrzaj> KOŠARKAŠKI KLUB SUNCE - ŠIBENKA ŠIBENIK, Miminac 0II, 22000 Šibenik</izvorni_sadrzaj>
    <derivirana_varijabla naziv="DomainObject.Predmet.ProtustrankaFormatedWithAdress_1"> KOŠARKAŠKI KLUB SUNCE - ŠIBENKA ŠIBENIK, Miminac 0II, 22000 Šibenik</derivirana_varijabla>
  </DomainObject.Predmet.ProtustrankaFormatedWithAdress>
  <DomainObject.Predmet.ProtustrankaFormatedWithAdressOIB>
    <izvorni_sadrzaj> KOŠARKAŠKI KLUB SUNCE - ŠIBENKA ŠIBENIK, OIB 26445042013, Miminac 0II, 22000 Šibenik</izvorni_sadrzaj>
    <derivirana_varijabla naziv="DomainObject.Predmet.ProtustrankaFormatedWithAdressOIB_1"> KOŠARKAŠKI KLUB SUNCE - ŠIBENKA ŠIBENIK, OIB 26445042013, Miminac 0II, 22000 Šibenik</derivirana_varijabla>
  </DomainObject.Predmet.ProtustrankaFormatedWithAdressOIB>
  <DomainObject.Predmet.ProtustrankaWithAdress>
    <izvorni_sadrzaj>KOŠARKAŠKI KLUB SUNCE - ŠIBENKA ŠIBENIK Miminac 0II, 22000 Šibenik</izvorni_sadrzaj>
    <derivirana_varijabla naziv="DomainObject.Predmet.ProtustrankaWithAdress_1">KOŠARKAŠKI KLUB SUNCE - ŠIBENKA ŠIBENIK Miminac 0II, 22000 Šibenik</derivirana_varijabla>
  </DomainObject.Predmet.ProtustrankaWithAdress>
  <DomainObject.Predmet.ProtustrankaWithAdressOIB>
    <izvorni_sadrzaj>KOŠARKAŠKI KLUB SUNCE - ŠIBENKA ŠIBENIK, OIB 26445042013, Miminac 0II, 22000 Šibenik</izvorni_sadrzaj>
    <derivirana_varijabla naziv="DomainObject.Predmet.ProtustrankaWithAdressOIB_1">KOŠARKAŠKI KLUB SUNCE - ŠIBENKA ŠIBENIK, OIB 26445042013, Miminac 0II, 22000 Šibenik</derivirana_varijabla>
  </DomainObject.Predmet.ProtustrankaWithAdressOIB>
  <DomainObject.Predmet.ProtustrankaNazivFormated>
    <izvorni_sadrzaj>KOŠARKAŠKI KLUB SUNCE - ŠIBENKA ŠIBENIK</izvorni_sadrzaj>
    <derivirana_varijabla naziv="DomainObject.Predmet.ProtustrankaNazivFormated_1">KOŠARKAŠKI KLUB SUNCE - ŠIBENKA ŠIBENIK</derivirana_varijabla>
  </DomainObject.Predmet.ProtustrankaNazivFormated>
  <DomainObject.Predmet.ProtustrankaNazivFormatedOIB>
    <izvorni_sadrzaj>KOŠARKAŠKI KLUB SUNCE - ŠIBENKA ŠIBENIK, OIB 26445042013</izvorni_sadrzaj>
    <derivirana_varijabla naziv="DomainObject.Predmet.ProtustrankaNazivFormatedOIB_1">KOŠARKAŠKI KLUB SUNCE - ŠIBENKA ŠIBENIK, OIB 26445042013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KOŠARKAŠKI KLUB SUNCE - ŠIBENKA ŠIBENIK</item>
    </izvorni_sadrzaj>
    <derivirana_varijabla naziv="DomainObject.Predmet.ProtuStrankaListFormated_1">
      <item>KOŠARKAŠKI KLUB SUNCE - ŠIBENKA ŠIBENIK</item>
    </derivirana_varijabla>
  </DomainObject.Predmet.ProtuStrankaListFormated>
  <DomainObject.Predmet.ProtuStrankaListFormatedOIB>
    <izvorni_sadrzaj>
      <item>KOŠARKAŠKI KLUB SUNCE - ŠIBENKA ŠIBENIK, OIB 26445042013</item>
    </izvorni_sadrzaj>
    <derivirana_varijabla naziv="DomainObject.Predmet.ProtuStrankaListFormatedOIB_1">
      <item>KOŠARKAŠKI KLUB SUNCE - ŠIBENKA ŠIBENIK, OIB 26445042013</item>
    </derivirana_varijabla>
  </DomainObject.Predmet.ProtuStrankaListFormatedOIB>
  <DomainObject.Predmet.ProtuStrankaListFormatedWithAdress>
    <izvorni_sadrzaj>
      <item>KOŠARKAŠKI KLUB SUNCE - ŠIBENKA ŠIBENIK, Miminac 0II, 22000 Šibenik</item>
    </izvorni_sadrzaj>
    <derivirana_varijabla naziv="DomainObject.Predmet.ProtuStrankaListFormatedWithAdress_1">
      <item>KOŠARKAŠKI KLUB SUNCE - ŠIBENKA ŠIBENIK, Miminac 0II, 22000 Šibenik</item>
    </derivirana_varijabla>
  </DomainObject.Predmet.ProtuStrankaListFormatedWithAdress>
  <DomainObject.Predmet.ProtuStrankaListFormatedWithAdressOIB>
    <izvorni_sadrzaj>
      <item>KOŠARKAŠKI KLUB SUNCE - ŠIBENKA ŠIBENIK, OIB 26445042013, Miminac 0II, 22000 Šibenik</item>
    </izvorni_sadrzaj>
    <derivirana_varijabla naziv="DomainObject.Predmet.ProtuStrankaListFormatedWithAdressOIB_1">
      <item>KOŠARKAŠKI KLUB SUNCE - ŠIBENKA ŠIBENIK, OIB 26445042013, Miminac 0II, 22000 Šibenik</item>
    </derivirana_varijabla>
  </DomainObject.Predmet.ProtuStrankaListFormatedWithAdressOIB>
  <DomainObject.Predmet.ProtuStrankaListNazivFormated>
    <izvorni_sadrzaj>
      <item>KOŠARKAŠKI KLUB SUNCE - ŠIBENKA ŠIBENIK</item>
    </izvorni_sadrzaj>
    <derivirana_varijabla naziv="DomainObject.Predmet.ProtuStrankaListNazivFormated_1">
      <item>KOŠARKAŠKI KLUB SUNCE - ŠIBENKA ŠIBENIK</item>
    </derivirana_varijabla>
  </DomainObject.Predmet.ProtuStrankaListNazivFormated>
  <DomainObject.Predmet.ProtuStrankaListNazivFormatedOIB>
    <izvorni_sadrzaj>
      <item>KOŠARKAŠKI KLUB SUNCE - ŠIBENKA ŠIBENIK, OIB 26445042013</item>
    </izvorni_sadrzaj>
    <derivirana_varijabla naziv="DomainObject.Predmet.ProtuStrankaListNazivFormatedOIB_1">
      <item>KOŠARKAŠKI KLUB SUNCE - ŠIBENKA ŠIBENIK, OIB 26445042013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KOŠARKAŠKI KLUB SUNCE - ŠIBENKA ŠIBENIK</izvorni_sadrzaj>
    <derivirana_varijabla naziv="DomainObject.Predmet.ProtustrankaIDrugi_1">KOŠARKAŠKI KLUB SUNCE - ŠIBENKA ŠIBENIK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KOŠARKAŠKI KLUB SUNCE - ŠIBENKA ŠIBENIK, OIB 26445042013, Miminac 0II, 22000 Šibenik</izvorni_sadrzaj>
    <derivirana_varijabla naziv="DomainObject.Predmet.ProtustrankaIDrugiAdressOIB_1">KOŠARKAŠKI KLUB SUNCE - ŠIBENKA ŠIBENIK, OIB 26445042013, Miminac 0II,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KOŠARKAŠKI KLUB SUNCE - ŠIBENKA ŠIBENIK</item>
    </izvorni_sadrzaj>
    <derivirana_varijabla naziv="DomainObject.Predmet.SudioniciListNaziv_1">
      <item>FINA - Podružnica Šibenik</item>
      <item>KOŠARKAŠKI KLUB SUNCE - ŠIBENKA ŠIBENIK</item>
    </derivirana_varijabla>
  </DomainObject.Predmet.SudioniciListNaziv>
  <DomainObject.Predmet.SudioniciListAdressOIB>
    <izvorni_sadrzaj>
      <item>FINA - Podružnica Šibenik, OIB 85821130368, Perivoj L. Marune 1,22000 Šibenik</item>
      <item>KOŠARKAŠKI KLUB SUNCE - ŠIBENKA ŠIBENIK, OIB 26445042013, Miminac 0II,22000 Šibenik</item>
    </izvorni_sadrzaj>
    <derivirana_varijabla naziv="DomainObject.Predmet.SudioniciListAdressOIB_1">
      <item>FINA - Podružnica Šibenik, OIB 85821130368, Perivoj L. Marune 1,22000 Šibenik</item>
      <item>KOŠARKAŠKI KLUB SUNCE - ŠIBENKA ŠIBENIK, OIB 26445042013, Miminac 0II,22000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26445042013</item>
    </izvorni_sadrzaj>
    <derivirana_varijabla naziv="DomainObject.Predmet.SudioniciListNazivOIB_1">
      <item>, OIB 85821130368</item>
      <item>, OIB 26445042013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281</properties:Words>
  <properties:Characters>1462</properties:Characters>
  <properties:Lines>49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2016-02-17T10:23:00Z</dcterms:created>
  <dc:creator>Joško Livaković</dc:creator>
  <cp:lastModifiedBy>Joško Livaković</cp:lastModifiedBy>
  <cp:lastPrinted>2016-02-17T10:26:00Z</cp:lastPrinted>
  <dcterms:modified xmlns:xsi="http://www.w3.org/2001/XMLSchema-instance" xsi:type="dcterms:W3CDTF">2016-02-17T10:36:00Z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