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c544" w14:paraId="7d1c544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D2DEC">
        <w:rPr>
          <w:b/>
          <w:lang w:val="hr-HR"/>
        </w:rPr>
        <w:t>1132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D2DEC">
        <w:rPr>
          <w:lang w:val="hr-HR"/>
        </w:rPr>
        <w:t>GULIN &amp; PERIČIĆ j.d.o.o. Split, Hrvatske mornarice 34, OIB: 17913636990</w:t>
      </w:r>
      <w:r w:rsidR="006905D2">
        <w:rPr>
          <w:lang w:val="hr-HR"/>
        </w:rPr>
        <w:t xml:space="preserve">, </w:t>
      </w:r>
      <w:r w:rsidR="007247BF">
        <w:rPr>
          <w:lang w:val="hr-HR"/>
        </w:rPr>
        <w:t>dana</w:t>
      </w:r>
      <w:r w:rsidR="00156A13">
        <w:rPr>
          <w:lang w:val="hr-HR"/>
        </w:rPr>
        <w:t xml:space="preserve"> </w:t>
      </w:r>
      <w:r w:rsidR="005950ED">
        <w:rPr>
          <w:lang w:val="hr-HR"/>
        </w:rPr>
        <w:t>21</w:t>
      </w:r>
      <w:r w:rsidR="005D3CA5">
        <w:rPr>
          <w:lang w:val="hr-HR"/>
        </w:rPr>
        <w:t>. veljače 2018.</w:t>
      </w:r>
    </w:p>
    <w:p w:rsidRDefault="00634348" w:rsidP="00634348" w:rsidR="00634348" w:rsidRPr="001D0AFC">
      <w:pPr>
        <w:pStyle w:val="Tijeloteksta"/>
        <w:rPr>
          <w:sz w:val="20"/>
          <w:lang w:val="hr-HR"/>
        </w:rPr>
      </w:pPr>
    </w:p>
    <w:p w:rsidRDefault="00664952" w:rsidP="00D4027A" w:rsidR="00664952" w:rsidRPr="005D3CA5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D2DEC">
        <w:rPr>
          <w:lang w:val="hr-HR"/>
        </w:rPr>
        <w:t>GULIN &amp; PERIČIĆ j.d.o.o. Split, Hrvatske mornarice 34, OIB: 17913636990, MBS: 060312209</w:t>
      </w:r>
      <w:r>
        <w:rPr>
          <w:lang w:val="hr-HR"/>
        </w:rPr>
        <w:t>. Skraćeni st</w:t>
      </w:r>
      <w:r w:rsidR="007247BF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5950ED">
        <w:rPr>
          <w:lang w:val="hr-HR"/>
        </w:rPr>
        <w:t>21</w:t>
      </w:r>
      <w:r w:rsidR="005D3CA5">
        <w:rPr>
          <w:lang w:val="hr-HR"/>
        </w:rPr>
        <w:t>. veljače 2018.</w:t>
      </w:r>
      <w:r w:rsidR="007247BF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E6060A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156A13">
        <w:t xml:space="preserve"> </w:t>
      </w:r>
      <w:r w:rsidR="00F24823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D2DEC">
        <w:rPr>
          <w:lang w:val="hr-HR"/>
        </w:rPr>
        <w:t>GULIN &amp; PERIČIĆ j.d.o.o. Split, Hrvatske mornarice 34, OIB: 17913636990, MBS: 060312209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1D0AFC" w:rsidP="00E14AE2" w:rsidR="001D0AFC">
      <w:pPr>
        <w:ind w:left="708"/>
        <w:jc w:val="both"/>
        <w:rPr>
          <w:lang w:val="hr-HR"/>
        </w:rPr>
      </w:pPr>
    </w:p>
    <w:p w:rsidRDefault="00634348" w:rsidP="00E14AE2" w:rsidR="00634348" w:rsidRPr="005D3CA5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D2DEC">
        <w:rPr>
          <w:lang w:val="hr-HR"/>
        </w:rPr>
        <w:t>1</w:t>
      </w:r>
      <w:r w:rsidR="00156A13">
        <w:rPr>
          <w:lang w:val="hr-HR"/>
        </w:rPr>
        <w:t>.</w:t>
      </w:r>
      <w:r w:rsidR="005D3CA5">
        <w:rPr>
          <w:lang w:val="hr-HR"/>
        </w:rPr>
        <w:t xml:space="preserve"> prosinca 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D2DEC">
        <w:rPr>
          <w:lang w:val="hr-HR"/>
        </w:rPr>
        <w:t>GULIN &amp; PERIČIĆ j.d.o.o.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1D0AFC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FD2DEC">
        <w:rPr>
          <w:lang w:val="hr-HR"/>
        </w:rPr>
        <w:t>27.11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D2DEC">
        <w:rPr>
          <w:lang w:val="hr-HR"/>
        </w:rPr>
        <w:t>588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D2DEC">
        <w:rPr>
          <w:lang w:val="hr-HR"/>
        </w:rPr>
        <w:t>13.159,59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D0AFC" w:rsidP="00E14AE2" w:rsidR="001D0AFC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7247BF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7247BF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156A13">
        <w:rPr>
          <w:lang w:val="hr-HR"/>
        </w:rPr>
        <w:t xml:space="preserve"> </w:t>
      </w:r>
      <w:r w:rsidR="00A84174">
        <w:rPr>
          <w:lang w:val="hr-HR"/>
        </w:rPr>
        <w:t xml:space="preserve">19. prosinca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7247BF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5D3CA5" w:rsidR="005D3CA5">
      <w:pPr>
        <w:jc w:val="both"/>
        <w:rPr>
          <w:lang w:val="hr-HR"/>
        </w:rPr>
      </w:pPr>
      <w:r>
        <w:rPr>
          <w:lang w:val="hr-HR"/>
        </w:rPr>
        <w:tab/>
      </w:r>
      <w:r w:rsidR="005D3CA5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5D3CA5" w:rsidP="005D3CA5" w:rsidR="005D3CA5">
      <w:pPr>
        <w:jc w:val="both"/>
        <w:rPr>
          <w:lang w:val="hr-HR"/>
        </w:rPr>
      </w:pPr>
    </w:p>
    <w:p w:rsidRDefault="005D3CA5" w:rsidP="005D3CA5" w:rsidR="005D3CA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1D0AFC" w:rsidP="005D3CA5" w:rsidR="001D0AFC" w:rsidRPr="005745D6">
      <w:pPr>
        <w:jc w:val="both"/>
        <w:rPr>
          <w:lang w:val="hr-HR"/>
        </w:rPr>
      </w:pPr>
    </w:p>
    <w:p w:rsidRDefault="00D4027A" w:rsidP="005D3CA5" w:rsidR="005D3CA5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950ED">
        <w:rPr>
          <w:lang w:val="hr-HR"/>
        </w:rPr>
        <w:t>21</w:t>
      </w:r>
      <w:r w:rsidR="005D3CA5">
        <w:rPr>
          <w:lang w:val="hr-HR"/>
        </w:rPr>
        <w:t>. veljače 2018.</w:t>
      </w:r>
    </w:p>
    <w:p w:rsidRDefault="00D4027A" w:rsidP="005D3CA5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5D3CA5" w:rsidP="00403F01" w:rsidR="005D3CA5">
      <w:pPr>
        <w:jc w:val="both"/>
        <w:rPr>
          <w:lang w:val="hr-HR"/>
        </w:rPr>
      </w:pPr>
    </w:p>
    <w:p w:rsidRDefault="005D3CA5" w:rsidP="00403F01" w:rsidR="005D3CA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7247BF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5D3CA5" w:rsidR="00E14AE2" w:rsidRPr="003734BE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35D1C" w:rsidRPr="00435D1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D2DEC">
      <w:t>1132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1D0AFC">
    <w:pPr>
      <w:pStyle w:val="Zaglavlje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56A13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0AFC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1DF0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35D1C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1B1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50ED"/>
    <w:rsid w:val="00596B8D"/>
    <w:rsid w:val="005C0793"/>
    <w:rsid w:val="005C6708"/>
    <w:rsid w:val="005C6D99"/>
    <w:rsid w:val="005C7623"/>
    <w:rsid w:val="005D3CA5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236D"/>
    <w:rsid w:val="00685718"/>
    <w:rsid w:val="006905D2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47BF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144A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84174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060A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24823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103E"/>
    <w:rsid w:val="00FB50C5"/>
    <w:rsid w:val="00FB7CE7"/>
    <w:rsid w:val="00FC4706"/>
    <w:rsid w:val="00FD2DEC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D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5D1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5D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5D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D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5D1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5D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5D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&amp; PERIČIĆ jednostavno društvo s ograničenom odgovornošću  za usluge</izvorni_sadrzaj>
    <derivirana_varijabla naziv="DomainObject.Predmet.ProtustrankaFormated_1">  GULIN &amp; PERIČIĆ jednostavno društvo s ograničenom odgovornošću  za usluge</derivirana_varijabla>
  </DomainObject.Predmet.ProtustrankaFormated>
  <DomainObject.Predmet.ProtustrankaFormatedOIB>
    <izvorni_sadrzaj>  GULIN &amp; PERIČIĆ jednostavno društvo s ograničenom odgovornošću  za usluge, OIB 17913636990</izvorni_sadrzaj>
    <derivirana_varijabla naziv="DomainObject.Predmet.ProtustrankaFormatedOIB_1">  GULIN &amp; PERIČIĆ jednostavno društvo s ograničenom odgovornošću  za usluge, OIB 17913636990</derivirana_varijabla>
  </DomainObject.Predmet.ProtustrankaFormatedOIB>
  <DomainObject.Predmet.ProtustrankaFormatedWithAdress>
    <izvorni_sadrzaj> GULIN &amp; PERIČIĆ jednostavno društvo s ograničenom odgovornošću  za usluge, Hrvatske mornarice 34, 21000 Split</izvorni_sadrzaj>
    <derivirana_varijabla naziv="DomainObject.Predmet.ProtustrankaFormatedWithAdress_1"> GULIN &amp; PERIČIĆ jednostavno društvo s ograničenom odgovornošću  za usluge, Hrvatske mornarice 34, 21000 Split</derivirana_varijabla>
  </DomainObject.Predmet.ProtustrankaFormatedWithAdress>
  <DomainObject.Predmet.ProtustrankaFormatedWithAdressOIB>
    <izvorni_sadrzaj> GULIN &amp; PERIČIĆ jednostavno društvo s ograničenom odgovornošću  za usluge, OIB 17913636990, Hrvatske mornarice 34, 21000 Split</izvorni_sadrzaj>
    <derivirana_varijabla naziv="DomainObject.Predmet.ProtustrankaFormatedWithAdressOIB_1"> GULIN &amp; PERIČIĆ jednostavno društvo s ograničenom odgovornošću  za usluge, OIB 17913636990, Hrvatske mornarice 34, 21000 Split</derivirana_varijabla>
  </DomainObject.Predmet.ProtustrankaFormatedWithAdressOIB>
  <DomainObject.Predmet.ProtustrankaWithAdress>
    <izvorni_sadrzaj>GULIN &amp; PERIČIĆ jednostavno društvo s ograničenom odgovornošću  za usluge Hrvatske mornarice 34, 21000 Split</izvorni_sadrzaj>
    <derivirana_varijabla naziv="DomainObject.Predmet.ProtustrankaWithAdress_1">GULIN &amp; PERIČIĆ jednostavno društvo s ograničenom odgovornošću  za usluge Hrvatske mornarice 34, 21000 Split</derivirana_varijabla>
  </DomainObject.Predmet.ProtustrankaWithAdress>
  <DomainObject.Predmet.ProtustrankaWithAdressOIB>
    <izvorni_sadrzaj>GULIN &amp; PERIČIĆ jednostavno društvo s ograničenom odgovornošću  za usluge, OIB 17913636990, Hrvatske mornarice 34, 21000 Split</izvorni_sadrzaj>
    <derivirana_varijabla naziv="DomainObject.Predmet.ProtustrankaWithAdressOIB_1">GULIN &amp; PERIČIĆ jednostavno društvo s ograničenom odgovornošću  za usluge, OIB 17913636990, Hrvatske mornarice 34, 21000 Split</derivirana_varijabla>
  </DomainObject.Predmet.ProtustrankaWithAdressOIB>
  <DomainObject.Predmet.ProtustrankaNazivFormated>
    <izvorni_sadrzaj>GULIN &amp; PERIČIĆ jednostavno društvo s ograničenom odgovornošću  za usluge</izvorni_sadrzaj>
    <derivirana_varijabla naziv="DomainObject.Predmet.ProtustrankaNazivFormated_1">GULIN &amp; PERIČIĆ jednostavno društvo s ograničenom odgovornošću  za usluge</derivirana_varijabla>
  </DomainObject.Predmet.ProtustrankaNazivFormated>
  <DomainObject.Predmet.ProtustrankaNazivFormatedOIB>
    <izvorni_sadrzaj>GULIN &amp; PERIČIĆ jednostavno društvo s ograničenom odgovornošću  za usluge, OIB 17913636990</izvorni_sadrzaj>
    <derivirana_varijabla naziv="DomainObject.Predmet.ProtustrankaNazivFormatedOIB_1">GULIN &amp; PERIČIĆ jednostavno društvo s ograničenom odgovornošću  za usluge, OIB 17913636990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13159.59</izvorni_sadrzaj>
    <derivirana_varijabla naziv="DomainObject.Predmet.TrenutnaVrijednost_1">13159.59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GULIN &amp; PERIČIĆ jednostavno društvo s ograničenom odgovornošću  za usluge</item>
    </izvorni_sadrzaj>
    <derivirana_varijabla naziv="DomainObject.Predmet.ProtuStrankaListFormated_1">
      <item>GULIN &amp; PERIČIĆ jednostavno društvo s ograničenom odgovornošću  za usluge</item>
    </derivirana_varijabla>
  </DomainObject.Predmet.ProtuStrankaListFormated>
  <DomainObject.Predmet.ProtuStrankaListFormatedOIB>
    <izvorni_sadrzaj>
      <item>GULIN &amp; PERIČIĆ jednostavno društvo s ograničenom odgovornošću  za usluge, OIB 17913636990</item>
    </izvorni_sadrzaj>
    <derivirana_varijabla naziv="DomainObject.Predmet.ProtuStrankaListFormatedOIB_1">
      <item>GULIN &amp; PERIČIĆ jednostavno društvo s ograničenom odgovornošću  za usluge, OIB 17913636990</item>
    </derivirana_varijabla>
  </DomainObject.Predmet.ProtuStrankaListFormatedOIB>
  <DomainObject.Predmet.ProtuStrankaListFormatedWithAdress>
    <izvorni_sadrzaj>
      <item>GULIN &amp; PERIČIĆ jednostavno društvo s ograničenom odgovornošću  za usluge, Hrvatske mornarice 34, 21000 Split</item>
    </izvorni_sadrzaj>
    <derivirana_varijabla naziv="DomainObject.Predmet.ProtuStrankaListFormatedWithAdress_1">
      <item>GULIN &amp; PERIČIĆ jednostavno društvo s ograničenom odgovornošću  za usluge, Hrvatske mornarice 34, 21000 Split</item>
    </derivirana_varijabla>
  </DomainObject.Predmet.ProtuStrankaListFormatedWithAdress>
  <DomainObject.Predmet.ProtuStrankaListFormatedWithAdressOIB>
    <izvorni_sadrzaj>
      <item>GULIN &amp; PERIČIĆ jednostavno društvo s ograničenom odgovornošću  za usluge, OIB 17913636990, Hrvatske mornarice 34, 21000 Split</item>
    </izvorni_sadrzaj>
    <derivirana_varijabla naziv="DomainObject.Predmet.ProtuStrankaListFormatedWithAdressOIB_1">
      <item>GULIN &amp; PERIČIĆ jednostavno društvo s ograničenom odgovornošću  za usluge, OIB 17913636990, Hrvatske mornarice 34, 21000 Split</item>
    </derivirana_varijabla>
  </DomainObject.Predmet.ProtuStrankaListFormatedWithAdressOIB>
  <DomainObject.Predmet.ProtuStrankaListNazivFormated>
    <izvorni_sadrzaj>
      <item>GULIN &amp; PERIČIĆ jednostavno društvo s ograničenom odgovornošću  za usluge</item>
    </izvorni_sadrzaj>
    <derivirana_varijabla naziv="DomainObject.Predmet.ProtuStrankaListNazivFormated_1">
      <item>GULIN &amp; PERIČIĆ jednostavno društvo s ograničenom odgovornošću  za usluge</item>
    </derivirana_varijabla>
  </DomainObject.Predmet.ProtuStrankaListNazivFormated>
  <DomainObject.Predmet.ProtuStrankaListNazivFormatedOIB>
    <izvorni_sadrzaj>
      <item>GULIN &amp; PERIČIĆ jednostavno društvo s ograničenom odgovornošću  za usluge, OIB 17913636990</item>
    </izvorni_sadrzaj>
    <derivirana_varijabla naziv="DomainObject.Predmet.ProtuStrankaListNazivFormatedOIB_1">
      <item>GULIN &amp; PERIČIĆ jednostavno društvo s ograničenom odgovornošću  za usluge, OIB 17913636990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GULIN &amp; PERIČIĆ jednostavno društvo s ograničenom odgovornošću  za usluge</izvorni_sadrzaj>
    <derivirana_varijabla naziv="DomainObject.Predmet.ProtustrankaIDrugi_1">GULIN &amp; PERIČIĆ jednostavno društvo s ograničenom odgovornošću 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GULIN &amp; PERIČIĆ jednostavno društvo s ograničenom odgovornošću  za usluge, OIB 17913636990, Hrvatske mornarice 34, 21000 Split</izvorni_sadrzaj>
    <derivirana_varijabla naziv="DomainObject.Predmet.ProtustrankaIDrugiAdressOIB_1">GULIN &amp; PERIČIĆ jednostavno društvo s ograničenom odgovornošću  za usluge, OIB 17913636990, Hrvatske mornarice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GULIN &amp; PERIČIĆ jednostavno društvo s ograničenom odgovornošću  za usluge</item>
      <item>FINANCIJSKA AGENCIJA, RC SPLIT</item>
    </izvorni_sadrzaj>
    <derivirana_varijabla naziv="DomainObject.Predmet.SudioniciListNaziv_1">
      <item>GULIN &amp; PERIČIĆ jednostavno društvo s ograničenom odgovornošću  za usluge</item>
      <item>FINANCIJSKA AGENCIJA, RC SPLIT</item>
    </derivirana_varijabla>
  </DomainObject.Predmet.SudioniciListNaziv>
  <DomainObject.Predmet.SudioniciListAdressOIB>
    <izvorni_sadrzaj>
      <item>GULIN &amp; PERIČIĆ jednostavno društvo s ograničenom odgovornošću  za usluge, OIB 17913636990, Hrvatske mornarice 34,21000 Split</item>
      <item>FINANCIJSKA AGENCIJA, RC SPLIT, OIB 85821130368, Mažuranićevo šetalište 24 b,21000 Split</item>
    </izvorni_sadrzaj>
    <derivirana_varijabla naziv="DomainObject.Predmet.SudioniciListAdressOIB_1">
      <item>GULIN &amp; PERIČIĆ jednostavno društvo s ograničenom odgovornošću  za usluge, OIB 17913636990, Hrvatske mornarice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17913636990</item>
      <item>, OIB 85821130368</item>
    </izvorni_sadrzaj>
    <derivirana_varijabla naziv="DomainObject.Predmet.SudioniciListNazivOIB_1">
      <item>, OIB 17913636990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CA3C4-AF7E-495C-9B25-B2C1DE8C5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4150</properties:Characters>
  <properties:Lines>112</properties:Lines>
  <properties:Paragraphs>35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2017-12-12T08:13:00Z</cp:lastPrinted>
  <dcterms:modified xmlns:xsi="http://www.w3.org/2001/XMLSchema-instance" xsi:type="dcterms:W3CDTF">2018-02-21T06:59:00Z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2-rješenje - otvaranje i zaključenje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