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215c" w14:paraId="19b215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9161F">
        <w:t>6971/15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E9161F">
        <w:t>DIMETO GRADNJA d.o.o. Zagreb, Čret 25A, OIB 40133988704</w:t>
      </w:r>
      <w:r w:rsidR="003126C7" w:rsidRPr="0053264E">
        <w:t>,</w:t>
      </w:r>
      <w:r w:rsidRPr="0053264E">
        <w:t xml:space="preserve"> dana </w:t>
      </w:r>
      <w:r w:rsidR="007C0BCA">
        <w:t>23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E9161F">
        <w:t>DIMETO GRADNJA d.o.o. Zagreb, Čret 25A, OIB 40133988704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73576A">
        <w:t>24. studenog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73576A">
        <w:t>DIMETO GRADNJA d.o.o. Zagreb, Čret 25A, OIB 40133988704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97439C" w:rsidP="0097439C" w:rsidR="0097439C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stečajnoga postupka i ne predujmi sredstva za namirenje troškova postupka, smatrat će se da je dužnik nesposoban za plaćanje; odredbom stavka 2. istog članka propisano je da u slučaju iz  stavka 1. toga članka sud će po službenoj dužnosti donijeti rješenje o otvaranju i zaključenju skraćenog stečajnog postupka. Odredbe čl. 132. i čl. 133. te čl. 286. - 292.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 xml:space="preserve">, sud će obustaviti skraćeni stečajni postupak i odgovarajućom primjenom općih </w:t>
      </w:r>
      <w:r>
        <w:lastRenderedPageBreak/>
        <w:t>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Odgovorna osoba dužnika je 3. veljače 2016. dostavila javnobilježnički ovjerovljeni popis imovine i obveze, u formi prokaznog popisa imovine, uvidom u koji je utvrđeno da je dužnik vlasnik nekretnina upisanih u zk.ul. br. 15906 k.o. Gornji Stenjevec, na kč.br. 724/11 i 724/13 (4 stana i garaža), te nekretnine upisane u zk.ul. br. 11399 k.o. Grad Zagreba, na kč.br. 5459/1 i 5459/16, zatim da dužnik ima novčanu tražbinu temeljem Ugovora o pozajmici od 12. travnja 2011. godine u iznosu od 1.320.000,00 kn.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Vjerovnik Republika Hrvatska je 4. veljače 2016. podnijela prijedlog za otvaranje stečajnog postupka nad dužnikom te izvijestila sud da prema dužniku na dan 25. siječnja 2016 ima potraživanje u iznosu od 300.736,87 kn, a uz prijedlog za otvaranje vjerovnik je dostavio i dokaze da dužnik ima imovinu, tj. nekretnine, a prema dostavljenim e-izvadcima iz zemljišnih knjiga i podacima o posjedu nekretnina Porezne uprave, Područni ured Zagreb od 25. siječnja 2016. godine.           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Iz dostavljene dokumentacije proizlazi da dužnik ima imovinu dostatnu za namirenje predvidivih troškova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7C0BCA">
        <w:t>23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4C26E1" w:rsidR="00295F3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4C26E1" w:rsidP="004C26E1" w:rsidR="004C26E1"/>
    <w:p w:rsidRDefault="004C26E1" w:rsidP="004C26E1" w:rsidR="004C26E1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73576A" w:rsidP="00AF7785" w:rsidR="0073576A">
      <w:pPr>
        <w:pStyle w:val="Odlomakpopisa"/>
        <w:numPr>
          <w:ilvl w:val="0"/>
          <w:numId w:val="1"/>
        </w:numPr>
      </w:pPr>
      <w:r>
        <w:t>Republika Hrvatska po ŽDO Zagreb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3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3576A">
      <w:t>6971/15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3914D8"/>
    <w:rsid w:val="004B0A0A"/>
    <w:rsid w:val="004B4514"/>
    <w:rsid w:val="004C26E1"/>
    <w:rsid w:val="004D27C4"/>
    <w:rsid w:val="004D3943"/>
    <w:rsid w:val="0053264E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D3D0F"/>
    <w:rsid w:val="009410EE"/>
    <w:rsid w:val="0094791B"/>
    <w:rsid w:val="0097439C"/>
    <w:rsid w:val="009A0E71"/>
    <w:rsid w:val="009C5BC5"/>
    <w:rsid w:val="009D5469"/>
    <w:rsid w:val="00A058DD"/>
    <w:rsid w:val="00AF7785"/>
    <w:rsid w:val="00B1314F"/>
    <w:rsid w:val="00BA257E"/>
    <w:rsid w:val="00BE3247"/>
    <w:rsid w:val="00BF23B1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84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St-6971/2015-9</izvorni_sadrzaj>
    <derivirana_varijabla naziv="DomainObject.Oznaka_1">St-6971/2015-9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6971</izvorni_sadrzaj>
    <derivirana_varijabla naziv="DomainObject.Predmet.Broj_1">6971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2016.</izvorni_sadrzaj>
    <derivirana_varijabla naziv="DomainObject.Predmet.DatumRjesavanja_1">23.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St-6971/2015</izvorni_sadrzaj>
    <derivirana_varijabla naziv="DomainObject.Predmet.OznakaBroj_1">St-6971/2015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DIMETO GRADNJA d.o.o.</izvorni_sadrzaj>
    <derivirana_varijabla naziv="DomainObject.Predmet.ProtustrankaFormated_1">  DIMETO GRADNJA d.o.o.</derivirana_varijabla>
  </DomainObject.Predmet.ProtustrankaFormated>
  <DomainObject.Predmet.ProtustrankaFormatedOIB>
    <izvorni_sadrzaj>  DIMETO GRADNJA d.o.o., OIB 40133988704</izvorni_sadrzaj>
    <derivirana_varijabla naziv="DomainObject.Predmet.ProtustrankaFormatedOIB_1">  DIMETO GRADNJA d.o.o., OIB 40133988704</derivirana_varijabla>
  </DomainObject.Predmet.ProtustrankaFormatedOIB>
  <DomainObject.Predmet.ProtustrankaFormatedWithAdress>
    <izvorni_sadrzaj> DIMETO GRADNJA d.o.o., Čret 25 A, 10000 Zagreb</izvorni_sadrzaj>
    <derivirana_varijabla naziv="DomainObject.Predmet.ProtustrankaFormatedWithAdress_1"> DIMETO GRADNJA d.o.o., Čret 25 A, 10000 Zagreb</derivirana_varijabla>
  </DomainObject.Predmet.ProtustrankaFormatedWithAdress>
  <DomainObject.Predmet.ProtustrankaFormatedWithAdressOIB>
    <izvorni_sadrzaj> DIMETO GRADNJA d.o.o., OIB 40133988704, Čret 25 A, 10000 Zagreb</izvorni_sadrzaj>
    <derivirana_varijabla naziv="DomainObject.Predmet.ProtustrankaFormatedWithAdressOIB_1"> DIMETO GRADNJA d.o.o., OIB 40133988704, Čret 25 A, 10000 Zagreb</derivirana_varijabla>
  </DomainObject.Predmet.ProtustrankaFormatedWithAdressOIB>
  <DomainObject.Predmet.ProtustrankaWithAdress>
    <izvorni_sadrzaj>DIMETO GRADNJA d.o.o. Čret 25 A, 10000 Zagreb</izvorni_sadrzaj>
    <derivirana_varijabla naziv="DomainObject.Predmet.ProtustrankaWithAdress_1">DIMETO GRADNJA d.o.o. Čret 25 A, 10000 Zagreb</derivirana_varijabla>
  </DomainObject.Predmet.ProtustrankaWithAdress>
  <DomainObject.Predmet.ProtustrankaWithAdressOIB>
    <izvorni_sadrzaj>DIMETO GRADNJA d.o.o., OIB 40133988704, Čret 25 A, 10000 Zagreb</izvorni_sadrzaj>
    <derivirana_varijabla naziv="DomainObject.Predmet.ProtustrankaWithAdressOIB_1">DIMETO GRADNJA d.o.o., OIB 40133988704, Čret 25 A, 10000 Zagreb</derivirana_varijabla>
  </DomainObject.Predmet.ProtustrankaWithAdressOIB>
  <DomainObject.Predmet.ProtustrankaNazivFormated>
    <izvorni_sadrzaj>DIMETO GRADNJA d.o.o.</izvorni_sadrzaj>
    <derivirana_varijabla naziv="DomainObject.Predmet.ProtustrankaNazivFormated_1">DIMETO GRADNJA d.o.o.</derivirana_varijabla>
  </DomainObject.Predmet.ProtustrankaNazivFormated>
  <DomainObject.Predmet.ProtustrankaNazivFormatedOIB>
    <izvorni_sadrzaj>DIMETO GRADNJA d.o.o., OIB 40133988704</izvorni_sadrzaj>
    <derivirana_varijabla naziv="DomainObject.Predmet.ProtustrankaNazivFormatedOIB_1">DIMETO GRADNJA d.o.o.,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DIMETO GRADNJA d.o.o.</item>
    </izvorni_sadrzaj>
    <derivirana_varijabla naziv="DomainObject.Predmet.ProtuStrankaListFormated_1">
      <item>DIMETO GRADNJA d.o.o.</item>
    </derivirana_varijabla>
  </DomainObject.Predmet.ProtuStrankaListFormated>
  <DomainObject.Predmet.ProtuStrankaListFormatedOIB>
    <izvorni_sadrzaj>
      <item>DIMETO GRADNJA d.o.o., OIB 40133988704</item>
    </izvorni_sadrzaj>
    <derivirana_varijabla naziv="DomainObject.Predmet.ProtuStrankaListFormatedOIB_1">
      <item>DIMETO GRADNJA d.o.o., OIB 40133988704</item>
    </derivirana_varijabla>
  </DomainObject.Predmet.ProtuStrankaListFormatedOIB>
  <DomainObject.Predmet.ProtuStrankaListFormatedWithAdress>
    <izvorni_sadrzaj>
      <item>DIMETO GRADNJA d.o.o., Čret 25 A, 10000 Zagreb</item>
    </izvorni_sadrzaj>
    <derivirana_varijabla naziv="DomainObject.Predmet.ProtuStrankaListFormatedWithAdress_1">
      <item>DIMETO GRADNJA d.o.o., Čret 25 A, 10000 Zagreb</item>
    </derivirana_varijabla>
  </DomainObject.Predmet.ProtuStrankaListFormatedWithAdress>
  <DomainObject.Predmet.ProtuStrankaListFormatedWithAdressOIB>
    <izvorni_sadrzaj>
      <item>DIMETO GRADNJA d.o.o., OIB 40133988704, Čret 25 A, 10000 Zagreb</item>
    </izvorni_sadrzaj>
    <derivirana_varijabla naziv="DomainObject.Predmet.ProtuStrankaListFormatedWithAdressOIB_1">
      <item>DIMETO GRADNJA d.o.o., OIB 40133988704, Čret 25 A, 10000 Zagreb</item>
    </derivirana_varijabla>
  </DomainObject.Predmet.ProtuStrankaListFormatedWithAdressOIB>
  <DomainObject.Predmet.ProtuStrankaListNazivFormated>
    <izvorni_sadrzaj>
      <item>DIMETO GRADNJA d.o.o.</item>
    </izvorni_sadrzaj>
    <derivirana_varijabla naziv="DomainObject.Predmet.ProtuStrankaListNazivFormated_1">
      <item>DIMETO GRADNJA d.o.o.</item>
    </derivirana_varijabla>
  </DomainObject.Predmet.ProtuStrankaListNazivFormated>
  <DomainObject.Predmet.ProtuStrankaListNazivFormatedOIB>
    <izvorni_sadrzaj>
      <item>DIMETO GRADNJA d.o.o., OIB 40133988704</item>
    </izvorni_sadrzaj>
    <derivirana_varijabla naziv="DomainObject.Predmet.ProtuStrankaListNazivFormatedOIB_1">
      <item>DIMETO GRADNJA d.o.o., OIB 40133988704</item>
    </derivirana_varijabla>
  </DomainObject.Predmet.ProtuStrankaListNazivFormatedOIB>
  <DomainObject.Predmet.OstaliListFormated>
    <izvorni_sadrzaj>
      <item>Miroslav Tomić</item>
    </izvorni_sadrzaj>
    <derivirana_varijabla naziv="DomainObject.Predmet.OstaliListFormated_1">
      <item>Miroslav Tomić</item>
    </derivirana_varijabla>
  </DomainObject.Predmet.OstaliListFormated>
  <DomainObject.Predmet.OstaliListFormatedOIB>
    <izvorni_sadrzaj>
      <item>Miroslav Tomić, OIB 42909271755</item>
    </izvorni_sadrzaj>
    <derivirana_varijabla naziv="DomainObject.Predmet.OstaliListFormatedOIB_1">
      <item>Miroslav Tomić, OIB 42909271755</item>
    </derivirana_varijabla>
  </DomainObject.Predmet.OstaliListFormatedOIB>
  <DomainObject.Predmet.OstaliListFormatedWithAdress>
    <izvorni_sadrzaj>
      <item>Miroslav Tomić, Čret 25 A, 10000 Zagreb</item>
    </izvorni_sadrzaj>
    <derivirana_varijabla naziv="DomainObject.Predmet.OstaliListFormatedWithAdress_1">
      <item>Miroslav Tomić, Čret 25 A, 10000 Zagreb</item>
    </derivirana_varijabla>
  </DomainObject.Predmet.OstaliListFormatedWithAdress>
  <DomainObject.Predmet.OstaliListFormatedWithAdressOIB>
    <izvorni_sadrzaj>
      <item>Miroslav Tomić, OIB 42909271755, Čret 25 A, 10000 Zagreb</item>
    </izvorni_sadrzaj>
    <derivirana_varijabla naziv="DomainObject.Predmet.OstaliListFormatedWithAdressOIB_1">
      <item>Miroslav Tomić, OIB 42909271755, Čret 25 A, 10000 Zagreb</item>
    </derivirana_varijabla>
  </DomainObject.Predmet.OstaliListFormatedWithAdressOIB>
  <DomainObject.Predmet.OstaliListNazivFormated>
    <izvorni_sadrzaj>
      <item>Miroslav Tomić</item>
    </izvorni_sadrzaj>
    <derivirana_varijabla naziv="DomainObject.Predmet.OstaliListNazivFormated_1">
      <item>Miroslav Tomić</item>
    </derivirana_varijabla>
  </DomainObject.Predmet.OstaliListNazivFormated>
  <DomainObject.Predmet.OstaliListNazivFormatedOIB>
    <izvorni_sadrzaj>
      <item>Miroslav Tomić, OIB 42909271755</item>
    </izvorni_sadrzaj>
    <derivirana_varijabla naziv="DomainObject.Predmet.OstaliListNazivFormatedOIB_1">
      <item>Miroslav Tomić, OIB 42909271755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St-6971/2015-9</izvorni_sadrzaj>
    <derivirana_varijabla naziv="DomainObject.PoslovniBrojDokumenta_1">St-6971/2015-9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DIMETO GRADNJA d.o.o.</izvorni_sadrzaj>
    <derivirana_varijabla naziv="DomainObject.Predmet.ProtustrankaIDrugi_1">DIMETO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DIMETO GRADNJA d.o.o., OIB 40133988704, Čret 25 A, 10000 Zagreb</izvorni_sadrzaj>
    <derivirana_varijabla naziv="DomainObject.Predmet.ProtustrankaIDrugiAdressOIB_1">DIMETO GRADNJA d.o.o.,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2016.</izvorni_sadrzaj>
    <derivirana_varijabla naziv="DomainObject.Predmet.OdlukaRjesenje.DatumDonosenjaOdluke_1">23.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St-6971/2015-9</izvorni_sadrzaj>
    <derivirana_varijabla naziv="DomainObject.Predmet.OdlukaRjesenje.Oznaka_1">St-6971/2015-9</derivirana_varijabla>
  </DomainObject.Predmet.OdlukaRjesenje.Oznaka>
  <DomainObject.Predmet.SudioniciListNaziv>
    <izvorni_sadrzaj>
      <item>FINA Regionalni centar Zagreb</item>
      <item>DIMETO GRADNJA d.o.o.</item>
      <item>Miroslav Tomić</item>
    </izvorni_sadrzaj>
    <derivirana_varijabla naziv="DomainObject.Predmet.SudioniciListNaziv_1">
      <item>FINA Regionalni centar Zagreb</item>
      <item>DIMETO GRADNJA d.o.o.</item>
      <item>Miroslav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DIMETO GRADNJA d.o.o., OIB 40133988704, Čret 25 A,10000 Zagreb</item>
      <item>Miroslav Tomić, OIB 42909271755, Čret 25 A,10000 Zagreb</item>
    </izvorni_sadrzaj>
    <derivirana_varijabla naziv="DomainObject.Predmet.SudioniciListAdressOIB_1">
      <item>FINA Regionalni centar Zagreb, OIB 85821130368, Trg svibanjskih žrtava 1995. 1,10000 Zagreb</item>
      <item>DIMETO GRADNJA d.o.o., OIB 40133988704, Čret 25 A,10000 Zagreb</item>
      <item>Miroslav Tomić, OIB 42909271755, Čret 25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40133988704</item>
      <item>, OIB 42909271755</item>
    </izvorni_sadrzaj>
    <derivirana_varijabla naziv="DomainObject.Predmet.SudioniciListNazivOIB_1">
      <item>, OIB 85821130368</item>
      <item>, OIB 40133988704</item>
      <item>, OIB 42909271755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3083</properties:Characters>
  <properties:Lines>83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2016-02-23T09:18:00Z</dcterms:created>
  <dc:creator>gboljkovac</dc:creator>
  <cp:lastModifiedBy>Goranka Boljkovac</cp:lastModifiedBy>
  <cp:lastPrinted>2016-02-23T09:39:00Z</cp:lastPrinted>
  <dcterms:modified xmlns:xsi="http://www.w3.org/2001/XMLSchema-instance" xsi:type="dcterms:W3CDTF">2016-02-23T09:59:00Z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St-6971/2015-9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