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6f63" w14:paraId="c0f6f63" w:rsidRDefault="009F15C7" w:rsidP="00E64BA2" w:rsidR="009F15C7" w:rsidRPr="0071668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</w:p>
    <w:p w:rsidRDefault="00E64BA2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E P U B L I K A  H R V A T S K A</w:t>
      </w:r>
    </w:p>
    <w:p w:rsidRDefault="00E64BA2" w:rsidP="00E64BA2" w:rsidR="00E64BA2" w:rsidRPr="00716686">
      <w:pPr>
        <w:jc w:val="center"/>
        <w:rPr>
          <w:sz w:val="24"/>
          <w:szCs w:val="24"/>
          <w:lang w:val="hr-HR"/>
        </w:rPr>
      </w:pPr>
    </w:p>
    <w:p w:rsidRDefault="009F15C7" w:rsidP="004B36B4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J E Š E N J E</w:t>
      </w:r>
    </w:p>
    <w:p w:rsidRDefault="009F15C7" w:rsidP="00E64BA2" w:rsidR="009F15C7" w:rsidRPr="00716686">
      <w:pPr>
        <w:jc w:val="center"/>
        <w:rPr>
          <w:b/>
          <w:sz w:val="24"/>
          <w:szCs w:val="24"/>
          <w:lang w:val="hr-HR"/>
        </w:rPr>
      </w:pPr>
    </w:p>
    <w:p w:rsidRDefault="009F15C7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(IZVA</w:t>
      </w:r>
      <w:r w:rsidR="00D74A54" w:rsidRPr="00716686">
        <w:rPr>
          <w:sz w:val="24"/>
          <w:szCs w:val="24"/>
          <w:lang w:val="hr-HR"/>
        </w:rPr>
        <w:t>DAK IZ OSNOVNOG RJEŠENJA  St-</w:t>
      </w:r>
      <w:r w:rsidR="00FB41B7">
        <w:rPr>
          <w:sz w:val="24"/>
          <w:szCs w:val="24"/>
          <w:lang w:val="hr-HR"/>
        </w:rPr>
        <w:t>849</w:t>
      </w:r>
      <w:r w:rsidR="009635A3" w:rsidRPr="00716686">
        <w:rPr>
          <w:sz w:val="24"/>
          <w:szCs w:val="24"/>
          <w:lang w:val="hr-HR"/>
        </w:rPr>
        <w:t>/</w:t>
      </w:r>
      <w:r w:rsidR="00B643D8">
        <w:rPr>
          <w:sz w:val="24"/>
          <w:szCs w:val="24"/>
          <w:lang w:val="hr-HR"/>
        </w:rPr>
        <w:t>14</w:t>
      </w:r>
      <w:r w:rsidR="007D6B8D" w:rsidRPr="00716686">
        <w:rPr>
          <w:sz w:val="24"/>
          <w:szCs w:val="24"/>
          <w:lang w:val="hr-HR"/>
        </w:rPr>
        <w:t xml:space="preserve"> od </w:t>
      </w:r>
      <w:r w:rsidR="00FB41B7">
        <w:rPr>
          <w:sz w:val="24"/>
          <w:szCs w:val="24"/>
          <w:lang w:val="hr-HR"/>
        </w:rPr>
        <w:t>3</w:t>
      </w:r>
      <w:r w:rsidR="00D74A54"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716686">
        <w:rPr>
          <w:sz w:val="24"/>
          <w:szCs w:val="24"/>
          <w:lang w:val="hr-HR"/>
        </w:rPr>
        <w:t xml:space="preserve"> 2015</w:t>
      </w:r>
      <w:r w:rsidRPr="00716686">
        <w:rPr>
          <w:sz w:val="24"/>
          <w:szCs w:val="24"/>
          <w:lang w:val="hr-HR"/>
        </w:rPr>
        <w:t>.)</w:t>
      </w:r>
    </w:p>
    <w:p w:rsidRDefault="009F15C7" w:rsidP="00E64BA2" w:rsidR="009F15C7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ab/>
      </w:r>
    </w:p>
    <w:p w:rsidRDefault="009F15C7" w:rsidP="009F2978" w:rsidR="00B643D8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ab/>
      </w:r>
      <w:r w:rsidR="009635A3" w:rsidRPr="00B643D8">
        <w:rPr>
          <w:sz w:val="24"/>
          <w:szCs w:val="24"/>
          <w:lang w:val="hr-HR"/>
        </w:rPr>
        <w:t>Trgovački sud u Zagrebu po sucu</w:t>
      </w:r>
      <w:r w:rsidR="00FB41B7">
        <w:rPr>
          <w:sz w:val="24"/>
          <w:szCs w:val="24"/>
          <w:lang w:val="hr-HR"/>
        </w:rPr>
        <w:t xml:space="preserve"> pojedincu Nevenki </w:t>
      </w:r>
      <w:r w:rsidR="009635A3" w:rsidRPr="00B643D8">
        <w:rPr>
          <w:sz w:val="24"/>
          <w:szCs w:val="24"/>
          <w:lang w:val="hr-HR"/>
        </w:rPr>
        <w:t>Siladi Rstić u stečajnom postupku otvorenim nad stečajnim</w:t>
      </w:r>
      <w:r w:rsidR="00880D8D" w:rsidRPr="00B643D8">
        <w:rPr>
          <w:sz w:val="24"/>
          <w:szCs w:val="24"/>
          <w:lang w:val="hr-HR"/>
        </w:rPr>
        <w:t xml:space="preserve"> dužnikom </w:t>
      </w:r>
      <w:r w:rsidR="00FB41B7" w:rsidRPr="00700AC2">
        <w:rPr>
          <w:sz w:val="24"/>
          <w:szCs w:val="24"/>
        </w:rPr>
        <w:t>TEMOS NEKRETNINE d.o.o. za trgovinu – u stečaju, Zagreb, Škorpikova 22, OIB: 99146000922</w:t>
      </w:r>
      <w:r w:rsidR="009635A3" w:rsidRPr="00B643D8">
        <w:rPr>
          <w:sz w:val="24"/>
          <w:szCs w:val="24"/>
          <w:lang w:val="hr-HR"/>
        </w:rPr>
        <w:t xml:space="preserve">, na </w:t>
      </w:r>
      <w:r w:rsidR="00B643D8" w:rsidRPr="00B643D8">
        <w:rPr>
          <w:sz w:val="24"/>
          <w:szCs w:val="24"/>
          <w:lang w:val="hr-HR"/>
        </w:rPr>
        <w:t>posebnom</w:t>
      </w:r>
      <w:r w:rsidR="009635A3" w:rsidRPr="00B643D8">
        <w:rPr>
          <w:sz w:val="24"/>
          <w:szCs w:val="24"/>
          <w:lang w:val="hr-HR"/>
        </w:rPr>
        <w:t xml:space="preserve"> </w:t>
      </w:r>
      <w:r w:rsidR="00B3002C" w:rsidRPr="00B643D8">
        <w:rPr>
          <w:sz w:val="24"/>
          <w:szCs w:val="24"/>
          <w:lang w:val="hr-HR"/>
        </w:rPr>
        <w:t xml:space="preserve">ispitnom ročištu održanom dana </w:t>
      </w:r>
      <w:r w:rsidR="00FB41B7">
        <w:rPr>
          <w:sz w:val="24"/>
          <w:szCs w:val="24"/>
          <w:lang w:val="hr-HR"/>
        </w:rPr>
        <w:t>3</w:t>
      </w:r>
      <w:r w:rsidR="009635A3" w:rsidRPr="00B643D8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B643D8">
        <w:rPr>
          <w:sz w:val="24"/>
          <w:szCs w:val="24"/>
          <w:lang w:val="hr-HR"/>
        </w:rPr>
        <w:t xml:space="preserve"> 2015.</w:t>
      </w:r>
      <w:r w:rsidR="004852AD" w:rsidRPr="00B643D8">
        <w:rPr>
          <w:sz w:val="24"/>
          <w:szCs w:val="24"/>
          <w:lang w:val="hr-HR"/>
        </w:rPr>
        <w:t xml:space="preserve"> </w:t>
      </w:r>
    </w:p>
    <w:p w:rsidRDefault="009F15C7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i j e š i o   j e</w:t>
      </w:r>
    </w:p>
    <w:p w:rsidRDefault="009F15C7" w:rsidP="00E64BA2" w:rsidR="009F15C7" w:rsidRPr="00716686">
      <w:pPr>
        <w:jc w:val="both"/>
        <w:rPr>
          <w:sz w:val="24"/>
          <w:szCs w:val="24"/>
          <w:lang w:val="hr-HR"/>
        </w:rPr>
      </w:pPr>
    </w:p>
    <w:p w:rsidRDefault="009F15C7" w:rsidP="00E64BA2" w:rsidR="009F15C7" w:rsidRPr="00716686">
      <w:pPr>
        <w:jc w:val="center"/>
        <w:rPr>
          <w:i/>
          <w:iCs/>
          <w:sz w:val="24"/>
          <w:szCs w:val="24"/>
          <w:lang w:val="hr-HR"/>
        </w:rPr>
      </w:pPr>
      <w:r w:rsidRPr="00716686">
        <w:rPr>
          <w:i/>
          <w:iCs/>
          <w:sz w:val="24"/>
          <w:szCs w:val="24"/>
          <w:lang w:val="hr-HR"/>
        </w:rPr>
        <w:t>- nepotrebno ispušteno</w:t>
      </w:r>
      <w:r w:rsidR="00716686" w:rsidRPr="00716686">
        <w:rPr>
          <w:i/>
          <w:iCs/>
          <w:sz w:val="24"/>
          <w:szCs w:val="24"/>
          <w:lang w:val="hr-HR"/>
        </w:rPr>
        <w:t xml:space="preserve"> </w:t>
      </w:r>
      <w:r w:rsidRPr="00716686">
        <w:rPr>
          <w:i/>
          <w:iCs/>
          <w:sz w:val="24"/>
          <w:szCs w:val="24"/>
          <w:lang w:val="hr-HR"/>
        </w:rPr>
        <w:t>-</w:t>
      </w:r>
    </w:p>
    <w:p w:rsidRDefault="009F15C7" w:rsidP="00E64BA2" w:rsidR="009F15C7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A0F6E" w:rsidP="00716686" w:rsidR="009A0F6E" w:rsidRPr="00716686">
      <w:pPr>
        <w:tabs>
          <w:tab w:pos="709" w:val="left"/>
        </w:tabs>
        <w:ind w:hanging="709" w:left="709"/>
        <w:jc w:val="both"/>
        <w:rPr>
          <w:sz w:val="24"/>
          <w:szCs w:val="24"/>
          <w:u w:val="single"/>
          <w:lang w:val="hr-HR"/>
        </w:rPr>
      </w:pPr>
      <w:r w:rsidRPr="00716686">
        <w:rPr>
          <w:b/>
          <w:sz w:val="24"/>
          <w:szCs w:val="24"/>
          <w:lang w:val="hr-HR"/>
        </w:rPr>
        <w:t>II</w:t>
      </w:r>
      <w:r w:rsidR="00B3002C" w:rsidRPr="00716686">
        <w:rPr>
          <w:b/>
          <w:sz w:val="24"/>
          <w:szCs w:val="24"/>
          <w:lang w:val="hr-HR"/>
        </w:rPr>
        <w:t>.)</w:t>
      </w:r>
      <w:r w:rsidRPr="00716686">
        <w:rPr>
          <w:b/>
          <w:bCs/>
          <w:sz w:val="24"/>
          <w:szCs w:val="24"/>
          <w:lang w:val="hr-HR"/>
        </w:rPr>
        <w:t xml:space="preserve"> </w:t>
      </w:r>
      <w:r w:rsidR="00716686" w:rsidRPr="00716686">
        <w:rPr>
          <w:b/>
          <w:bCs/>
          <w:sz w:val="24"/>
          <w:szCs w:val="24"/>
          <w:lang w:val="hr-HR"/>
        </w:rPr>
        <w:t xml:space="preserve">    </w:t>
      </w:r>
      <w:r w:rsidRPr="00716686">
        <w:rPr>
          <w:b/>
          <w:bCs/>
          <w:sz w:val="24"/>
          <w:szCs w:val="24"/>
          <w:lang w:val="hr-HR"/>
        </w:rPr>
        <w:t>Osporen</w:t>
      </w:r>
      <w:r w:rsidR="004852AD" w:rsidRPr="00716686">
        <w:rPr>
          <w:b/>
          <w:bCs/>
          <w:sz w:val="24"/>
          <w:szCs w:val="24"/>
          <w:lang w:val="hr-HR"/>
        </w:rPr>
        <w:t>a</w:t>
      </w:r>
      <w:r w:rsidR="004852AD" w:rsidRPr="00716686">
        <w:rPr>
          <w:sz w:val="24"/>
          <w:szCs w:val="24"/>
          <w:lang w:val="hr-HR"/>
        </w:rPr>
        <w:t xml:space="preserve"> je novčana tražbina stečajnog</w:t>
      </w:r>
      <w:r w:rsidRPr="00716686">
        <w:rPr>
          <w:sz w:val="24"/>
          <w:szCs w:val="24"/>
          <w:lang w:val="hr-HR"/>
        </w:rPr>
        <w:t xml:space="preserve"> vjerovnika od strane  stečajnog upravitelja:</w:t>
      </w:r>
    </w:p>
    <w:p w:rsidRDefault="00590A97" w:rsidP="00E64BA2" w:rsidR="00590A97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A0F6E" w:rsidP="00E64BA2" w:rsidR="009A0F6E" w:rsidRPr="00716686">
      <w:pPr>
        <w:jc w:val="both"/>
        <w:rPr>
          <w:b/>
          <w:sz w:val="24"/>
          <w:szCs w:val="24"/>
          <w:u w:val="single"/>
          <w:lang w:val="hr-HR"/>
        </w:rPr>
      </w:pPr>
      <w:r w:rsidRPr="00716686">
        <w:rPr>
          <w:sz w:val="24"/>
          <w:szCs w:val="24"/>
          <w:lang w:val="hr-HR"/>
        </w:rPr>
        <w:t xml:space="preserve"> </w:t>
      </w:r>
      <w:r w:rsidR="00590A97" w:rsidRPr="00716686">
        <w:rPr>
          <w:sz w:val="24"/>
          <w:szCs w:val="24"/>
          <w:lang w:val="hr-HR"/>
        </w:rPr>
        <w:tab/>
      </w:r>
      <w:r w:rsidR="00880D8D" w:rsidRPr="00716686">
        <w:rPr>
          <w:b/>
          <w:sz w:val="24"/>
          <w:szCs w:val="24"/>
          <w:u w:val="single"/>
          <w:lang w:val="hr-HR"/>
        </w:rPr>
        <w:t>I</w:t>
      </w:r>
      <w:r w:rsidR="00D71777">
        <w:rPr>
          <w:b/>
          <w:sz w:val="24"/>
          <w:szCs w:val="24"/>
          <w:u w:val="single"/>
          <w:lang w:val="hr-HR"/>
        </w:rPr>
        <w:t>I</w:t>
      </w:r>
      <w:r w:rsidR="00E875DD" w:rsidRPr="00716686">
        <w:rPr>
          <w:b/>
          <w:sz w:val="24"/>
          <w:szCs w:val="24"/>
          <w:u w:val="single"/>
          <w:lang w:val="hr-HR"/>
        </w:rPr>
        <w:t>.</w:t>
      </w:r>
      <w:r w:rsidRPr="00716686">
        <w:rPr>
          <w:b/>
          <w:sz w:val="24"/>
          <w:szCs w:val="24"/>
          <w:u w:val="single"/>
          <w:lang w:val="hr-HR"/>
        </w:rPr>
        <w:t xml:space="preserve"> VIŠI ISPLATNI RED</w:t>
      </w:r>
      <w:r w:rsidR="00716686">
        <w:rPr>
          <w:b/>
          <w:sz w:val="24"/>
          <w:szCs w:val="24"/>
          <w:u w:val="single"/>
          <w:lang w:val="hr-HR"/>
        </w:rPr>
        <w:t>:</w:t>
      </w:r>
    </w:p>
    <w:p w:rsidRDefault="004B36B4" w:rsidP="00E64BA2" w:rsidR="004B36B4" w:rsidRPr="00716686">
      <w:pPr>
        <w:jc w:val="both"/>
        <w:rPr>
          <w:b/>
          <w:sz w:val="24"/>
          <w:szCs w:val="24"/>
          <w:lang w:val="hr-HR"/>
        </w:rPr>
      </w:pPr>
    </w:p>
    <w:p w:rsidRDefault="00D71777" w:rsidP="00D6039C" w:rsidR="00D71777" w:rsidRPr="00D71777">
      <w:pPr>
        <w:pStyle w:val="TableContents"/>
        <w:ind w:right="-7" w:left="709"/>
        <w:rPr>
          <w:rFonts w:cs="Times New Roman"/>
        </w:rPr>
      </w:pPr>
      <w:r w:rsidRPr="00D71777">
        <w:rPr>
          <w:rFonts w:cs="Times New Roman"/>
        </w:rPr>
        <w:t>COLOSEUM GRADSKI CENTAR BROD d.o.o.</w:t>
      </w:r>
    </w:p>
    <w:p w:rsidRDefault="00D71777" w:rsidP="00D6039C" w:rsidR="00D71777" w:rsidRPr="00D71777">
      <w:pPr>
        <w:pStyle w:val="TableContents"/>
        <w:ind w:right="-7" w:left="709"/>
        <w:rPr>
          <w:rFonts w:cs="Times New Roman"/>
        </w:rPr>
      </w:pPr>
      <w:r w:rsidRPr="00D71777">
        <w:rPr>
          <w:rFonts w:cs="Times New Roman"/>
        </w:rPr>
        <w:t>Slavonski Brod, Sjeverna vezna cesta 29,</w:t>
      </w:r>
    </w:p>
    <w:p w:rsidRDefault="00D71777" w:rsidP="00D6039C" w:rsidR="009635A3" w:rsidRPr="00716686">
      <w:pPr>
        <w:pStyle w:val="TableContents"/>
        <w:ind w:right="-7" w:left="709"/>
      </w:pPr>
      <w:r w:rsidRPr="00D71777">
        <w:rPr>
          <w:rFonts w:cs="Times New Roman"/>
        </w:rPr>
        <w:t>OIB: 45557015901</w:t>
      </w:r>
      <w:r w:rsidR="00496A22" w:rsidRPr="009F2978">
        <w:rPr>
          <w:sz w:val="28"/>
        </w:rPr>
        <w:tab/>
      </w:r>
      <w:r w:rsidR="00496A22" w:rsidRPr="009F2978">
        <w:rPr>
          <w:sz w:val="28"/>
        </w:rPr>
        <w:tab/>
      </w:r>
      <w:r w:rsidR="00496A22" w:rsidRPr="00716686">
        <w:tab/>
      </w:r>
      <w:r w:rsidR="00496A22" w:rsidRPr="00716686">
        <w:tab/>
      </w:r>
      <w:r w:rsidR="00716686" w:rsidRPr="00716686">
        <w:tab/>
      </w:r>
      <w:r w:rsidR="00716686" w:rsidRPr="00716686">
        <w:tab/>
      </w:r>
      <w:r w:rsidR="00716686" w:rsidRPr="00716686">
        <w:tab/>
      </w:r>
      <w:r w:rsidR="00716686" w:rsidRPr="009F2978">
        <w:rPr>
          <w:sz w:val="28"/>
        </w:rPr>
        <w:t xml:space="preserve">  </w:t>
      </w:r>
      <w:r w:rsidR="009F2978" w:rsidRPr="009F2978">
        <w:rPr>
          <w:sz w:val="28"/>
        </w:rPr>
        <w:t xml:space="preserve">      </w:t>
      </w:r>
      <w:r w:rsidR="00716686" w:rsidRPr="009F2978">
        <w:rPr>
          <w:sz w:val="28"/>
        </w:rPr>
        <w:t xml:space="preserve"> </w:t>
      </w:r>
      <w:r w:rsidRPr="00D71777">
        <w:rPr>
          <w:rFonts w:cs="Times New Roman"/>
        </w:rPr>
        <w:t>3.000.000,00 kn</w:t>
      </w:r>
    </w:p>
    <w:p w:rsidRDefault="00496A22" w:rsidP="00496A22" w:rsidR="00496A22" w:rsidRPr="00716686">
      <w:pPr>
        <w:pStyle w:val="TableContents"/>
        <w:ind w:right="-7"/>
        <w:rPr>
          <w:sz w:val="22"/>
          <w:szCs w:val="22"/>
        </w:rPr>
      </w:pPr>
    </w:p>
    <w:p w:rsidRDefault="000A321D" w:rsidP="00E64BA2" w:rsidR="008021B4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Navedeni stečajni </w:t>
      </w:r>
      <w:r w:rsidR="00D6039C" w:rsidRPr="00716686">
        <w:rPr>
          <w:sz w:val="24"/>
          <w:szCs w:val="24"/>
          <w:lang w:val="hr-HR"/>
        </w:rPr>
        <w:t>vjerovnik upućuje</w:t>
      </w:r>
      <w:r w:rsidRPr="00716686">
        <w:rPr>
          <w:sz w:val="24"/>
          <w:szCs w:val="24"/>
          <w:lang w:val="hr-HR"/>
        </w:rPr>
        <w:t xml:space="preserve"> se </w:t>
      </w:r>
      <w:r w:rsidR="008021B4" w:rsidRPr="00716686">
        <w:rPr>
          <w:sz w:val="24"/>
          <w:szCs w:val="24"/>
          <w:lang w:val="hr-HR"/>
        </w:rPr>
        <w:t>pokrenuti parnicu, odnosno nasta</w:t>
      </w:r>
      <w:r w:rsidR="00D6039C" w:rsidRPr="00716686">
        <w:rPr>
          <w:sz w:val="24"/>
          <w:szCs w:val="24"/>
          <w:lang w:val="hr-HR"/>
        </w:rPr>
        <w:t>viti parnicu ukoliko je već vodi</w:t>
      </w:r>
      <w:r w:rsidR="008021B4" w:rsidRPr="00716686">
        <w:rPr>
          <w:sz w:val="24"/>
          <w:szCs w:val="24"/>
          <w:lang w:val="hr-HR"/>
        </w:rPr>
        <w:t xml:space="preserve">, radi </w:t>
      </w:r>
      <w:r w:rsidR="00FB41B7">
        <w:rPr>
          <w:sz w:val="24"/>
          <w:szCs w:val="24"/>
          <w:lang w:val="hr-HR"/>
        </w:rPr>
        <w:t xml:space="preserve">utvrđenja osnovanosti osporene </w:t>
      </w:r>
      <w:r w:rsidR="008021B4" w:rsidRPr="00716686">
        <w:rPr>
          <w:sz w:val="24"/>
          <w:szCs w:val="24"/>
          <w:lang w:val="hr-HR"/>
        </w:rPr>
        <w:t xml:space="preserve">tražbine, a koju </w:t>
      </w:r>
      <w:r w:rsidR="00D6039C" w:rsidRPr="00716686">
        <w:rPr>
          <w:sz w:val="24"/>
          <w:szCs w:val="24"/>
          <w:lang w:val="hr-HR"/>
        </w:rPr>
        <w:t>je</w:t>
      </w:r>
      <w:r w:rsidR="00496A22" w:rsidRPr="00716686">
        <w:rPr>
          <w:sz w:val="24"/>
          <w:szCs w:val="24"/>
          <w:lang w:val="hr-HR"/>
        </w:rPr>
        <w:t xml:space="preserve"> duž</w:t>
      </w:r>
      <w:r w:rsidR="00D6039C" w:rsidRPr="00716686">
        <w:rPr>
          <w:sz w:val="24"/>
          <w:szCs w:val="24"/>
          <w:lang w:val="hr-HR"/>
        </w:rPr>
        <w:t>an</w:t>
      </w:r>
      <w:r w:rsidR="008021B4" w:rsidRPr="00716686">
        <w:rPr>
          <w:sz w:val="24"/>
          <w:szCs w:val="24"/>
          <w:lang w:val="hr-HR"/>
        </w:rPr>
        <w:t xml:space="preserve"> pokrenuti odnosno nastaviti  u roku od 8 dana od dana primitka izvatka iz rješenja o </w:t>
      </w:r>
      <w:r w:rsidR="00496A22" w:rsidRPr="00716686">
        <w:rPr>
          <w:sz w:val="24"/>
          <w:szCs w:val="24"/>
          <w:lang w:val="hr-HR"/>
        </w:rPr>
        <w:t xml:space="preserve">utvrđenim i </w:t>
      </w:r>
      <w:r w:rsidR="008021B4" w:rsidRPr="00716686">
        <w:rPr>
          <w:sz w:val="24"/>
          <w:szCs w:val="24"/>
          <w:lang w:val="hr-HR"/>
        </w:rPr>
        <w:t xml:space="preserve">osporenim tražbinama, jer će se u protivnom smatrati da </w:t>
      </w:r>
      <w:r w:rsidR="00D6039C" w:rsidRPr="00716686">
        <w:rPr>
          <w:sz w:val="24"/>
          <w:szCs w:val="24"/>
          <w:lang w:val="hr-HR"/>
        </w:rPr>
        <w:t>je</w:t>
      </w:r>
      <w:r w:rsidRPr="00716686">
        <w:rPr>
          <w:sz w:val="24"/>
          <w:szCs w:val="24"/>
          <w:lang w:val="hr-HR"/>
        </w:rPr>
        <w:t xml:space="preserve"> </w:t>
      </w:r>
      <w:r w:rsidR="00D6039C" w:rsidRPr="00716686">
        <w:rPr>
          <w:sz w:val="24"/>
          <w:szCs w:val="24"/>
          <w:lang w:val="hr-HR"/>
        </w:rPr>
        <w:t>odustao</w:t>
      </w:r>
      <w:r w:rsidR="008021B4" w:rsidRPr="00716686">
        <w:rPr>
          <w:sz w:val="24"/>
          <w:szCs w:val="24"/>
          <w:lang w:val="hr-HR"/>
        </w:rPr>
        <w:t xml:space="preserve"> od prava na vođenje parnice. </w:t>
      </w:r>
    </w:p>
    <w:p w:rsidRDefault="004852AD" w:rsidP="00E64BA2" w:rsidR="004852AD" w:rsidRPr="00716686">
      <w:pPr>
        <w:jc w:val="center"/>
        <w:rPr>
          <w:b/>
          <w:bCs/>
          <w:sz w:val="24"/>
          <w:szCs w:val="24"/>
          <w:lang w:val="hr-HR"/>
        </w:rPr>
      </w:pPr>
    </w:p>
    <w:p w:rsidRDefault="004852AD" w:rsidP="00E64BA2" w:rsidR="004852AD" w:rsidRPr="00716686">
      <w:pPr>
        <w:jc w:val="center"/>
        <w:outlineLvl w:val="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Obrazloženje</w:t>
      </w:r>
    </w:p>
    <w:p w:rsidRDefault="009635A3" w:rsidP="00E64BA2" w:rsidR="009635A3" w:rsidRPr="00716686">
      <w:pPr>
        <w:jc w:val="both"/>
        <w:outlineLvl w:val="0"/>
        <w:rPr>
          <w:sz w:val="24"/>
          <w:szCs w:val="24"/>
          <w:lang w:val="hr-HR"/>
        </w:rPr>
      </w:pPr>
    </w:p>
    <w:p w:rsidRDefault="008021B4" w:rsidP="00E64BA2" w:rsidR="008021B4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Na </w:t>
      </w:r>
      <w:r w:rsidR="00B643D8">
        <w:rPr>
          <w:sz w:val="24"/>
          <w:szCs w:val="24"/>
          <w:lang w:val="hr-HR"/>
        </w:rPr>
        <w:t>posebnom</w:t>
      </w:r>
      <w:r w:rsidRPr="00716686">
        <w:rPr>
          <w:sz w:val="24"/>
          <w:szCs w:val="24"/>
          <w:lang w:val="hr-HR"/>
        </w:rPr>
        <w:t xml:space="preserve"> ispitnom ročištu održanom dana </w:t>
      </w:r>
      <w:r w:rsidR="00FB41B7">
        <w:rPr>
          <w:sz w:val="24"/>
          <w:szCs w:val="24"/>
          <w:lang w:val="hr-HR"/>
        </w:rPr>
        <w:t>3</w:t>
      </w:r>
      <w:r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716686">
        <w:rPr>
          <w:sz w:val="24"/>
          <w:szCs w:val="24"/>
          <w:lang w:val="hr-HR"/>
        </w:rPr>
        <w:t xml:space="preserve"> 2015</w:t>
      </w:r>
      <w:r w:rsidRPr="00716686">
        <w:rPr>
          <w:sz w:val="24"/>
          <w:szCs w:val="24"/>
          <w:lang w:val="hr-HR"/>
        </w:rPr>
        <w:t>. godine ispitane su sve prijavljene novčane tražbine stečajnih vjerovnika u ovom stečaju, prema svojim iznosima i redu, sukladno članku 176.</w:t>
      </w:r>
      <w:r w:rsidR="00B3002C" w:rsidRPr="00716686">
        <w:rPr>
          <w:sz w:val="24"/>
          <w:szCs w:val="24"/>
          <w:lang w:val="hr-HR"/>
        </w:rPr>
        <w:t xml:space="preserve"> </w:t>
      </w:r>
      <w:r w:rsidRPr="00716686">
        <w:rPr>
          <w:sz w:val="24"/>
          <w:szCs w:val="24"/>
          <w:lang w:val="hr-HR"/>
        </w:rPr>
        <w:t>Stečajnog zakona (NN broj 44/96, 29/99, 129/00, 123/03, 82/06, 116/10, 25/12, 133/12; dalje  u tekstu SZ).</w:t>
      </w:r>
    </w:p>
    <w:p w:rsidRDefault="00307329" w:rsidP="00E64BA2" w:rsidR="00307329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8021B4" w:rsidP="00415845" w:rsidR="00415845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lastRenderedPageBreak/>
        <w:tab/>
        <w:t>Stečajni sudac je sastavio sukladno članku 177. stav 2. SZ</w:t>
      </w:r>
      <w:r w:rsidR="00B3002C" w:rsidRPr="00716686">
        <w:rPr>
          <w:sz w:val="24"/>
          <w:szCs w:val="24"/>
          <w:lang w:val="hr-HR"/>
        </w:rPr>
        <w:t>-a</w:t>
      </w:r>
      <w:r w:rsidRPr="00716686">
        <w:rPr>
          <w:sz w:val="24"/>
          <w:szCs w:val="24"/>
          <w:lang w:val="hr-HR"/>
        </w:rPr>
        <w:t xml:space="preserve"> tablicu ispitanih tražbina u koju su za svaku prijavljenu tražbinu uneseni podaci o tome u kojoj je mjeri tražbin</w:t>
      </w:r>
      <w:r w:rsidR="00B3002C" w:rsidRPr="00716686">
        <w:rPr>
          <w:sz w:val="24"/>
          <w:szCs w:val="24"/>
          <w:lang w:val="hr-HR"/>
        </w:rPr>
        <w:t xml:space="preserve">a utvrđena prema svom iznosu i </w:t>
      </w:r>
      <w:r w:rsidRPr="00716686">
        <w:rPr>
          <w:sz w:val="24"/>
          <w:szCs w:val="24"/>
          <w:lang w:val="hr-HR"/>
        </w:rPr>
        <w:t xml:space="preserve">redu, odnosno da li ju je stečajni upravitelj priznao ili ne,  te da li ju je netko od vjerovnika osporio. </w:t>
      </w:r>
    </w:p>
    <w:p w:rsidRDefault="00307329" w:rsidP="00415845" w:rsidR="00307329" w:rsidRPr="00716686">
      <w:pPr>
        <w:jc w:val="both"/>
        <w:rPr>
          <w:sz w:val="24"/>
          <w:szCs w:val="24"/>
          <w:lang w:val="hr-HR"/>
        </w:rPr>
      </w:pPr>
    </w:p>
    <w:p w:rsidRDefault="00415845" w:rsidP="00415845" w:rsidR="00415845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Novčane tražbine pod točkom II.) izreke rješenja stečajnim vjerovnicima I</w:t>
      </w:r>
      <w:r w:rsidR="00D71777">
        <w:rPr>
          <w:sz w:val="24"/>
          <w:szCs w:val="24"/>
          <w:lang w:val="hr-HR"/>
        </w:rPr>
        <w:t>I</w:t>
      </w:r>
      <w:r w:rsidRPr="00716686">
        <w:rPr>
          <w:sz w:val="24"/>
          <w:szCs w:val="24"/>
          <w:lang w:val="hr-HR"/>
        </w:rPr>
        <w:t xml:space="preserve">. višeg isplatnog reda, stečajni upravitelj je osporio sa slijedećim obrazloženjem: </w:t>
      </w:r>
    </w:p>
    <w:p w:rsidRDefault="00307329" w:rsidP="00415845" w:rsidR="00307329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D71777" w:rsidP="00D71777" w:rsidR="00D71777" w:rsidRPr="00D71777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D71777">
        <w:rPr>
          <w:sz w:val="24"/>
          <w:szCs w:val="24"/>
          <w:lang w:val="hr-HR"/>
        </w:rPr>
        <w:t>Tražbina vjerovnika COLOSEUM GRADSKI CENTAR BROD d.o.o. Slavonski Brod, Sjeverna vezna cesta 29, OIB: 45557015901 osporava se iznos tražbine od 3.000,000,00 kn, naznačeno u prijavi kao uvjetna tražbina, obzirom da je u tijeku arbitražni postupak između stečajnog vjerovnika i društva Prvi faktor d.o.o. pred Stalnim arbitražnim sudištem pri Hrvatskoj gospodarskoj komori pod brojem AS-P-2013/29, a sve temeljem Ugovora o osiguranju preuzimanja obveza sklopljenog između stečajnog dužnika, stečajnog vjerovnika i društva Prvi faktor d.o.o.</w:t>
      </w:r>
    </w:p>
    <w:p w:rsidRDefault="00496A22" w:rsidP="0042401A" w:rsidR="00496A22" w:rsidRPr="00716686">
      <w:pPr>
        <w:pStyle w:val="TableContents"/>
        <w:ind w:right="512" w:left="1069"/>
        <w:jc w:val="both"/>
        <w:rPr>
          <w:rFonts w:cs="Times New Roman"/>
          <w:b/>
          <w:bCs/>
        </w:rPr>
      </w:pPr>
    </w:p>
    <w:p w:rsidRDefault="00E875DD" w:rsidP="00496A22" w:rsidR="008021B4" w:rsidRPr="00716686">
      <w:pPr>
        <w:pStyle w:val="TableContents"/>
        <w:ind w:firstLine="720" w:right="-7"/>
        <w:jc w:val="both"/>
      </w:pPr>
      <w:r w:rsidRPr="00716686">
        <w:t>Stečajn</w:t>
      </w:r>
      <w:r w:rsidR="006C2CAB" w:rsidRPr="00716686">
        <w:t>i</w:t>
      </w:r>
      <w:r w:rsidR="008021B4" w:rsidRPr="00716686">
        <w:t xml:space="preserve"> </w:t>
      </w:r>
      <w:r w:rsidR="00D6039C" w:rsidRPr="00716686">
        <w:t>vjerovnik osporene tražbine upućuje</w:t>
      </w:r>
      <w:r w:rsidRPr="00716686">
        <w:t xml:space="preserve"> </w:t>
      </w:r>
      <w:r w:rsidR="008021B4" w:rsidRPr="00716686">
        <w:t>se posebnim izvatkom iz ovog rješenja na pokretanje parnice, odnosno na nastav</w:t>
      </w:r>
      <w:r w:rsidR="00D6039C" w:rsidRPr="00716686">
        <w:t>ak parnice ukoliko istu već vodi</w:t>
      </w:r>
      <w:r w:rsidR="00B3002C" w:rsidRPr="00716686">
        <w:t xml:space="preserve">, </w:t>
      </w:r>
      <w:r w:rsidR="008021B4" w:rsidRPr="00716686">
        <w:t xml:space="preserve">radi utvrđenja osnovanosti osporene tražbine, a koju </w:t>
      </w:r>
      <w:r w:rsidR="00D6039C" w:rsidRPr="00716686">
        <w:t>je</w:t>
      </w:r>
      <w:r w:rsidR="00496A22" w:rsidRPr="00716686">
        <w:t xml:space="preserve"> duž</w:t>
      </w:r>
      <w:r w:rsidR="00D6039C" w:rsidRPr="00716686">
        <w:t>an</w:t>
      </w:r>
      <w:r w:rsidR="008021B4" w:rsidRPr="00716686">
        <w:t xml:space="preserve"> pokrenuti u roku od 8 dana od dana primitka izvatka iz rješenja o utvrđenim i osporenim tražbinama, jer </w:t>
      </w:r>
      <w:r w:rsidR="00B3002C" w:rsidRPr="00716686">
        <w:t>će</w:t>
      </w:r>
      <w:r w:rsidR="00D6039C" w:rsidRPr="00716686">
        <w:t xml:space="preserve"> se u protivnom smatrati da je odustao</w:t>
      </w:r>
      <w:r w:rsidR="00B3002C" w:rsidRPr="00716686">
        <w:t xml:space="preserve"> </w:t>
      </w:r>
      <w:r w:rsidR="008021B4" w:rsidRPr="00716686">
        <w:t>od prava na vođenje parnice, sve temeljem odredbi čl.</w:t>
      </w:r>
      <w:r w:rsidR="00B3002C" w:rsidRPr="00716686">
        <w:t xml:space="preserve"> 178. i 179</w:t>
      </w:r>
      <w:r w:rsidR="008021B4" w:rsidRPr="00716686">
        <w:t>. SZ</w:t>
      </w:r>
      <w:r w:rsidR="00B3002C" w:rsidRPr="00716686">
        <w:t>-a.</w:t>
      </w:r>
    </w:p>
    <w:p w:rsidRDefault="008021B4" w:rsidP="00E64BA2" w:rsidR="008021B4" w:rsidRPr="00716686">
      <w:pPr>
        <w:jc w:val="both"/>
        <w:rPr>
          <w:sz w:val="24"/>
          <w:szCs w:val="24"/>
          <w:lang w:val="hr-HR"/>
        </w:rPr>
      </w:pPr>
    </w:p>
    <w:p w:rsidRDefault="004B36B4" w:rsidP="00E64BA2" w:rsidR="004852AD" w:rsidRPr="00716686">
      <w:pPr>
        <w:jc w:val="center"/>
        <w:outlineLvl w:val="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U  Zagrebu, </w:t>
      </w:r>
      <w:r w:rsidR="00FB41B7">
        <w:rPr>
          <w:sz w:val="24"/>
          <w:szCs w:val="24"/>
          <w:lang w:val="hr-HR"/>
        </w:rPr>
        <w:t>3</w:t>
      </w:r>
      <w:r w:rsidR="009635A3"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9F2978">
        <w:rPr>
          <w:sz w:val="24"/>
          <w:szCs w:val="24"/>
          <w:lang w:val="hr-HR"/>
        </w:rPr>
        <w:t xml:space="preserve"> 2015</w:t>
      </w:r>
      <w:r w:rsidR="004852AD" w:rsidRPr="00716686">
        <w:rPr>
          <w:sz w:val="24"/>
          <w:szCs w:val="24"/>
          <w:lang w:val="hr-HR"/>
        </w:rPr>
        <w:t>.</w:t>
      </w:r>
    </w:p>
    <w:p w:rsidRDefault="009A0F6E" w:rsidP="00E64BA2" w:rsidR="009A0F6E" w:rsidRPr="00716686">
      <w:pPr>
        <w:ind w:left="360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                                      </w:t>
      </w:r>
      <w:r w:rsidR="004B36B4" w:rsidRPr="00716686">
        <w:rPr>
          <w:sz w:val="24"/>
          <w:szCs w:val="24"/>
          <w:lang w:val="hr-HR"/>
        </w:rPr>
        <w:tab/>
      </w:r>
      <w:r w:rsidR="004B36B4" w:rsidRPr="00716686">
        <w:rPr>
          <w:sz w:val="24"/>
          <w:szCs w:val="24"/>
          <w:lang w:val="hr-HR"/>
        </w:rPr>
        <w:tab/>
        <w:t xml:space="preserve">      </w:t>
      </w:r>
      <w:r w:rsidR="00A026AA" w:rsidRPr="00716686">
        <w:rPr>
          <w:sz w:val="24"/>
          <w:szCs w:val="24"/>
          <w:lang w:val="hr-HR"/>
        </w:rPr>
        <w:t xml:space="preserve"> </w:t>
      </w:r>
      <w:r w:rsidR="004B36B4" w:rsidRPr="00716686">
        <w:rPr>
          <w:sz w:val="24"/>
          <w:szCs w:val="24"/>
          <w:lang w:val="hr-HR"/>
        </w:rPr>
        <w:t xml:space="preserve">  </w:t>
      </w:r>
      <w:r w:rsidRPr="00716686">
        <w:rPr>
          <w:sz w:val="24"/>
          <w:szCs w:val="24"/>
          <w:lang w:val="hr-HR"/>
        </w:rPr>
        <w:t>SUDAC:</w:t>
      </w:r>
      <w:r w:rsidRPr="00716686">
        <w:rPr>
          <w:sz w:val="24"/>
          <w:szCs w:val="24"/>
          <w:lang w:val="hr-HR"/>
        </w:rPr>
        <w:tab/>
      </w:r>
    </w:p>
    <w:p w:rsidRDefault="009A0F6E" w:rsidP="004B36B4" w:rsidR="00880D8D" w:rsidRPr="00716686">
      <w:pPr>
        <w:ind w:left="360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                   </w:t>
      </w:r>
      <w:r w:rsidR="00880D8D" w:rsidRPr="00716686">
        <w:rPr>
          <w:sz w:val="24"/>
          <w:szCs w:val="24"/>
          <w:lang w:val="hr-HR"/>
        </w:rPr>
        <w:t xml:space="preserve">          </w:t>
      </w:r>
      <w:r w:rsidR="004B36B4" w:rsidRPr="00716686">
        <w:rPr>
          <w:sz w:val="24"/>
          <w:szCs w:val="24"/>
          <w:lang w:val="hr-HR"/>
        </w:rPr>
        <w:tab/>
      </w:r>
      <w:r w:rsidR="004B36B4" w:rsidRPr="00716686">
        <w:rPr>
          <w:sz w:val="24"/>
          <w:szCs w:val="24"/>
          <w:lang w:val="hr-HR"/>
        </w:rPr>
        <w:tab/>
        <w:t xml:space="preserve">       </w:t>
      </w:r>
      <w:r w:rsidR="00880D8D" w:rsidRPr="00716686">
        <w:rPr>
          <w:sz w:val="24"/>
          <w:szCs w:val="24"/>
          <w:lang w:val="hr-HR"/>
        </w:rPr>
        <w:t xml:space="preserve">Nevenka Siladi Rstić, </w:t>
      </w:r>
      <w:r w:rsidR="005032F6" w:rsidRPr="00716686">
        <w:rPr>
          <w:sz w:val="24"/>
          <w:szCs w:val="24"/>
          <w:lang w:val="hr-HR"/>
        </w:rPr>
        <w:t>v.r.</w:t>
      </w:r>
    </w:p>
    <w:p w:rsidRDefault="009A0F6E" w:rsidP="00E64BA2" w:rsidR="009A0F6E" w:rsidRPr="00716686">
      <w:pPr>
        <w:jc w:val="both"/>
        <w:rPr>
          <w:i/>
          <w:sz w:val="24"/>
          <w:szCs w:val="24"/>
          <w:lang w:val="hr-HR"/>
        </w:rPr>
      </w:pPr>
      <w:r w:rsidRPr="00716686">
        <w:rPr>
          <w:i/>
          <w:sz w:val="24"/>
          <w:szCs w:val="24"/>
          <w:lang w:val="hr-HR"/>
        </w:rPr>
        <w:t>Uputa o pravnom lijeku:</w:t>
      </w:r>
    </w:p>
    <w:p w:rsidRDefault="009A0F6E" w:rsidP="00E64BA2" w:rsidR="00E64BA2" w:rsidRPr="00716686">
      <w:pPr>
        <w:jc w:val="both"/>
        <w:rPr>
          <w:sz w:val="24"/>
          <w:szCs w:val="24"/>
          <w:lang w:val="hr-HR"/>
        </w:rPr>
      </w:pPr>
      <w:r w:rsidRPr="00716686">
        <w:rPr>
          <w:i/>
          <w:sz w:val="24"/>
          <w:szCs w:val="24"/>
          <w:lang w:val="hr-HR"/>
        </w:rPr>
        <w:t>Protiv ovog Rješenja - izvatka iz rješenja pravo na žalbu ima stečajni upravitelj i svaki vjerovnik u dijelu koji se tiče njegove prijavljene tražbine i tražbine koja je osporena (članak 177. stav 4. i 5. SZ)</w:t>
      </w:r>
      <w:r w:rsidR="008B76C8">
        <w:rPr>
          <w:i/>
          <w:sz w:val="24"/>
          <w:szCs w:val="24"/>
          <w:lang w:val="hr-HR"/>
        </w:rPr>
        <w:t xml:space="preserve">. </w:t>
      </w:r>
      <w:r w:rsidRPr="00716686">
        <w:rPr>
          <w:i/>
          <w:sz w:val="24"/>
          <w:szCs w:val="24"/>
          <w:lang w:val="hr-HR"/>
        </w:rPr>
        <w:t>Rok za žalbu iznosi 8 dana računajući od dana dostave pisanog otpravka, odnosno izvatka iz rješenja (član 11.).</w:t>
      </w:r>
      <w:r w:rsidR="008B76C8">
        <w:rPr>
          <w:i/>
          <w:sz w:val="24"/>
          <w:szCs w:val="24"/>
          <w:lang w:val="hr-HR"/>
        </w:rPr>
        <w:t xml:space="preserve"> </w:t>
      </w:r>
      <w:r w:rsidRPr="00716686">
        <w:rPr>
          <w:i/>
          <w:sz w:val="24"/>
          <w:szCs w:val="24"/>
          <w:lang w:val="hr-HR"/>
        </w:rPr>
        <w:t>Žalba se podnosi ovome sudu u tri primjerka, a o istoj odlučuje Visoki trgovački sud Republike Hrvatske.</w:t>
      </w:r>
      <w:r w:rsidR="00D92995" w:rsidRPr="00716686">
        <w:rPr>
          <w:i/>
          <w:sz w:val="24"/>
          <w:szCs w:val="24"/>
          <w:lang w:val="hr-HR"/>
        </w:rPr>
        <w:t xml:space="preserve"> </w:t>
      </w:r>
      <w:r w:rsidR="002724B8" w:rsidRPr="00716686">
        <w:rPr>
          <w:i/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</w:p>
    <w:p w:rsidRDefault="00880D8D" w:rsidP="00E64BA2" w:rsidR="00880D8D" w:rsidRPr="00716686">
      <w:pPr>
        <w:jc w:val="both"/>
        <w:rPr>
          <w:sz w:val="24"/>
          <w:szCs w:val="24"/>
          <w:lang w:val="hr-HR"/>
        </w:rPr>
      </w:pPr>
    </w:p>
    <w:p w:rsidRDefault="00880D8D" w:rsidP="00E64BA2" w:rsidR="00880D8D" w:rsidRPr="00716686">
      <w:pPr>
        <w:pStyle w:val="Uvuenotijeloteksta"/>
        <w:ind w:left="0"/>
        <w:jc w:val="both"/>
      </w:pPr>
      <w:r w:rsidRPr="00716686">
        <w:t>Za točnost otpravka – ovlašten službenik</w:t>
      </w:r>
    </w:p>
    <w:p w:rsidRDefault="00E64BA2" w:rsidP="00E64BA2" w:rsidR="00880D8D">
      <w:pPr>
        <w:pStyle w:val="Uvuenotijeloteksta"/>
        <w:ind w:left="0"/>
        <w:jc w:val="both"/>
      </w:pPr>
      <w:r w:rsidRPr="00716686">
        <w:t xml:space="preserve">                 </w:t>
      </w:r>
      <w:r w:rsidR="00880D8D" w:rsidRPr="00716686">
        <w:t xml:space="preserve"> </w:t>
      </w:r>
      <w:r w:rsidR="004B36B4" w:rsidRPr="00716686">
        <w:t xml:space="preserve">     </w:t>
      </w:r>
      <w:r w:rsidR="00880D8D" w:rsidRPr="00716686">
        <w:t>Ana Brlek</w:t>
      </w:r>
    </w:p>
    <w:p w:rsidRDefault="00FB41B7" w:rsidP="00E64BA2" w:rsidR="00FB41B7" w:rsidRPr="00716686">
      <w:pPr>
        <w:pStyle w:val="Uvuenotijeloteksta"/>
        <w:ind w:left="0"/>
        <w:jc w:val="both"/>
      </w:pPr>
    </w:p>
    <w:p w:rsidRDefault="00880D8D" w:rsidP="00E64BA2" w:rsidR="00880D8D" w:rsidRPr="00716686">
      <w:pPr>
        <w:jc w:val="both"/>
        <w:rPr>
          <w:sz w:val="24"/>
          <w:szCs w:val="24"/>
          <w:lang w:val="hr-HR"/>
        </w:rPr>
      </w:pPr>
    </w:p>
    <w:p w:rsidRDefault="00FB41B7" w:rsidP="00E64BA2" w:rsidR="005032F6" w:rsidRPr="007166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</w:t>
      </w:r>
      <w:r w:rsidR="005032F6" w:rsidRPr="00716686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:</w:t>
      </w:r>
      <w:r w:rsidR="005032F6" w:rsidRPr="00716686">
        <w:rPr>
          <w:sz w:val="24"/>
          <w:szCs w:val="24"/>
          <w:lang w:val="hr-HR"/>
        </w:rPr>
        <w:t xml:space="preserve"> </w:t>
      </w:r>
    </w:p>
    <w:p w:rsidRDefault="004B36B4" w:rsidP="004B36B4" w:rsidR="005032F6" w:rsidRPr="00716686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S</w:t>
      </w:r>
      <w:r w:rsidR="00FB41B7">
        <w:rPr>
          <w:sz w:val="24"/>
          <w:szCs w:val="24"/>
          <w:lang w:val="hr-HR"/>
        </w:rPr>
        <w:t xml:space="preserve">tečajnom upravitelju </w:t>
      </w:r>
      <w:r w:rsidR="00B643D8">
        <w:rPr>
          <w:sz w:val="24"/>
          <w:szCs w:val="24"/>
          <w:lang w:val="hr-HR"/>
        </w:rPr>
        <w:t>Božidaru Brkljač</w:t>
      </w:r>
    </w:p>
    <w:p w:rsidRDefault="004B36B4" w:rsidP="00FB41B7" w:rsidR="005032F6" w:rsidRPr="00FB41B7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V</w:t>
      </w:r>
      <w:r w:rsidR="00FB41B7">
        <w:rPr>
          <w:sz w:val="24"/>
          <w:szCs w:val="24"/>
          <w:lang w:val="hr-HR"/>
        </w:rPr>
        <w:t xml:space="preserve">jerovniku </w:t>
      </w:r>
      <w:r w:rsidR="00D71777" w:rsidRPr="00D71777">
        <w:rPr>
          <w:sz w:val="24"/>
          <w:szCs w:val="24"/>
          <w:lang w:val="hr-HR"/>
        </w:rPr>
        <w:t>COLO</w:t>
      </w:r>
      <w:r w:rsidR="00D71777">
        <w:rPr>
          <w:sz w:val="24"/>
          <w:szCs w:val="24"/>
          <w:lang w:val="hr-HR"/>
        </w:rPr>
        <w:t>SEUM GRADSKI CENTAR BROD d.o.o.,</w:t>
      </w:r>
      <w:r w:rsidR="00FB41B7" w:rsidRPr="00FB41B7">
        <w:rPr>
          <w:sz w:val="24"/>
          <w:szCs w:val="24"/>
          <w:lang w:val="hr-HR"/>
        </w:rPr>
        <w:t xml:space="preserve"> </w:t>
      </w:r>
      <w:r w:rsidR="00D71777" w:rsidRPr="00D71777">
        <w:rPr>
          <w:sz w:val="24"/>
          <w:szCs w:val="24"/>
          <w:lang w:val="hr-HR"/>
        </w:rPr>
        <w:t>Slavonski Brod, Sjeverna vezna cesta 29</w:t>
      </w:r>
    </w:p>
    <w:p w:rsidRDefault="00FB41B7" w:rsidP="004B36B4" w:rsidR="005032F6" w:rsidRPr="00716686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4B36B4" w:rsidRPr="00716686">
        <w:rPr>
          <w:sz w:val="24"/>
          <w:szCs w:val="24"/>
          <w:lang w:val="hr-HR"/>
        </w:rPr>
        <w:t>O</w:t>
      </w:r>
      <w:r w:rsidR="005032F6" w:rsidRPr="00716686">
        <w:rPr>
          <w:sz w:val="24"/>
          <w:szCs w:val="24"/>
          <w:lang w:val="hr-HR"/>
        </w:rPr>
        <w:t xml:space="preserve">glasna ploča suda </w:t>
      </w:r>
    </w:p>
    <w:sectPr w:rsidSect="004B36B4" w:rsidR="005032F6" w:rsidRPr="00716686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63F" w:rsidR="00D1163F">
      <w:r>
        <w:separator/>
      </w:r>
    </w:p>
  </w:endnote>
  <w:endnote w:id="0" w:type="continuationSeparator">
    <w:p w:rsidRDefault="00D1163F" w:rsidR="00D11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63F" w:rsidR="00D1163F">
      <w:r>
        <w:separator/>
      </w:r>
    </w:p>
  </w:footnote>
  <w:footnote w:id="0" w:type="continuationSeparator">
    <w:p w:rsidRDefault="00D1163F" w:rsidR="00D11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89" w:rsidP="006A2397" w:rsidR="00757D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D89" w:rsidR="00757D8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89" w:rsidP="006A2397" w:rsidR="00757D89" w:rsidRPr="00880D8D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80D8D">
      <w:rPr>
        <w:rStyle w:val="Brojstranice"/>
        <w:sz w:val="24"/>
        <w:szCs w:val="24"/>
      </w:rPr>
      <w:fldChar w:fldCharType="begin"/>
    </w:r>
    <w:r w:rsidRPr="00880D8D">
      <w:rPr>
        <w:rStyle w:val="Brojstranice"/>
        <w:sz w:val="24"/>
        <w:szCs w:val="24"/>
      </w:rPr>
      <w:instrText xml:space="preserve">PAGE  </w:instrText>
    </w:r>
    <w:r w:rsidRPr="00880D8D">
      <w:rPr>
        <w:rStyle w:val="Brojstranice"/>
        <w:sz w:val="24"/>
        <w:szCs w:val="24"/>
      </w:rPr>
      <w:fldChar w:fldCharType="separate"/>
    </w:r>
    <w:r w:rsidR="00CD5B74">
      <w:rPr>
        <w:rStyle w:val="Brojstranice"/>
        <w:noProof/>
        <w:sz w:val="24"/>
        <w:szCs w:val="24"/>
      </w:rPr>
      <w:t>- 2 -</w:t>
    </w:r>
    <w:r w:rsidRPr="00880D8D">
      <w:rPr>
        <w:rStyle w:val="Brojstranice"/>
        <w:sz w:val="24"/>
        <w:szCs w:val="24"/>
      </w:rPr>
      <w:fldChar w:fldCharType="end"/>
    </w:r>
  </w:p>
  <w:p w:rsidRDefault="00F5291A" w:rsidP="00F5291A" w:rsidR="00757D89" w:rsidRPr="00220A7C">
    <w:pPr>
      <w:pStyle w:val="Zaglavlje"/>
      <w:ind w:right="360"/>
      <w:jc w:val="right"/>
    </w:pPr>
    <w:r>
      <w:rPr>
        <w:sz w:val="24"/>
        <w:szCs w:val="24"/>
      </w:rPr>
      <w:t xml:space="preserve">  47. </w:t>
    </w:r>
    <w:r w:rsidRPr="00370726">
      <w:rPr>
        <w:sz w:val="24"/>
        <w:szCs w:val="24"/>
      </w:rPr>
      <w:t>St-</w:t>
    </w:r>
    <w:r>
      <w:rPr>
        <w:sz w:val="24"/>
        <w:szCs w:val="24"/>
      </w:rPr>
      <w:t>849/14</w:t>
    </w:r>
    <w:r w:rsidRPr="00370726">
      <w:rPr>
        <w:sz w:val="24"/>
        <w:szCs w:val="24"/>
      </w:rPr>
      <w:t>-</w:t>
    </w:r>
    <w:r w:rsidR="00CD5B74"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1B7" w:rsidP="00FB41B7" w:rsidR="00FB41B7">
    <w:pPr>
      <w:pStyle w:val="Zaglavlje"/>
      <w:tabs>
        <w:tab w:pos="5580" w:val="left"/>
      </w:tabs>
      <w:rPr>
        <w:lang w:val="hr-HR"/>
      </w:rPr>
    </w:pPr>
  </w:p>
  <w:p w:rsidRDefault="00FB41B7" w:rsidP="00FB41B7" w:rsidR="00FB41B7">
    <w:pPr>
      <w:pStyle w:val="Zaglavlje"/>
      <w:tabs>
        <w:tab w:pos="5580" w:val="left"/>
      </w:tabs>
      <w:rPr>
        <w:lang w:val="hr-HR"/>
      </w:rPr>
    </w:pPr>
  </w:p>
  <w:p w:rsidRDefault="00FB41B7" w:rsidP="00FB41B7" w:rsidR="00FB41B7">
    <w:pPr>
      <w:pStyle w:val="Zaglavlje"/>
      <w:tabs>
        <w:tab w:pos="4536" w:val="clear"/>
        <w:tab w:pos="9072" w:val="clear"/>
      </w:tabs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    </w:t>
    </w:r>
    <w:r>
      <w:rPr>
        <w:sz w:val="24"/>
        <w:szCs w:val="24"/>
      </w:rPr>
      <w:t xml:space="preserve">47. </w:t>
    </w:r>
    <w:r w:rsidRPr="00370726">
      <w:rPr>
        <w:sz w:val="24"/>
        <w:szCs w:val="24"/>
      </w:rPr>
      <w:t>St-</w:t>
    </w:r>
    <w:r>
      <w:rPr>
        <w:sz w:val="24"/>
        <w:szCs w:val="24"/>
      </w:rPr>
      <w:t>849/14</w:t>
    </w:r>
    <w:r w:rsidRPr="00370726">
      <w:rPr>
        <w:sz w:val="24"/>
        <w:szCs w:val="24"/>
      </w:rPr>
      <w:t>-</w:t>
    </w:r>
    <w:r w:rsidR="00CD5B74">
      <w:t>58</w:t>
    </w: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  <w:tabs>
        <w:tab w:pos="4536" w:val="clear"/>
        <w:tab w:pos="9072" w:val="clear"/>
      </w:tabs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 w:rsidRPr="00FB41B7">
    <w:pPr>
      <w:pStyle w:val="Zaglavlje"/>
      <w:ind w:left="426"/>
      <w:rPr>
        <w:sz w:val="24"/>
        <w:szCs w:val="24"/>
      </w:rPr>
    </w:pPr>
    <w:r w:rsidRPr="00FB41B7">
      <w:rPr>
        <w:sz w:val="24"/>
        <w:szCs w:val="24"/>
      </w:rPr>
      <w:t>REPUBLIKA HRVATSKA</w:t>
    </w:r>
  </w:p>
  <w:p w:rsidRDefault="00FB41B7" w:rsidP="00FB41B7" w:rsidR="00FB41B7" w:rsidRPr="00FB41B7">
    <w:pPr>
      <w:pStyle w:val="Zaglavlje"/>
      <w:ind w:left="426"/>
      <w:rPr>
        <w:sz w:val="24"/>
        <w:szCs w:val="24"/>
      </w:rPr>
    </w:pPr>
    <w:r w:rsidRPr="00FB41B7">
      <w:rPr>
        <w:sz w:val="24"/>
        <w:szCs w:val="24"/>
      </w:rPr>
      <w:t>Trgovački sud u Zagrebu</w:t>
    </w:r>
  </w:p>
  <w:p w:rsidRDefault="00FB41B7" w:rsidP="00FB41B7" w:rsidR="004B36B4" w:rsidRPr="00E35954">
    <w:pPr>
      <w:pStyle w:val="Zaglavlje"/>
      <w:ind w:left="426"/>
      <w:rPr>
        <w:sz w:val="24"/>
        <w:szCs w:val="24"/>
        <w:lang w:val="hr-HR"/>
      </w:rPr>
    </w:pPr>
    <w:r w:rsidRPr="00FB41B7">
      <w:rPr>
        <w:sz w:val="24"/>
        <w:szCs w:val="24"/>
      </w:rPr>
      <w:t>Zagreb, Amruševa 2/II, desno (p.p. 455)</w:t>
    </w:r>
    <w:r w:rsidRPr="00072097">
      <w:rPr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C3E5C"/>
    <w:multiLevelType w:val="hybridMultilevel"/>
    <w:tmpl w:val="168C72E4"/>
    <w:lvl w:tplc="1D9A26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C04FEB"/>
    <w:multiLevelType w:val="hybridMultilevel"/>
    <w:tmpl w:val="906E7194"/>
    <w:lvl w:tplc="C7FCCA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0A557D"/>
    <w:multiLevelType w:val="hybridMultilevel"/>
    <w:tmpl w:val="B7806202"/>
    <w:lvl w:tplc="80328CC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2F2DD8"/>
    <w:multiLevelType w:val="hybridMultilevel"/>
    <w:tmpl w:val="F73C690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8706D5"/>
    <w:multiLevelType w:val="hybridMultilevel"/>
    <w:tmpl w:val="8C4E151C"/>
    <w:lvl w:tplc="8D58D4F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724D37"/>
    <w:multiLevelType w:val="hybridMultilevel"/>
    <w:tmpl w:val="BF9665E6"/>
    <w:lvl w:tplc="66C06DD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6265ABC"/>
    <w:multiLevelType w:val="hybridMultilevel"/>
    <w:tmpl w:val="4408594C"/>
    <w:lvl w:tplc="DD9668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295A61"/>
    <w:multiLevelType w:val="hybridMultilevel"/>
    <w:tmpl w:val="8430860E"/>
    <w:lvl w:tplc="369C60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D841023"/>
    <w:multiLevelType w:val="hybridMultilevel"/>
    <w:tmpl w:val="BF84ABE2"/>
    <w:lvl w:tplc="5886796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F791DD5"/>
    <w:multiLevelType w:val="hybridMultilevel"/>
    <w:tmpl w:val="C40EE90E"/>
    <w:lvl w:tplc="EDD8121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4F8268B3"/>
    <w:multiLevelType w:val="hybridMultilevel"/>
    <w:tmpl w:val="BFE414C0"/>
    <w:lvl w:tplc="6FBA9B0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24C0228"/>
    <w:multiLevelType w:val="hybridMultilevel"/>
    <w:tmpl w:val="C43E2BE0"/>
    <w:lvl w:tplc="5CEC317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871B5B"/>
    <w:multiLevelType w:val="hybridMultilevel"/>
    <w:tmpl w:val="B33ED7EC"/>
    <w:lvl w:tplc="866673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38E46C6"/>
    <w:multiLevelType w:val="hybridMultilevel"/>
    <w:tmpl w:val="CAE6634A"/>
    <w:lvl w:tplc="B290EF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45B7CBF"/>
    <w:multiLevelType w:val="hybridMultilevel"/>
    <w:tmpl w:val="39247FEC"/>
    <w:lvl w:tplc="A4689C5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5BAC31C9"/>
    <w:multiLevelType w:val="hybridMultilevel"/>
    <w:tmpl w:val="E98EA7B0"/>
    <w:lvl w:tplc="4D5C5464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5C2C4BEC"/>
    <w:multiLevelType w:val="hybridMultilevel"/>
    <w:tmpl w:val="38E87E74"/>
    <w:lvl w:tplc="6F28BC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60F10EB"/>
    <w:multiLevelType w:val="hybridMultilevel"/>
    <w:tmpl w:val="684E143E"/>
    <w:lvl w:tplc="E7A4108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A5398B"/>
    <w:multiLevelType w:val="hybridMultilevel"/>
    <w:tmpl w:val="A4E20398"/>
    <w:lvl w:tplc="95A683A4" w:ilvl="0">
      <w:start w:val="1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28">
    <w:nsid w:val="746051D1"/>
    <w:multiLevelType w:val="hybridMultilevel"/>
    <w:tmpl w:val="4F6A0AE0"/>
    <w:lvl w:tplc="02A26A5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CC42E23"/>
    <w:multiLevelType w:val="hybridMultilevel"/>
    <w:tmpl w:val="CE5C1720"/>
    <w:lvl w:tplc="4F54AB9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FDE34D1"/>
    <w:multiLevelType w:val="hybridMultilevel"/>
    <w:tmpl w:val="3CFE595E"/>
    <w:lvl w:tplc="0F2211FC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27"/>
  </w:num>
  <w:num w:numId="2">
    <w:abstractNumId w:val="6"/>
  </w:num>
  <w:num w:numId="3">
    <w:abstractNumId w:val="14"/>
  </w:num>
  <w:num w:numId="4">
    <w:abstractNumId w:val="11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5"/>
  </w:num>
  <w:num w:numId="12">
    <w:abstractNumId w:val="0"/>
  </w:num>
  <w:num w:numId="13">
    <w:abstractNumId w:val="21"/>
  </w:num>
  <w:num w:numId="14">
    <w:abstractNumId w:val="4"/>
  </w:num>
  <w:num w:numId="15">
    <w:abstractNumId w:val="22"/>
  </w:num>
  <w:num w:numId="16">
    <w:abstractNumId w:val="18"/>
  </w:num>
  <w:num w:numId="17">
    <w:abstractNumId w:val="20"/>
  </w:num>
  <w:num w:numId="18">
    <w:abstractNumId w:val="23"/>
  </w:num>
  <w:num w:numId="19">
    <w:abstractNumId w:val="19"/>
  </w:num>
  <w:num w:numId="20">
    <w:abstractNumId w:val="28"/>
  </w:num>
  <w:num w:numId="21">
    <w:abstractNumId w:val="2"/>
  </w:num>
  <w:num w:numId="22">
    <w:abstractNumId w:val="29"/>
  </w:num>
  <w:num w:numId="23">
    <w:abstractNumId w:val="24"/>
  </w:num>
  <w:num w:numId="24">
    <w:abstractNumId w:val="17"/>
  </w:num>
  <w:num w:numId="25">
    <w:abstractNumId w:val="30"/>
  </w:num>
  <w:num w:numId="26">
    <w:abstractNumId w:val="9"/>
  </w:num>
  <w:num w:numId="27">
    <w:abstractNumId w:val="16"/>
  </w:num>
  <w:num w:numId="28">
    <w:abstractNumId w:val="26"/>
  </w:num>
  <w:num w:numId="29">
    <w:abstractNumId w:val="25"/>
  </w:num>
  <w:num w:numId="30">
    <w:abstractNumId w:val="13"/>
  </w:num>
  <w:num w:numId="3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F80"/>
    <w:rsid w:val="00076033"/>
    <w:rsid w:val="000A321D"/>
    <w:rsid w:val="000B281C"/>
    <w:rsid w:val="000B37D8"/>
    <w:rsid w:val="000B6F16"/>
    <w:rsid w:val="000F6210"/>
    <w:rsid w:val="00115763"/>
    <w:rsid w:val="00120DDC"/>
    <w:rsid w:val="00123AFC"/>
    <w:rsid w:val="00134F9D"/>
    <w:rsid w:val="0018427D"/>
    <w:rsid w:val="001A6966"/>
    <w:rsid w:val="001D5F80"/>
    <w:rsid w:val="001E7488"/>
    <w:rsid w:val="001F7307"/>
    <w:rsid w:val="00213704"/>
    <w:rsid w:val="00220A7C"/>
    <w:rsid w:val="002338A8"/>
    <w:rsid w:val="002724B8"/>
    <w:rsid w:val="00277F81"/>
    <w:rsid w:val="002E3EDF"/>
    <w:rsid w:val="002E407A"/>
    <w:rsid w:val="00300630"/>
    <w:rsid w:val="00301176"/>
    <w:rsid w:val="00307329"/>
    <w:rsid w:val="00307D52"/>
    <w:rsid w:val="00335EC4"/>
    <w:rsid w:val="00366085"/>
    <w:rsid w:val="0036694D"/>
    <w:rsid w:val="00373EBF"/>
    <w:rsid w:val="003B182A"/>
    <w:rsid w:val="003E3D8E"/>
    <w:rsid w:val="00415845"/>
    <w:rsid w:val="0042401A"/>
    <w:rsid w:val="004260F4"/>
    <w:rsid w:val="00450B1F"/>
    <w:rsid w:val="00452ACB"/>
    <w:rsid w:val="00471232"/>
    <w:rsid w:val="00473D95"/>
    <w:rsid w:val="004852AD"/>
    <w:rsid w:val="00496A22"/>
    <w:rsid w:val="004B36B4"/>
    <w:rsid w:val="004D6057"/>
    <w:rsid w:val="004E5118"/>
    <w:rsid w:val="005032F6"/>
    <w:rsid w:val="00503FF7"/>
    <w:rsid w:val="005157C6"/>
    <w:rsid w:val="00522DCC"/>
    <w:rsid w:val="00527B4C"/>
    <w:rsid w:val="005352C6"/>
    <w:rsid w:val="00554B45"/>
    <w:rsid w:val="00590A97"/>
    <w:rsid w:val="00597DB6"/>
    <w:rsid w:val="005B1293"/>
    <w:rsid w:val="005B4B3B"/>
    <w:rsid w:val="005B52AB"/>
    <w:rsid w:val="005B5727"/>
    <w:rsid w:val="00603213"/>
    <w:rsid w:val="00616976"/>
    <w:rsid w:val="0062150A"/>
    <w:rsid w:val="00630528"/>
    <w:rsid w:val="00675F4F"/>
    <w:rsid w:val="006760D0"/>
    <w:rsid w:val="00680822"/>
    <w:rsid w:val="00687E44"/>
    <w:rsid w:val="006A2397"/>
    <w:rsid w:val="006A5656"/>
    <w:rsid w:val="006C2CAB"/>
    <w:rsid w:val="006F03AB"/>
    <w:rsid w:val="006F5DAD"/>
    <w:rsid w:val="007036F4"/>
    <w:rsid w:val="00706769"/>
    <w:rsid w:val="00716686"/>
    <w:rsid w:val="00757D89"/>
    <w:rsid w:val="00792EB9"/>
    <w:rsid w:val="007A0541"/>
    <w:rsid w:val="007D6B8D"/>
    <w:rsid w:val="007E4E1C"/>
    <w:rsid w:val="008021B4"/>
    <w:rsid w:val="00811286"/>
    <w:rsid w:val="00821A8B"/>
    <w:rsid w:val="0086746A"/>
    <w:rsid w:val="00876A69"/>
    <w:rsid w:val="00880D8D"/>
    <w:rsid w:val="008A6D32"/>
    <w:rsid w:val="008B76C8"/>
    <w:rsid w:val="008C70EB"/>
    <w:rsid w:val="0090725C"/>
    <w:rsid w:val="0091084A"/>
    <w:rsid w:val="009635A3"/>
    <w:rsid w:val="00967EC2"/>
    <w:rsid w:val="00967F63"/>
    <w:rsid w:val="00973AE8"/>
    <w:rsid w:val="00984F39"/>
    <w:rsid w:val="00991871"/>
    <w:rsid w:val="009A0F6E"/>
    <w:rsid w:val="009C79DC"/>
    <w:rsid w:val="009D16B3"/>
    <w:rsid w:val="009F15C7"/>
    <w:rsid w:val="009F2978"/>
    <w:rsid w:val="00A019B8"/>
    <w:rsid w:val="00A026AA"/>
    <w:rsid w:val="00A12D75"/>
    <w:rsid w:val="00A47160"/>
    <w:rsid w:val="00A544F7"/>
    <w:rsid w:val="00A81564"/>
    <w:rsid w:val="00A81FC8"/>
    <w:rsid w:val="00A91369"/>
    <w:rsid w:val="00AC5C04"/>
    <w:rsid w:val="00AC6720"/>
    <w:rsid w:val="00AD2804"/>
    <w:rsid w:val="00B006FB"/>
    <w:rsid w:val="00B1118C"/>
    <w:rsid w:val="00B204FC"/>
    <w:rsid w:val="00B3002C"/>
    <w:rsid w:val="00B361E0"/>
    <w:rsid w:val="00B643D8"/>
    <w:rsid w:val="00B946B1"/>
    <w:rsid w:val="00BB0792"/>
    <w:rsid w:val="00BC2DC3"/>
    <w:rsid w:val="00BD4FA3"/>
    <w:rsid w:val="00BD7EC4"/>
    <w:rsid w:val="00C82C6B"/>
    <w:rsid w:val="00C85D03"/>
    <w:rsid w:val="00C87ED7"/>
    <w:rsid w:val="00C9554D"/>
    <w:rsid w:val="00C97426"/>
    <w:rsid w:val="00CD5B74"/>
    <w:rsid w:val="00CE6061"/>
    <w:rsid w:val="00CF7C67"/>
    <w:rsid w:val="00D00774"/>
    <w:rsid w:val="00D1163F"/>
    <w:rsid w:val="00D1387E"/>
    <w:rsid w:val="00D14940"/>
    <w:rsid w:val="00D26052"/>
    <w:rsid w:val="00D31F15"/>
    <w:rsid w:val="00D45644"/>
    <w:rsid w:val="00D566E9"/>
    <w:rsid w:val="00D6039C"/>
    <w:rsid w:val="00D71777"/>
    <w:rsid w:val="00D74A54"/>
    <w:rsid w:val="00D92995"/>
    <w:rsid w:val="00DA25BB"/>
    <w:rsid w:val="00DC060C"/>
    <w:rsid w:val="00E2592E"/>
    <w:rsid w:val="00E35954"/>
    <w:rsid w:val="00E61E73"/>
    <w:rsid w:val="00E64BA2"/>
    <w:rsid w:val="00E82221"/>
    <w:rsid w:val="00E875DD"/>
    <w:rsid w:val="00EA750B"/>
    <w:rsid w:val="00EC2802"/>
    <w:rsid w:val="00F17638"/>
    <w:rsid w:val="00F261D8"/>
    <w:rsid w:val="00F5291A"/>
    <w:rsid w:val="00F54780"/>
    <w:rsid w:val="00F566F5"/>
    <w:rsid w:val="00F74503"/>
    <w:rsid w:val="00F847C8"/>
    <w:rsid w:val="00F947B3"/>
    <w:rsid w:val="00FB360D"/>
    <w:rsid w:val="00FB41B7"/>
    <w:rsid w:val="00FD078E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90725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Contents" w:type="paragraph">
    <w:name w:val="Table Contents"/>
    <w:basedOn w:val="Normal"/>
    <w:rsid w:val="009635A3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  <w:sz w:val="24"/>
      <w:szCs w:val="24"/>
      <w:lang w:val="hr-HR"/>
    </w:rPr>
  </w:style>
  <w:style w:styleId="Tekstbalonia" w:type="paragraph">
    <w:name w:val="Balloon Text"/>
    <w:basedOn w:val="Normal"/>
    <w:semiHidden/>
    <w:rsid w:val="0099187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6C2CA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880D8D"/>
    <w:pPr>
      <w:ind w:left="720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B3002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496A2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7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6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6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6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6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90725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Contents" w:type="paragraph">
    <w:name w:val="Table Contents"/>
    <w:basedOn w:val="Normal"/>
    <w:rsid w:val="009635A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hr-HR"/>
    </w:rPr>
  </w:style>
  <w:style w:styleId="Tekstbalonia" w:type="paragraph">
    <w:name w:val="Balloon Text"/>
    <w:basedOn w:val="Normal"/>
    <w:semiHidden/>
    <w:rsid w:val="0099187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6C2CA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880D8D"/>
    <w:pPr>
      <w:ind w:left="720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B3002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496A2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7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6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6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6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6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101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Coloseum Gradski centar brod d.o.o.</izvorni_sadrzaj>
    <derivirana_varijabla naziv="DomainObject.Primjedba_1">Coloseum Gradski centar brod d.o.o.</derivirana_varijabla>
  </DomainObject.Primjedba>
  <DomainObject.Oznaka>
    <izvorni_sadrzaj>St-849/2014-58</izvorni_sadrzaj>
    <derivirana_varijabla naziv="DomainObject.Oznaka_1">St-849/2014-58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St-849/2014-58</izvorni_sadrzaj>
    <derivirana_varijabla naziv="DomainObject.PoslovniBrojDokumenta_1">St-849/2014-58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550</properties:Words>
  <properties:Characters>2944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2015-11-03T11:53:00Z</dcterms:created>
  <dc:creator>KDS - 8</dc:creator>
  <cp:lastModifiedBy>Ana Brlek</cp:lastModifiedBy>
  <cp:lastPrinted>2015-11-19T09:15:00Z</cp:lastPrinted>
  <dcterms:modified xmlns:xsi="http://www.w3.org/2001/XMLSchema-instance" xsi:type="dcterms:W3CDTF">2015-11-19T09:15:00Z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St-849/2014-58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