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f241" w14:paraId="f7df241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 w:rsidRPr="00C413CC"/>
    <w:p w:rsidRDefault="001C0BFB" w:rsidR="002C5A29">
      <w:pPr>
        <w:rPr>
          <w:noProof/>
          <w:color w:val="000000"/>
          <w:szCs w:val="20"/>
        </w:rPr>
      </w:pPr>
      <w:r>
        <w:rPr>
          <w:noProof/>
          <w:color w:val="000000"/>
          <w:szCs w:val="20"/>
        </w:rPr>
        <w:t xml:space="preserve">                 </w:t>
      </w:r>
      <w:r w:rsidRPr="007B6B50">
        <w:rPr>
          <w:noProof/>
          <w:color w:val="000000"/>
          <w:szCs w:val="2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FB" w:rsidR="001C0BFB" w:rsidRPr="00C413CC"/>
    <w:p w:rsidRDefault="00AF45CD" w:rsidR="002C5A29" w:rsidRPr="000F7610">
      <w:r w:rsidRPr="00C413CC">
        <w:rPr>
          <w:b/>
        </w:rPr>
        <w:t xml:space="preserve">      </w:t>
      </w:r>
      <w:r w:rsidRPr="000F7610">
        <w:t>REPUBLIKA HRVATSKA</w:t>
      </w:r>
    </w:p>
    <w:p w:rsidRDefault="00AF45CD" w:rsidR="00AF45CD" w:rsidRPr="000F7610"/>
    <w:p w:rsidRDefault="00AF45CD" w:rsidR="00AF45CD" w:rsidRPr="000F7610">
      <w:r w:rsidRPr="000F7610">
        <w:t xml:space="preserve"> TRGOVAČKI SUD U ZAGREBU</w:t>
      </w:r>
    </w:p>
    <w:p w:rsidRDefault="004B583E" w:rsidR="00C86C5E" w:rsidRPr="000F7610">
      <w:r w:rsidRPr="000F7610">
        <w:t xml:space="preserve">         </w:t>
      </w:r>
      <w:r w:rsidR="001C0BFB">
        <w:t xml:space="preserve">  </w:t>
      </w:r>
      <w:r w:rsidR="003B7B9C">
        <w:t>Stal</w:t>
      </w:r>
      <w:r w:rsidR="004A1713">
        <w:t>na</w:t>
      </w:r>
      <w:r w:rsidR="003B7B9C">
        <w:t xml:space="preserve"> služba u Karlovcu</w:t>
      </w:r>
    </w:p>
    <w:p w:rsidRDefault="001C0BFB" w:rsidR="004B583E" w:rsidRPr="000F7610">
      <w:r>
        <w:t xml:space="preserve">    </w:t>
      </w:r>
      <w:r w:rsidR="004B583E" w:rsidRPr="000F7610">
        <w:t xml:space="preserve">Karlovac, </w:t>
      </w:r>
      <w:r w:rsidR="003B7B9C">
        <w:t>Trg hrvatskih branitelja 1/II</w:t>
      </w:r>
    </w:p>
    <w:p w:rsidRDefault="00067740" w:rsidP="00067740" w:rsidR="00B841D4" w:rsidRPr="000F7610">
      <w:pPr>
        <w:jc w:val="right"/>
      </w:pPr>
      <w:r>
        <w:t>1 St-</w:t>
      </w:r>
      <w:r w:rsidR="003C2DC9">
        <w:t>741</w:t>
      </w:r>
      <w:r w:rsidR="00D31FB4">
        <w:t>/2016</w:t>
      </w:r>
    </w:p>
    <w:p w:rsidRDefault="002C5A29" w:rsidR="002C5A29" w:rsidRPr="000F7610"/>
    <w:p w:rsidRDefault="00C413CC" w:rsidP="00C413CC" w:rsidR="00C413CC" w:rsidRPr="000F7610">
      <w:pPr>
        <w:jc w:val="center"/>
      </w:pPr>
      <w:r w:rsidRPr="000F7610">
        <w:t>R</w:t>
      </w:r>
      <w:r w:rsidR="00096172">
        <w:t xml:space="preserve"> </w:t>
      </w:r>
      <w:r w:rsidRPr="000F7610">
        <w:t>E</w:t>
      </w:r>
      <w:r w:rsidR="00096172">
        <w:t xml:space="preserve"> </w:t>
      </w:r>
      <w:r w:rsidRPr="000F7610">
        <w:t>P</w:t>
      </w:r>
      <w:r w:rsidR="00096172">
        <w:t xml:space="preserve"> </w:t>
      </w:r>
      <w:r w:rsidRPr="000F7610">
        <w:t>U</w:t>
      </w:r>
      <w:r w:rsidR="00096172">
        <w:t xml:space="preserve"> </w:t>
      </w:r>
      <w:r w:rsidRPr="000F7610">
        <w:t>B</w:t>
      </w:r>
      <w:r w:rsidR="00096172">
        <w:t xml:space="preserve"> </w:t>
      </w:r>
      <w:r w:rsidRPr="000F7610">
        <w:t>L</w:t>
      </w:r>
      <w:r w:rsidR="00096172">
        <w:t xml:space="preserve"> </w:t>
      </w:r>
      <w:r w:rsidRPr="000F7610">
        <w:t>I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  <w:r w:rsidR="00096172">
        <w:t xml:space="preserve">  </w:t>
      </w:r>
      <w:r w:rsidRPr="000F7610">
        <w:t xml:space="preserve"> H</w:t>
      </w:r>
      <w:r w:rsidR="00096172">
        <w:t xml:space="preserve"> </w:t>
      </w:r>
      <w:r w:rsidRPr="000F7610">
        <w:t>R</w:t>
      </w:r>
      <w:r w:rsidR="00096172">
        <w:t xml:space="preserve"> </w:t>
      </w:r>
      <w:r w:rsidRPr="000F7610">
        <w:t>V</w:t>
      </w:r>
      <w:r w:rsidR="00096172">
        <w:t xml:space="preserve"> </w:t>
      </w:r>
      <w:r w:rsidRPr="000F7610">
        <w:t>A</w:t>
      </w:r>
      <w:r w:rsidR="00096172">
        <w:t xml:space="preserve"> </w:t>
      </w:r>
      <w:r w:rsidRPr="000F7610">
        <w:t>T</w:t>
      </w:r>
      <w:r w:rsidR="00096172">
        <w:t xml:space="preserve">  </w:t>
      </w:r>
      <w:r w:rsidRPr="000F7610">
        <w:t>S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</w:p>
    <w:p w:rsidRDefault="00C413CC" w:rsidP="00C413CC" w:rsidR="00C413CC" w:rsidRPr="000F7610">
      <w:pPr>
        <w:jc w:val="center"/>
      </w:pPr>
    </w:p>
    <w:p w:rsidRDefault="002C5A29" w:rsidP="00C413CC" w:rsidR="002C5A29" w:rsidRPr="000F7610">
      <w:pPr>
        <w:tabs>
          <w:tab w:pos="4050" w:val="left"/>
        </w:tabs>
        <w:jc w:val="center"/>
      </w:pPr>
      <w:r w:rsidRPr="000F7610">
        <w:t>R J E Š E N J E</w:t>
      </w:r>
    </w:p>
    <w:p w:rsidRDefault="002C5A29" w:rsidR="002C5A29" w:rsidRPr="000F7610"/>
    <w:p w:rsidRDefault="002C5A29" w:rsidP="003C2DC9" w:rsidR="002C5A29" w:rsidRPr="00C413CC">
      <w:pPr>
        <w:jc w:val="both"/>
      </w:pPr>
      <w:r w:rsidRPr="000F7610">
        <w:tab/>
        <w:t xml:space="preserve">TRGOVAČKI SUD U </w:t>
      </w:r>
      <w:r w:rsidR="00B841D4" w:rsidRPr="000F7610">
        <w:t>ZAGREBU, Stalna služba</w:t>
      </w:r>
      <w:r w:rsidR="003B7B9C">
        <w:t xml:space="preserve"> u Karlovcu</w:t>
      </w:r>
      <w:r w:rsidR="00B841D4" w:rsidRPr="000F7610">
        <w:t>,</w:t>
      </w:r>
      <w:r w:rsidRPr="00C413CC">
        <w:t xml:space="preserve"> po sucu Jadranki Mađeruh, kao stečajnom sucu, u stečajnom postupku nad </w:t>
      </w:r>
      <w:r w:rsidR="00067740">
        <w:t xml:space="preserve">stečajnim dužnikom </w:t>
      </w:r>
      <w:r w:rsidR="003C2DC9" w:rsidRPr="003C2DC9">
        <w:t>ČUTIĆ d.o.o. u stečaju, Kutina, Vinogradska 44, OIB: 98773205034</w:t>
      </w:r>
      <w:r w:rsidR="003C2DC9">
        <w:t>, 4. lipnja</w:t>
      </w:r>
      <w:r w:rsidR="00067740">
        <w:t xml:space="preserve"> 2019.</w:t>
      </w:r>
    </w:p>
    <w:p w:rsidRDefault="00C86C5E" w:rsidR="00C86C5E" w:rsidRPr="00C413CC"/>
    <w:p w:rsidRDefault="002C5A29" w:rsidP="002C5A29" w:rsidR="002C5A29" w:rsidRPr="000F7610">
      <w:pPr>
        <w:jc w:val="center"/>
      </w:pPr>
      <w:r w:rsidRPr="000F7610">
        <w:t>r i j e š i o   j e</w:t>
      </w:r>
    </w:p>
    <w:p w:rsidRDefault="002C5A29" w:rsidP="002C5A29" w:rsidR="002C5A29" w:rsidRPr="000F7610">
      <w:pPr>
        <w:jc w:val="center"/>
      </w:pPr>
    </w:p>
    <w:p w:rsidRDefault="002C5A29" w:rsidR="002C5A29" w:rsidRPr="00C413CC"/>
    <w:p w:rsidRDefault="000F7610" w:rsidP="000F7610" w:rsidR="00A74937">
      <w:pPr>
        <w:pStyle w:val="Odlomakpopisa"/>
        <w:numPr>
          <w:ilvl w:val="0"/>
          <w:numId w:val="7"/>
        </w:numPr>
        <w:jc w:val="both"/>
      </w:pPr>
      <w:r>
        <w:t xml:space="preserve">Određuje se upis </w:t>
      </w:r>
      <w:r w:rsidR="00096172">
        <w:t>S</w:t>
      </w:r>
      <w:r>
        <w:t xml:space="preserve">tečajne mase </w:t>
      </w:r>
      <w:r w:rsidR="003B7B9C">
        <w:t>iza</w:t>
      </w:r>
      <w:r>
        <w:t xml:space="preserve"> </w:t>
      </w:r>
      <w:r w:rsidR="00067740">
        <w:t xml:space="preserve">dužnika </w:t>
      </w:r>
      <w:r w:rsidR="003C2DC9" w:rsidRPr="003C2DC9">
        <w:t>ČUTIĆ d.o.o. u stečaju, Kutina, Vinogradska 44, OIB: 98773205034</w:t>
      </w:r>
      <w:r w:rsidR="003C2DC9">
        <w:t xml:space="preserve">, </w:t>
      </w:r>
      <w:r>
        <w:t>u sudski registar.</w:t>
      </w:r>
    </w:p>
    <w:p w:rsidRDefault="000F7610" w:rsidP="000F7610" w:rsidR="000F7610">
      <w:pPr>
        <w:pStyle w:val="Odlomakpopisa"/>
        <w:ind w:left="1068"/>
        <w:jc w:val="both"/>
      </w:pPr>
    </w:p>
    <w:p w:rsidRDefault="00096172" w:rsidP="00302842" w:rsidR="00302842">
      <w:pPr>
        <w:pStyle w:val="Odlomakpopisa"/>
        <w:numPr>
          <w:ilvl w:val="0"/>
          <w:numId w:val="7"/>
        </w:numPr>
        <w:jc w:val="both"/>
      </w:pPr>
      <w:r>
        <w:t xml:space="preserve">Za stečajnog upravitelja Stečajne mase </w:t>
      </w:r>
      <w:r w:rsidR="00CD41B5">
        <w:t>iz</w:t>
      </w:r>
      <w:r w:rsidR="003B7B9C">
        <w:t>a</w:t>
      </w:r>
      <w:r>
        <w:t xml:space="preserve"> dužnika </w:t>
      </w:r>
      <w:r w:rsidR="003C2DC9" w:rsidRPr="003C2DC9">
        <w:t>ČUTIĆ d.o.o. u stečaju, Kutina, Vinogradska 44, OIB: 98773205034</w:t>
      </w:r>
      <w:r w:rsidR="00DA4E5E">
        <w:t xml:space="preserve">, </w:t>
      </w:r>
      <w:r>
        <w:t xml:space="preserve"> imenuje se </w:t>
      </w:r>
      <w:r w:rsidR="003C2DC9">
        <w:t>Mate Balenović, Zagreb, Zeleni dol 6a, OIB: 50117846393</w:t>
      </w:r>
      <w:r w:rsidR="003B7B9C">
        <w:t>.</w:t>
      </w:r>
    </w:p>
    <w:p w:rsidRDefault="003B7B9C" w:rsidP="003B7B9C" w:rsidR="003B7B9C">
      <w:pPr>
        <w:pStyle w:val="Odlomakpopisa"/>
        <w:ind w:left="1068"/>
        <w:jc w:val="both"/>
      </w:pPr>
    </w:p>
    <w:p w:rsidRDefault="003B7B9C" w:rsidP="003B7B9C" w:rsidR="003B7B9C">
      <w:pPr>
        <w:pStyle w:val="Odlomakpopisa"/>
        <w:numPr>
          <w:ilvl w:val="0"/>
          <w:numId w:val="7"/>
        </w:numPr>
        <w:jc w:val="both"/>
      </w:pPr>
      <w:r>
        <w:t xml:space="preserve">Sjedište Stečajne mase iza </w:t>
      </w:r>
      <w:r w:rsidR="00067740">
        <w:t xml:space="preserve">dužnika </w:t>
      </w:r>
      <w:r w:rsidR="003C2DC9" w:rsidRPr="003C2DC9">
        <w:t>ČUTIĆ d.o.o. u stečaju, Kutina, Vinogradska 44, OIB: 98773205034</w:t>
      </w:r>
      <w:r w:rsidR="003C2DC9">
        <w:t>,</w:t>
      </w:r>
      <w:r w:rsidR="00067740">
        <w:t xml:space="preserve"> </w:t>
      </w:r>
      <w:r>
        <w:t xml:space="preserve">je na adresi stečajnog upravitelja Zagreb, </w:t>
      </w:r>
      <w:r w:rsidR="003C2DC9">
        <w:t>Zeleni dol 6a.</w:t>
      </w:r>
    </w:p>
    <w:p w:rsidRDefault="003B7B9C" w:rsidP="003B7B9C" w:rsidR="003B7B9C">
      <w:pPr>
        <w:pStyle w:val="Odlomakpopisa"/>
        <w:ind w:left="1068"/>
        <w:jc w:val="both"/>
      </w:pPr>
    </w:p>
    <w:p w:rsidRDefault="000F7610" w:rsidP="002C5A29" w:rsidR="000F7610">
      <w:pPr>
        <w:jc w:val="center"/>
      </w:pPr>
    </w:p>
    <w:p w:rsidRDefault="002C5A29" w:rsidP="002C5A29" w:rsidR="002C5A29" w:rsidRPr="000F7610">
      <w:pPr>
        <w:jc w:val="center"/>
      </w:pPr>
      <w:r w:rsidRPr="000F7610">
        <w:t>Obrazloženje</w:t>
      </w:r>
    </w:p>
    <w:p w:rsidRDefault="00C86C5E" w:rsidP="002C5A29" w:rsidR="00C86C5E">
      <w:pPr>
        <w:jc w:val="center"/>
        <w:rPr>
          <w:b/>
        </w:rPr>
      </w:pPr>
    </w:p>
    <w:p w:rsidRDefault="004A1713" w:rsidP="002C5A29" w:rsidR="004A1713" w:rsidRPr="00C413CC">
      <w:pPr>
        <w:jc w:val="center"/>
        <w:rPr>
          <w:b/>
        </w:rPr>
      </w:pPr>
    </w:p>
    <w:p w:rsidRDefault="004270FB" w:rsidP="004270FB" w:rsidR="00067740">
      <w:pPr>
        <w:ind w:firstLine="708"/>
        <w:jc w:val="both"/>
      </w:pPr>
      <w:r w:rsidRPr="00C413CC">
        <w:t xml:space="preserve">Rješenjem </w:t>
      </w:r>
      <w:r w:rsidR="00067740">
        <w:t>ovog suda poslovni broj St-</w:t>
      </w:r>
      <w:r w:rsidR="003C2DC9">
        <w:t xml:space="preserve">263/14 od 10. veljače 2'015. istovremeno je otvoren i zaključen stečajni postupak nad dužnikom </w:t>
      </w:r>
      <w:r w:rsidR="003C2DC9" w:rsidRPr="003C2DC9">
        <w:t>ČUTIĆ d.o.o. u stečaju, Kutina, Vinogradska 44, OIB: 98773205034</w:t>
      </w:r>
      <w:r w:rsidR="00D31FB4">
        <w:t>.</w:t>
      </w: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  <w:r>
        <w:t>Rješenjem ovog suda poslovni broj Tt-</w:t>
      </w:r>
      <w:r w:rsidR="003C2DC9">
        <w:t>15/29059 od 28. listopada 2015</w:t>
      </w:r>
      <w:r>
        <w:t xml:space="preserve">. dužnik je brisan iz sudskog registra (list </w:t>
      </w:r>
      <w:r w:rsidR="003C2DC9">
        <w:t>128</w:t>
      </w:r>
      <w:r>
        <w:t xml:space="preserve"> spisa).</w:t>
      </w:r>
    </w:p>
    <w:p w:rsidRDefault="00CD41B5" w:rsidP="004270FB" w:rsidR="00CD41B5">
      <w:pPr>
        <w:ind w:firstLine="708"/>
        <w:jc w:val="both"/>
      </w:pPr>
    </w:p>
    <w:p w:rsidRDefault="00CD41B5" w:rsidP="004270FB" w:rsidR="00CD41B5">
      <w:pPr>
        <w:ind w:firstLine="708"/>
        <w:jc w:val="both"/>
      </w:pPr>
      <w:r>
        <w:t xml:space="preserve">Stečajni upravitelj je podneskom od </w:t>
      </w:r>
      <w:r w:rsidR="003C2DC9">
        <w:t>30. svibnja</w:t>
      </w:r>
      <w:r w:rsidR="00067740">
        <w:t xml:space="preserve"> 2019.</w:t>
      </w:r>
      <w:r>
        <w:t xml:space="preserve"> predložio upis stečajne mase stečajnog dužnika u sudski registar s obzirom </w:t>
      </w:r>
      <w:r w:rsidR="003C2DC9">
        <w:t>na to da je dužnik vlasnik nekretnine.</w:t>
      </w:r>
    </w:p>
    <w:p w:rsidRDefault="00096172" w:rsidP="004270FB" w:rsidR="00096172">
      <w:pPr>
        <w:ind w:firstLine="708"/>
        <w:jc w:val="both"/>
      </w:pPr>
    </w:p>
    <w:p w:rsidRDefault="00096172" w:rsidP="004270FB" w:rsidR="00096172">
      <w:pPr>
        <w:ind w:firstLine="708"/>
        <w:jc w:val="both"/>
      </w:pPr>
    </w:p>
    <w:p w:rsidRDefault="00067740" w:rsidP="004270FB" w:rsidR="00067740">
      <w:pPr>
        <w:ind w:firstLine="708"/>
        <w:jc w:val="both"/>
      </w:pPr>
    </w:p>
    <w:p w:rsidRDefault="00067740" w:rsidP="00067740" w:rsidR="00067740" w:rsidRPr="000F7610">
      <w:pPr>
        <w:jc w:val="right"/>
      </w:pPr>
      <w:r>
        <w:t>1 St-</w:t>
      </w:r>
      <w:r w:rsidR="003C2DC9">
        <w:t>741</w:t>
      </w:r>
      <w:r w:rsidR="00D31FB4">
        <w:t>/2016</w:t>
      </w: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</w:p>
    <w:p w:rsidRDefault="00067740" w:rsidP="004270FB" w:rsidR="00067740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t xml:space="preserve">Temeljem odredbe </w:t>
      </w:r>
      <w:r w:rsidR="00516770">
        <w:t>čl.</w:t>
      </w:r>
      <w:r w:rsidR="003C2DC9">
        <w:t xml:space="preserve">289. st.5. i čl.438. </w:t>
      </w:r>
      <w:r w:rsidR="00067740">
        <w:t>Stečajnog zakona (Narodne novine broj 71/15, 104/17, dalje: SZ-a)</w:t>
      </w:r>
      <w:r w:rsidR="00516770">
        <w:t xml:space="preserve"> odlučeno je kao u</w:t>
      </w:r>
      <w:r w:rsidR="007B365B">
        <w:t xml:space="preserve"> </w:t>
      </w:r>
      <w:r w:rsidR="00067740">
        <w:t>izreci ovog rješenja.</w:t>
      </w:r>
    </w:p>
    <w:p w:rsidRDefault="007B365B" w:rsidP="004270FB" w:rsidR="007B365B">
      <w:pPr>
        <w:ind w:firstLine="708"/>
        <w:jc w:val="both"/>
      </w:pPr>
    </w:p>
    <w:p w:rsidRDefault="00CD41B5" w:rsidP="00193E07" w:rsidR="00CD41B5">
      <w:pPr>
        <w:ind w:firstLine="708"/>
        <w:jc w:val="center"/>
      </w:pPr>
    </w:p>
    <w:p w:rsidRDefault="002C5A29" w:rsidP="00193E07" w:rsidR="002C5A29" w:rsidRPr="000F7610">
      <w:pPr>
        <w:ind w:firstLine="708"/>
        <w:jc w:val="center"/>
      </w:pPr>
      <w:r w:rsidRPr="000F7610">
        <w:t>U Karlovcu</w:t>
      </w:r>
      <w:r w:rsidR="00AB6833" w:rsidRPr="000F7610">
        <w:t xml:space="preserve"> </w:t>
      </w:r>
      <w:r w:rsidR="003C2DC9">
        <w:t xml:space="preserve">4. lipnja </w:t>
      </w:r>
      <w:r w:rsidR="00067740">
        <w:t>2019</w:t>
      </w:r>
      <w:r w:rsidR="00CD41B5">
        <w:t>.</w:t>
      </w:r>
    </w:p>
    <w:p w:rsidRDefault="004B583E" w:rsidP="00193E07" w:rsidR="004B583E" w:rsidRPr="000F7610">
      <w:pPr>
        <w:ind w:firstLine="708"/>
        <w:jc w:val="center"/>
      </w:pPr>
    </w:p>
    <w:p w:rsidRDefault="002C5A29" w:rsidP="002C5A29" w:rsidR="002C5A29" w:rsidRPr="000F7610">
      <w:pPr>
        <w:jc w:val="both"/>
      </w:pPr>
    </w:p>
    <w:p w:rsidRDefault="00F92B1B" w:rsidP="00F92B1B" w:rsidR="002C5A29" w:rsidRPr="000F7610">
      <w:pPr>
        <w:ind w:left="4248"/>
        <w:jc w:val="both"/>
      </w:pPr>
      <w:r w:rsidRPr="000F7610">
        <w:t xml:space="preserve">                    </w:t>
      </w:r>
      <w:r w:rsidR="002C5A29" w:rsidRPr="000F7610">
        <w:t xml:space="preserve">  </w:t>
      </w:r>
      <w:r w:rsidRPr="000F7610">
        <w:t xml:space="preserve">          </w:t>
      </w:r>
      <w:r w:rsidR="002C5A29" w:rsidRPr="000F7610">
        <w:t xml:space="preserve"> Stečajni sudac:</w:t>
      </w:r>
    </w:p>
    <w:p w:rsidRDefault="00B355FA" w:rsidP="001C0BFB" w:rsidR="001C0BFB">
      <w:pPr>
        <w:ind w:left="4248"/>
        <w:jc w:val="both"/>
      </w:pPr>
      <w:r w:rsidRPr="000F7610">
        <w:t xml:space="preserve">                </w:t>
      </w:r>
      <w:r w:rsidR="00A96A12" w:rsidRPr="000F7610">
        <w:t xml:space="preserve">      </w:t>
      </w:r>
      <w:r w:rsidRPr="000F7610">
        <w:t xml:space="preserve">  </w:t>
      </w:r>
      <w:r w:rsidR="00AF45CD" w:rsidRPr="000F7610">
        <w:t xml:space="preserve">   </w:t>
      </w:r>
      <w:r w:rsidR="00F92B1B" w:rsidRPr="000F7610">
        <w:t>Jadranka Mađeruh</w:t>
      </w:r>
      <w:r w:rsidR="001C0BFB">
        <w:t>, v.r.</w:t>
      </w:r>
    </w:p>
    <w:p w:rsidRDefault="001C0BFB" w:rsidP="001C0BFB" w:rsidR="001C0BFB">
      <w:pPr>
        <w:ind w:left="4248"/>
        <w:jc w:val="both"/>
      </w:pPr>
    </w:p>
    <w:p w:rsidRDefault="001C0BFB" w:rsidP="001C0BFB" w:rsidR="001C0BFB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Draženka Prpić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8620CE">
      <w:pPr>
        <w:ind w:left="4248"/>
        <w:jc w:val="both"/>
      </w:pPr>
    </w:p>
    <w:p w:rsidRDefault="002C5A29" w:rsidR="002C5A29" w:rsidRPr="00C413CC">
      <w:r w:rsidRPr="00C413CC">
        <w:t>Dna:</w:t>
      </w:r>
      <w:r w:rsidR="005D34CC" w:rsidRPr="00C413CC">
        <w:t xml:space="preserve">                                           </w:t>
      </w:r>
      <w:r w:rsidR="00B841D4" w:rsidRPr="00C413CC">
        <w:t xml:space="preserve">                          </w:t>
      </w:r>
      <w:r w:rsidR="005D34CC" w:rsidRPr="00C413CC">
        <w:t xml:space="preserve">                        </w:t>
      </w:r>
    </w:p>
    <w:p w:rsidRDefault="004B583E" w:rsidP="004B583E" w:rsidR="004B583E" w:rsidRPr="00C413CC">
      <w:pPr>
        <w:numPr>
          <w:ilvl w:val="0"/>
          <w:numId w:val="6"/>
        </w:numPr>
      </w:pPr>
      <w:r w:rsidRPr="00C413CC">
        <w:t>s</w:t>
      </w:r>
      <w:r w:rsidR="00331A9B" w:rsidRPr="00C413CC">
        <w:t xml:space="preserve">tečajni upravitelj </w:t>
      </w:r>
      <w:r w:rsidR="003C2DC9">
        <w:t>Mate Balenović</w:t>
      </w:r>
    </w:p>
    <w:p w:rsidRDefault="00516770" w:rsidP="004B583E" w:rsidR="00516770">
      <w:pPr>
        <w:numPr>
          <w:ilvl w:val="0"/>
          <w:numId w:val="6"/>
        </w:numPr>
      </w:pPr>
      <w:r>
        <w:t>sudski registar ovog suda</w:t>
      </w:r>
    </w:p>
    <w:p w:rsidRDefault="008620CE" w:rsidP="004B583E" w:rsidR="00B355FA">
      <w:pPr>
        <w:numPr>
          <w:ilvl w:val="0"/>
          <w:numId w:val="6"/>
        </w:numPr>
      </w:pPr>
      <w:r>
        <w:t>e-</w:t>
      </w:r>
      <w:r w:rsidR="004B583E" w:rsidRPr="00C413CC">
        <w:t xml:space="preserve">oglasna ploča </w:t>
      </w:r>
      <w:r w:rsidR="00516770">
        <w:t>suda</w:t>
      </w:r>
    </w:p>
    <w:p w:rsidRDefault="00A96A12" w:rsidP="00B355FA" w:rsidR="00A96A12" w:rsidRPr="00C413CC">
      <w:pPr>
        <w:ind w:left="360"/>
      </w:pPr>
    </w:p>
    <w:sectPr w:rsidSect="00A96A12" w:rsidR="00A96A12" w:rsidRPr="00C413CC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C4E" w:rsidP="008F03F1" w:rsidR="00403C4E">
      <w:r>
        <w:separator/>
      </w:r>
    </w:p>
  </w:endnote>
  <w:endnote w:id="0" w:type="continuationSeparator">
    <w:p w:rsidRDefault="00403C4E" w:rsidP="008F03F1" w:rsidR="00403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C4E" w:rsidP="008F03F1" w:rsidR="00403C4E">
      <w:r>
        <w:separator/>
      </w:r>
    </w:p>
  </w:footnote>
  <w:footnote w:id="0" w:type="continuationSeparator">
    <w:p w:rsidRDefault="00403C4E" w:rsidP="008F03F1" w:rsidR="00403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764C">
      <w:rPr>
        <w:noProof/>
      </w:rPr>
      <w:t>1</w:t>
    </w:r>
    <w:r>
      <w:fldChar w:fldCharType="end"/>
    </w: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  <w:p w:rsidRDefault="00067740" w:rsidR="0006774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3CE2"/>
    <w:rsid w:val="000225C2"/>
    <w:rsid w:val="00050EF7"/>
    <w:rsid w:val="00067740"/>
    <w:rsid w:val="00096172"/>
    <w:rsid w:val="000F7610"/>
    <w:rsid w:val="00193E07"/>
    <w:rsid w:val="001C0BFB"/>
    <w:rsid w:val="001F0CBA"/>
    <w:rsid w:val="002C5A29"/>
    <w:rsid w:val="00302842"/>
    <w:rsid w:val="00331A9B"/>
    <w:rsid w:val="003B7B9C"/>
    <w:rsid w:val="003C2DC9"/>
    <w:rsid w:val="00403C4E"/>
    <w:rsid w:val="004270FB"/>
    <w:rsid w:val="0042764C"/>
    <w:rsid w:val="004A1713"/>
    <w:rsid w:val="004B583E"/>
    <w:rsid w:val="004C54A0"/>
    <w:rsid w:val="00516770"/>
    <w:rsid w:val="00556D94"/>
    <w:rsid w:val="005D34CC"/>
    <w:rsid w:val="006215D4"/>
    <w:rsid w:val="006320A4"/>
    <w:rsid w:val="0070183C"/>
    <w:rsid w:val="00722A07"/>
    <w:rsid w:val="007803BF"/>
    <w:rsid w:val="00786BAD"/>
    <w:rsid w:val="007B365B"/>
    <w:rsid w:val="008620CE"/>
    <w:rsid w:val="00864355"/>
    <w:rsid w:val="008D14D3"/>
    <w:rsid w:val="008F03F1"/>
    <w:rsid w:val="00A54649"/>
    <w:rsid w:val="00A74937"/>
    <w:rsid w:val="00A96A12"/>
    <w:rsid w:val="00AB6833"/>
    <w:rsid w:val="00AF45CD"/>
    <w:rsid w:val="00B355FA"/>
    <w:rsid w:val="00B841D4"/>
    <w:rsid w:val="00B918B5"/>
    <w:rsid w:val="00BE5BCF"/>
    <w:rsid w:val="00C413CC"/>
    <w:rsid w:val="00C86C5E"/>
    <w:rsid w:val="00C91BAF"/>
    <w:rsid w:val="00CD41B5"/>
    <w:rsid w:val="00D31FB4"/>
    <w:rsid w:val="00DA4E5E"/>
    <w:rsid w:val="00DE0F60"/>
    <w:rsid w:val="00E30374"/>
    <w:rsid w:val="00E82FD5"/>
    <w:rsid w:val="00E94631"/>
    <w:rsid w:val="00EC396D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0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1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0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1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kal.do obavijesti o prodaji pred OS Sisak</izvorni_sadrzaj>
    <derivirana_varijabla naziv="DomainObject.Predmet.PrimjedbaSuca_1">kal.do obavijesti o prodaji pred OS Sisak</derivirana_varijabla>
  </DomainObject.Predmet.PrimjedbaSuca>
  <DomainObject.Predmet.ProtustrankaFormated>
    <izvorni_sadrzaj>  ČUTIĆ društvo s ograničenom odgovornošću za građevinarstvo, trgovinu i usluge u stečaju</izvorni_sadrzaj>
    <derivirana_varijabla naziv="DomainObject.Predmet.ProtustrankaFormated_1">  ČUTIĆ društvo s ograničenom odgovornošću za građevinarstvo, trgovinu i usluge u stečaju</derivirana_varijabla>
  </DomainObject.Predmet.ProtustrankaFormated>
  <DomainObject.Predmet.ProtustrankaFormatedOIB>
    <izvorni_sadrzaj>  ČUTIĆ društvo s ograničenom odgovornošću za građevinarstvo, trgovinu i usluge u stečaju, OIB 98773205034</izvorni_sadrzaj>
    <derivirana_varijabla naziv="DomainObject.Predmet.ProtustrankaFormatedOIB_1">  ČUTIĆ društvo s ograničenom odgovornošću za građevinarstvo, trgovinu i usluge u stečaju, OIB 98773205034</derivirana_varijabla>
  </DomainObject.Predmet.ProtustrankaFormatedOIB>
  <DomainObject.Predmet.ProtustrankaFormatedWithAdress>
    <izvorni_sadrzaj> ČUTIĆ društvo s ograničenom odgovornošću za građevinarstvo, trgovinu i usluge u stečaju, Vinogradska 44, 44320 Kutina</izvorni_sadrzaj>
    <derivirana_varijabla naziv="DomainObject.Predmet.ProtustrankaFormatedWithAdress_1"> ČUTIĆ društvo s ograničenom odgovornošću za građevinarstvo, trgovinu i usluge u stečaju, Vinogradska 44, 44320 Kutina</derivirana_varijabla>
  </DomainObject.Predmet.ProtustrankaFormatedWithAdress>
  <DomainObject.Predmet.ProtustrankaFormatedWithAdressOIB>
    <izvorni_sadrzaj> ČUTIĆ društvo s ograničenom odgovornošću za građevinarstvo, trgovinu i usluge u stečaju, OIB 98773205034, Vinogradska 44, 44320 Kutina</izvorni_sadrzaj>
    <derivirana_varijabla naziv="DomainObject.Predmet.ProtustrankaFormatedWithAdressOIB_1"> ČUTIĆ društvo s ograničenom odgovornošću za građevinarstvo, trgovinu i usluge u stečaju, OIB 98773205034, Vinogradska 44, 44320 Kutina</derivirana_varijabla>
  </DomainObject.Predmet.ProtustrankaFormatedWithAdressOIB>
  <DomainObject.Predmet.ProtustrankaWithAdress>
    <izvorni_sadrzaj>ČUTIĆ društvo s ograničenom odgovornošću za građevinarstvo, trgovinu i usluge u stečaju Vinogradska 44, 44320 Kutina</izvorni_sadrzaj>
    <derivirana_varijabla naziv="DomainObject.Predmet.ProtustrankaWithAdress_1">ČUTIĆ društvo s ograničenom odgovornošću za građevinarstvo, trgovinu i usluge u stečaju Vinogradska 44, 44320 Kutina</derivirana_varijabla>
  </DomainObject.Predmet.ProtustrankaWithAdress>
  <DomainObject.Predmet.ProtustrankaWithAdressOIB>
    <izvorni_sadrzaj>ČUTIĆ društvo s ograničenom odgovornošću za građevinarstvo, trgovinu i usluge u stečaju, OIB 98773205034, Vinogradska 44, 44320 Kutina</izvorni_sadrzaj>
    <derivirana_varijabla naziv="DomainObject.Predmet.ProtustrankaWithAdressOIB_1">ČUTIĆ društvo s ograničenom odgovornošću za građevinarstvo, trgovinu i usluge u stečaju, OIB 98773205034, Vinogradska 44, 44320 Kutina</derivirana_varijabla>
  </DomainObject.Predmet.ProtustrankaWithAdressOIB>
  <DomainObject.Predmet.ProtustrankaNazivFormated>
    <izvorni_sadrzaj>ČUTIĆ društvo s ograničenom odgovornošću za građevinarstvo, trgovinu i usluge u stečaju</izvorni_sadrzaj>
    <derivirana_varijabla naziv="DomainObject.Predmet.ProtustrankaNazivFormated_1">ČUTIĆ društvo s ograničenom odgovornošću za građevinarstvo, trgovinu i usluge u stečaju</derivirana_varijabla>
  </DomainObject.Predmet.ProtustrankaNazivFormated>
  <DomainObject.Predmet.ProtustrankaNazivFormatedOIB>
    <izvorni_sadrzaj>ČUTIĆ društvo s ograničenom odgovornošću za građevinarstvo, trgovinu i usluge u stečaju, OIB 98773205034</izvorni_sadrzaj>
    <derivirana_varijabla naziv="DomainObject.Predmet.ProtustrankaNazivFormatedOIB_1">ČUTIĆ društvo s ograničenom odgovornošću za građevinarstvo, trgovinu i usluge u stečaju, OIB 98773205034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ČUTIĆ društvo s ograničenom odgovornošću za građevinarstvo, trgovinu i usluge u stečaju</item>
    </izvorni_sadrzaj>
    <derivirana_varijabla naziv="DomainObject.Predmet.ProtuStrankaListFormated_1">
      <item>ČUTIĆ društvo s ograničenom odgovornošću za građevinarstvo, trgovinu i usluge u stečaju</item>
    </derivirana_varijabla>
  </DomainObject.Predmet.ProtuStrankaListFormated>
  <DomainObject.Predmet.ProtuStrankaListFormatedOIB>
    <izvorni_sadrzaj>
      <item>ČUTIĆ društvo s ograničenom odgovornošću za građevinarstvo, trgovinu i usluge u stečaju, OIB 98773205034</item>
    </izvorni_sadrzaj>
    <derivirana_varijabla naziv="DomainObject.Predmet.ProtuStrankaListFormatedOIB_1">
      <item>ČUTIĆ društvo s ograničenom odgovornošću za građevinarstvo, trgovinu i usluge u stečaju, OIB 98773205034</item>
    </derivirana_varijabla>
  </DomainObject.Predmet.ProtuStrankaListFormatedOIB>
  <DomainObject.Predmet.ProtuStrankaListFormatedWithAdress>
    <izvorni_sadrzaj>
      <item>ČUTIĆ društvo s ograničenom odgovornošću za građevinarstvo, trgovinu i usluge u stečaju, Vinogradska 44, 44320 Kutina</item>
    </izvorni_sadrzaj>
    <derivirana_varijabla naziv="DomainObject.Predmet.ProtuStrankaListFormatedWithAdress_1">
      <item>ČUTIĆ društvo s ograničenom odgovornošću za građevinarstvo, trgovinu i usluge u stečaju, Vinogradska 44, 44320 Kutina</item>
    </derivirana_varijabla>
  </DomainObject.Predmet.ProtuStrankaListFormatedWithAdress>
  <DomainObject.Predmet.ProtuStrankaListFormatedWithAdressOIB>
    <izvorni_sadrzaj>
      <item>ČUTIĆ društvo s ograničenom odgovornošću za građevinarstvo, trgovinu i usluge u stečaju, OIB 98773205034, Vinogradska 44, 44320 Kutina</item>
    </izvorni_sadrzaj>
    <derivirana_varijabla naziv="DomainObject.Predmet.ProtuStrankaListFormatedWithAdressOIB_1">
      <item>ČUTIĆ društvo s ograničenom odgovornošću za građevinarstvo, trgovinu i usluge u stečaju, OIB 98773205034, Vinogradska 44, 44320 Kutina</item>
    </derivirana_varijabla>
  </DomainObject.Predmet.ProtuStrankaListFormatedWithAdressOIB>
  <DomainObject.Predmet.ProtuStrankaListNazivFormated>
    <izvorni_sadrzaj>
      <item>ČUTIĆ društvo s ograničenom odgovornošću za građevinarstvo, trgovinu i usluge u stečaju</item>
    </izvorni_sadrzaj>
    <derivirana_varijabla naziv="DomainObject.Predmet.ProtuStrankaListNazivFormated_1">
      <item>ČUTIĆ društvo s ograničenom odgovornošću za građevinarstvo, trgovinu i usluge u stečaju</item>
    </derivirana_varijabla>
  </DomainObject.Predmet.ProtuStrankaListNazivFormated>
  <DomainObject.Predmet.ProtuStrankaListNazivFormatedOIB>
    <izvorni_sadrzaj>
      <item>ČUTIĆ društvo s ograničenom odgovornošću za građevinarstvo, trgovinu i usluge u stečaju, OIB 98773205034</item>
    </izvorni_sadrzaj>
    <derivirana_varijabla naziv="DomainObject.Predmet.ProtuStrankaListNazivFormatedOIB_1">
      <item>ČUTIĆ društvo s ograničenom odgovornošću za građevinarstvo, trgovinu i usluge u stečaju, OIB 98773205034</item>
    </derivirana_varijabla>
  </DomainObject.Predmet.ProtuStrankaListNazivFormatedOIB>
  <DomainObject.Predmet.OstaliListFormated>
    <izvorni_sadrzaj>
      <item>Ivan Ćutić</item>
      <item>Mate Balenović</item>
    </izvorni_sadrzaj>
    <derivirana_varijabla naziv="DomainObject.Predmet.OstaliListFormated_1">
      <item>Ivan Ćutić</item>
      <item>Mate Balenović</item>
    </derivirana_varijabla>
  </DomainObject.Predmet.OstaliListFormated>
  <DomainObject.Predmet.OstaliListFormatedOIB>
    <izvorni_sadrzaj>
      <item>Ivan Ćutić, OIB 83970839049</item>
      <item>Mate Balenović, OIB 50117846393</item>
    </izvorni_sadrzaj>
    <derivirana_varijabla naziv="DomainObject.Predmet.OstaliListFormatedOIB_1">
      <item>Ivan Ćutić, OIB 83970839049</item>
      <item>Mate Balenović, OIB 50117846393</item>
    </derivirana_varijabla>
  </DomainObject.Predmet.OstaliListFormatedOIB>
  <DomainObject.Predmet.OstaliListFormatedWithAdress>
    <izvorni_sadrzaj>
      <item>Ivan Ćutić, Ulica Dragutina Domjanića 2, 44320 Kutina</item>
      <item>Mate Balenović, Zeleni dol 6a, 10000 Zagreb</item>
    </izvorni_sadrzaj>
    <derivirana_varijabla naziv="DomainObject.Predmet.OstaliListFormatedWithAdress_1">
      <item>Ivan Ćutić, Ulica Dragutina Domjanića 2, 44320 Kutina</item>
      <item>Mate Balenović, Zeleni dol 6a, 10000 Zagreb</item>
    </derivirana_varijabla>
  </DomainObject.Predmet.OstaliListFormatedWithAdress>
  <DomainObject.Predmet.OstaliListFormatedWithAdressOIB>
    <izvorni_sadrzaj>
      <item>Ivan Ćutić, OIB 83970839049, Ulica Dragutina Domjanića 2, 44320 Kutina</item>
      <item>Mate Balenović, OIB 50117846393, Zeleni dol 6a, 10000 Zagreb</item>
    </izvorni_sadrzaj>
    <derivirana_varijabla naziv="DomainObject.Predmet.OstaliListFormatedWithAdressOIB_1">
      <item>Ivan Ćutić, OIB 83970839049, Ulica Dragutina Domjanića 2, 44320 Kutina</item>
      <item>Mate Balenović, OIB 50117846393, Zeleni dol 6a, 10000 Zagreb</item>
    </derivirana_varijabla>
  </DomainObject.Predmet.OstaliListFormatedWithAdressOIB>
  <DomainObject.Predmet.OstaliListNazivFormated>
    <izvorni_sadrzaj>
      <item>Ivan Ćutić</item>
      <item>Mate Balenović</item>
    </izvorni_sadrzaj>
    <derivirana_varijabla naziv="DomainObject.Predmet.OstaliListNazivFormated_1">
      <item>Ivan Ćutić</item>
      <item>Mate Balenović</item>
    </derivirana_varijabla>
  </DomainObject.Predmet.OstaliListNazivFormated>
  <DomainObject.Predmet.OstaliListNazivFormatedOIB>
    <izvorni_sadrzaj>
      <item>Ivan Ćutić, OIB 83970839049</item>
      <item>Mate Balenović, OIB 50117846393</item>
    </izvorni_sadrzaj>
    <derivirana_varijabla naziv="DomainObject.Predmet.OstaliListNazivFormatedOIB_1">
      <item>Ivan Ćutić, OIB 83970839049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ČUTIĆ društvo s ograničenom odgovornošću za građevinarstvo, trgovinu i usluge u stečaju</izvorni_sadrzaj>
    <derivirana_varijabla naziv="DomainObject.Predmet.ProtustrankaIDrugi_1">ČUTIĆ društvo s ograničenom odgovornošću za građevinarstvo, trgovinu i usluge u stečaju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ČUTIĆ društvo s ograničenom odgovornošću za građevinarstvo, trgovinu i usluge u stečaju, OIB 98773205034, Vinogradska 44, 44320 Kutina</izvorni_sadrzaj>
    <derivirana_varijabla naziv="DomainObject.Predmet.ProtustrankaIDrugiAdressOIB_1">ČUTIĆ društvo s ograničenom odgovornošću za građevinarstvo, trgovinu i usluge u stečaju, OIB 98773205034, Vinogradska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ČUTIĆ društvo s ograničenom odgovornošću za građevinarstvo, trgovinu i usluge u stečaju</item>
      <item>Ivan Ćutić</item>
      <item>Mate Balenović</item>
    </izvorni_sadrzaj>
    <derivirana_varijabla naziv="DomainObject.Predmet.SudioniciListNaziv_1">
      <item>RH MF Porezna uprava, Područni ured Sisak</item>
      <item>ČUTIĆ društvo s ograničenom odgovornošću za građevinarstvo, trgovinu i usluge u stečaju</item>
      <item>Ivan Ćutić</item>
      <item>Mate Balenović</item>
    </derivirana_varijabla>
  </DomainObject.Predmet.SudioniciListNaziv>
  <DomainObject.Predmet.SudioniciListAdressOIB>
    <izvorni_sadrzaj>
      <item>RH MF Porezna uprava, Područni ured Sisak, OIB 18683136487, S. i A. Radića 30,44000 Sisak</item>
      <item>ČUTIĆ društvo s ograničenom odgovornošću za građevinarstvo, trgovinu i usluge u stečaju, OIB 98773205034, Vinogradska 44,44320 Kutina</item>
      <item>Ivan Ćutić, OIB 83970839049, Ulica Dragutina Domjanića 2,44320 Kutina</item>
      <item>Mate Balenović, OIB 50117846393, Zeleni dol 6a,10000 Zagreb</item>
    </izvorni_sadrzaj>
    <derivirana_varijabla naziv="DomainObject.Predmet.SudioniciListAdressOIB_1">
      <item>RH MF Porezna uprava, Područni ured Sisak, OIB 18683136487, S. i A. Radića 30,44000 Sisak</item>
      <item>ČUTIĆ društvo s ograničenom odgovornošću za građevinarstvo, trgovinu i usluge u stečaju, OIB 98773205034, Vinogradska 44,44320 Kutina</item>
      <item>Ivan Ćutić, OIB 83970839049, Ulica Dragutina Domjanića 2,44320 Kutina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98773205034</item>
      <item>, OIB 83970839049</item>
      <item>, OIB 50117846393</item>
    </izvorni_sadrzaj>
    <derivirana_varijabla naziv="DomainObject.Predmet.SudioniciListNazivOIB_1">
      <item>, OIB 18683136487</item>
      <item>, OIB 98773205034</item>
      <item>, OIB 83970839049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2016.</izvorni_sadrzaj>
    <derivirana_varijabla naziv="DomainObject.Predmet.DatumZadnjeOdrzaneSudskeRadnje_1">27. travnja 2016.</derivirana_varijabla>
  </DomainObject.Predmet.DatumZadnjeOdrzaneSudskeRadnje>
  <DomainObject.PredzadnjaOdlukaIzPredmeta.DatumDonosenjaOdluke>
    <izvorni_sadrzaj>11. studenog 2016.</izvorni_sadrzaj>
    <derivirana_varijabla naziv="DomainObject.PredzadnjaOdlukaIzPredmeta.DatumDonosenjaOdluke_1">11. studenog 2016.</derivirana_varijabla>
  </DomainObject.PredzadnjaOdlukaIzPredmeta.DatumDonosenjaOdluke>
  <DomainObject.PredzadnjaOdlukaIzPredmeta.Oznaka>
    <izvorni_sadrzaj>St-741/2016-24</izvorni_sadrzaj>
    <derivirana_varijabla naziv="DomainObject.PredzadnjaOdlukaIzPredmeta.Oznaka_1">St-741/2016-24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EAA19-59E9-4031-AF5B-23BD6B678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317</properties:Words>
  <properties:Characters>1652</properties:Characters>
  <properties:Lines>75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2019-06-04T11:36:00Z</dcterms:created>
  <dc:creator>Korisnik</dc:creator>
  <cp:lastModifiedBy>Draženka Prpić</cp:lastModifiedBy>
  <cp:lastPrinted>2019-06-04T11:51:00Z</cp:lastPrinted>
  <dcterms:modified xmlns:xsi="http://www.w3.org/2001/XMLSchema-instance" xsi:type="dcterms:W3CDTF">2019-06-04T11:51:00Z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-ODREĐUJE SE UPIS STEČAJNE MASE U SUDSKI REGISTAR i imenovanje upravitelja -St-741-16.docx)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