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ae63a" w14:paraId="99ae63a" w:rsidRDefault="008B7C03" w:rsidP="00E67C3C" w:rsidR="008B7C03">
      <w:pPr>
        <w:pStyle w:val="Bezproreda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0038E1" w:rsidP="00E67C3C" w:rsidR="000038E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7C3C" w:rsidP="00E67C3C" w:rsidR="00E67C3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967A5" w:rsidP="008967A5" w:rsidR="008967A5" w:rsidRPr="00E67C3C">
      <w:pPr>
        <w:pStyle w:val="Zaglavlje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9 St-1010/2015</w:t>
      </w:r>
    </w:p>
    <w:p w:rsidRDefault="00F03E32" w:rsidP="008967A5" w:rsidR="008967A5" w:rsidRPr="00E67C3C">
      <w:pPr>
        <w:pStyle w:val="Zaglavlje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9 St-983</w:t>
      </w:r>
      <w:r w:rsidR="00A11491">
        <w:rPr>
          <w:rFonts w:cs="Times New Roman" w:hAnsi="Times New Roman" w:ascii="Times New Roman"/>
          <w:sz w:val="24"/>
          <w:szCs w:val="24"/>
        </w:rPr>
        <w:t>/2016</w:t>
      </w:r>
    </w:p>
    <w:p w:rsidRDefault="00E67C3C" w:rsidP="00E67C3C" w:rsidR="00E67C3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7C3C" w:rsidP="00E67C3C" w:rsidR="00E67C3C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E67C3C" w:rsidP="00E67C3C" w:rsidR="00E67C3C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ZADRU</w:t>
      </w:r>
    </w:p>
    <w:p w:rsidRDefault="00E67C3C" w:rsidP="00E67C3C" w:rsidR="00E67C3C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STALNA SLUŽBA U ŠIBENIKU</w:t>
      </w:r>
    </w:p>
    <w:p w:rsidRDefault="00E67C3C" w:rsidP="00E67C3C" w:rsidR="00E67C3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038E1" w:rsidP="00E67C3C" w:rsidR="000038E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7C3C" w:rsidP="00E67C3C" w:rsidR="00E67C3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7C3C" w:rsidP="00E67C3C" w:rsidR="00E67C3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 J E Š E N J E </w:t>
      </w:r>
    </w:p>
    <w:p w:rsidRDefault="00E67C3C" w:rsidP="00E67C3C" w:rsidR="00E67C3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67C3C" w:rsidP="00A43D9A" w:rsidR="00E67C3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Zadru, Stalna služba u Šibeniku, po sucu Tereziji Goreta kao stečajnom sucu, u stečajnom predmetu pre</w:t>
      </w:r>
      <w:r w:rsidR="00540593">
        <w:rPr>
          <w:rFonts w:cs="Times New Roman" w:hAnsi="Times New Roman" w:ascii="Times New Roman"/>
          <w:sz w:val="24"/>
          <w:szCs w:val="24"/>
        </w:rPr>
        <w:t>dlagatelja Financijska agencija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540593">
        <w:rPr>
          <w:rFonts w:cs="Times New Roman" w:hAnsi="Times New Roman" w:ascii="Times New Roman"/>
          <w:sz w:val="24"/>
          <w:szCs w:val="24"/>
        </w:rPr>
        <w:t xml:space="preserve">RC Split </w:t>
      </w:r>
      <w:r>
        <w:rPr>
          <w:rFonts w:cs="Times New Roman" w:hAnsi="Times New Roman" w:ascii="Times New Roman"/>
          <w:sz w:val="24"/>
          <w:szCs w:val="24"/>
        </w:rPr>
        <w:t>za otvaranje stečajnog postupka nad dužnikom</w:t>
      </w:r>
      <w:r w:rsidR="00EE5385">
        <w:rPr>
          <w:rFonts w:cs="Times New Roman" w:hAnsi="Times New Roman" w:ascii="Times New Roman"/>
          <w:sz w:val="24"/>
          <w:szCs w:val="24"/>
        </w:rPr>
        <w:t xml:space="preserve"> </w:t>
      </w:r>
      <w:r w:rsidR="00F03E32">
        <w:rPr>
          <w:rFonts w:cs="Times New Roman" w:hAnsi="Times New Roman" w:ascii="Times New Roman"/>
          <w:sz w:val="24"/>
          <w:szCs w:val="24"/>
        </w:rPr>
        <w:t>DUĆAN j.d.o.o. iz Šibenika, Branitelja Domovinskog rata 2E, OIB: 15587157637</w:t>
      </w:r>
      <w:r w:rsidR="00B14C98">
        <w:rPr>
          <w:rFonts w:cs="Times New Roman" w:hAnsi="Times New Roman" w:ascii="Times New Roman"/>
          <w:sz w:val="24"/>
          <w:szCs w:val="24"/>
        </w:rPr>
        <w:t>,</w:t>
      </w:r>
      <w:r w:rsidR="00540593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dana </w:t>
      </w:r>
      <w:r w:rsidR="00242A8A">
        <w:rPr>
          <w:rFonts w:cs="Times New Roman" w:hAnsi="Times New Roman" w:ascii="Times New Roman"/>
          <w:sz w:val="24"/>
          <w:szCs w:val="24"/>
        </w:rPr>
        <w:t>0</w:t>
      </w:r>
      <w:r w:rsidR="00C5171F">
        <w:rPr>
          <w:rFonts w:cs="Times New Roman" w:hAnsi="Times New Roman" w:ascii="Times New Roman"/>
          <w:sz w:val="24"/>
          <w:szCs w:val="24"/>
        </w:rPr>
        <w:t>9</w:t>
      </w:r>
      <w:r w:rsidR="00242A8A">
        <w:rPr>
          <w:rFonts w:cs="Times New Roman" w:hAnsi="Times New Roman" w:ascii="Times New Roman"/>
          <w:sz w:val="24"/>
          <w:szCs w:val="24"/>
        </w:rPr>
        <w:t>. studenog</w:t>
      </w:r>
      <w:r>
        <w:rPr>
          <w:rFonts w:cs="Times New Roman" w:hAnsi="Times New Roman" w:ascii="Times New Roman"/>
          <w:sz w:val="24"/>
          <w:szCs w:val="24"/>
        </w:rPr>
        <w:t xml:space="preserve"> 2016. </w:t>
      </w:r>
      <w:r w:rsidR="00EE523F">
        <w:rPr>
          <w:rFonts w:cs="Times New Roman" w:hAnsi="Times New Roman" w:ascii="Times New Roman"/>
          <w:sz w:val="24"/>
          <w:szCs w:val="24"/>
        </w:rPr>
        <w:t>g</w:t>
      </w:r>
      <w:r>
        <w:rPr>
          <w:rFonts w:cs="Times New Roman" w:hAnsi="Times New Roman" w:ascii="Times New Roman"/>
          <w:sz w:val="24"/>
          <w:szCs w:val="24"/>
        </w:rPr>
        <w:t>odine</w:t>
      </w:r>
    </w:p>
    <w:p w:rsidRDefault="00424F74" w:rsidP="00424F74" w:rsidR="00424F7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8967A5" w:rsidP="00424F74" w:rsidR="008967A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424F74" w:rsidP="00424F74" w:rsidR="00424F7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 i j e š i o  j e </w:t>
      </w:r>
    </w:p>
    <w:p w:rsidRDefault="00E67C3C" w:rsidP="00E67C3C" w:rsidR="00E67C3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8967A5" w:rsidP="00E67C3C" w:rsidR="008967A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E67C3C" w:rsidP="00E67C3C" w:rsidR="00E67C3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1. Pozivaju se osobe koje imaju pravni interes da se provode stečajni postupak nad dužnikom</w:t>
      </w:r>
      <w:r w:rsidR="00557B3D">
        <w:rPr>
          <w:rFonts w:cs="Times New Roman" w:hAnsi="Times New Roman" w:ascii="Times New Roman"/>
          <w:sz w:val="24"/>
          <w:szCs w:val="24"/>
        </w:rPr>
        <w:t xml:space="preserve"> </w:t>
      </w:r>
      <w:r w:rsidR="00F03E32">
        <w:rPr>
          <w:rFonts w:cs="Times New Roman" w:hAnsi="Times New Roman" w:ascii="Times New Roman"/>
          <w:sz w:val="24"/>
          <w:szCs w:val="24"/>
        </w:rPr>
        <w:t>DUĆAN j.d.o.o. iz Šibenika, Branitelja Domovinskog rata 2E, OIB: 15587157637</w:t>
      </w:r>
      <w:r>
        <w:rPr>
          <w:rFonts w:cs="Times New Roman" w:hAnsi="Times New Roman" w:ascii="Times New Roman"/>
          <w:sz w:val="24"/>
          <w:szCs w:val="24"/>
        </w:rPr>
        <w:t>, da u roku od 15 dana od dana objave ovog rješenja na e-oglasnoj ploči suda, solidarno uplate na sudski depozit ovog suda broj HR 43 2390001-130000085</w:t>
      </w:r>
      <w:r w:rsidR="00540593">
        <w:rPr>
          <w:rFonts w:cs="Times New Roman" w:hAnsi="Times New Roman" w:ascii="Times New Roman"/>
          <w:sz w:val="24"/>
          <w:szCs w:val="24"/>
        </w:rPr>
        <w:t>7, s pozivom na broj 05 221</w:t>
      </w:r>
      <w:r w:rsidR="00F03E32">
        <w:rPr>
          <w:rFonts w:cs="Times New Roman" w:hAnsi="Times New Roman" w:ascii="Times New Roman"/>
          <w:sz w:val="24"/>
          <w:szCs w:val="24"/>
        </w:rPr>
        <w:t>-983</w:t>
      </w:r>
      <w:r w:rsidR="00EE523F">
        <w:rPr>
          <w:rFonts w:cs="Times New Roman" w:hAnsi="Times New Roman" w:ascii="Times New Roman"/>
          <w:sz w:val="24"/>
          <w:szCs w:val="24"/>
        </w:rPr>
        <w:t>-</w:t>
      </w:r>
      <w:r w:rsidR="00A11491">
        <w:rPr>
          <w:rFonts w:cs="Times New Roman" w:hAnsi="Times New Roman" w:ascii="Times New Roman"/>
          <w:sz w:val="24"/>
          <w:szCs w:val="24"/>
        </w:rPr>
        <w:t>2016</w:t>
      </w:r>
      <w:r w:rsidR="00FB6981">
        <w:rPr>
          <w:rFonts w:cs="Times New Roman" w:hAnsi="Times New Roman" w:ascii="Times New Roman"/>
          <w:sz w:val="24"/>
          <w:szCs w:val="24"/>
        </w:rPr>
        <w:t xml:space="preserve"> iznos od </w:t>
      </w:r>
      <w:r w:rsidR="00F03E32">
        <w:rPr>
          <w:rFonts w:cs="Times New Roman" w:hAnsi="Times New Roman" w:ascii="Times New Roman"/>
          <w:sz w:val="24"/>
          <w:szCs w:val="24"/>
        </w:rPr>
        <w:t>10</w:t>
      </w:r>
      <w:r>
        <w:rPr>
          <w:rFonts w:cs="Times New Roman" w:hAnsi="Times New Roman" w:ascii="Times New Roman"/>
          <w:sz w:val="24"/>
          <w:szCs w:val="24"/>
        </w:rPr>
        <w:t>.000</w:t>
      </w:r>
      <w:r w:rsidR="00424F74">
        <w:rPr>
          <w:rFonts w:cs="Times New Roman" w:hAnsi="Times New Roman" w:ascii="Times New Roman"/>
          <w:sz w:val="24"/>
          <w:szCs w:val="24"/>
        </w:rPr>
        <w:t>,00 kuna, na ime predujma za pokriće troškova kako prethodnog tako i otvorenog stečajnog postupka, te da u istom roku potvrdu o uplati dostave u sudski spis.</w:t>
      </w:r>
      <w:r w:rsidR="00101B5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424F74" w:rsidP="00E67C3C" w:rsidR="00424F7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24F74" w:rsidP="00E67C3C" w:rsidR="00424F7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2. Ovo rješenje objavit će se ne e-oglasnoj ploči suda.</w:t>
      </w:r>
    </w:p>
    <w:p w:rsidRDefault="00424F74" w:rsidP="00E67C3C" w:rsidR="00424F7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24F74" w:rsidP="00E67C3C" w:rsidR="001D212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3. Ako niti jedan vjerovnik ne predujmi trošak po pozivu suda, sud će po službenoj dužnosti donijeti rješenje o otvaranju i zaključenju stečajnog postupka nad </w:t>
      </w:r>
      <w:r w:rsidR="00540593">
        <w:rPr>
          <w:rFonts w:cs="Times New Roman" w:hAnsi="Times New Roman" w:ascii="Times New Roman"/>
          <w:sz w:val="24"/>
          <w:szCs w:val="24"/>
        </w:rPr>
        <w:t xml:space="preserve">dužnikom  </w:t>
      </w:r>
      <w:r w:rsidR="00F03E32">
        <w:rPr>
          <w:rFonts w:cs="Times New Roman" w:hAnsi="Times New Roman" w:ascii="Times New Roman"/>
          <w:sz w:val="24"/>
          <w:szCs w:val="24"/>
        </w:rPr>
        <w:t>DUĆAN j.d.o.o. iz Šibenika, Branitelja Domovinskog rata 2E, OIB: 15587157637</w:t>
      </w:r>
      <w:r w:rsidR="00EE5385">
        <w:rPr>
          <w:rFonts w:cs="Times New Roman" w:hAnsi="Times New Roman" w:ascii="Times New Roman"/>
          <w:sz w:val="24"/>
          <w:szCs w:val="24"/>
        </w:rPr>
        <w:t>.</w:t>
      </w:r>
    </w:p>
    <w:p w:rsidRDefault="008967A5" w:rsidP="00E67C3C" w:rsidR="008967A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24F74" w:rsidP="00424F74" w:rsidR="00424F7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424F74" w:rsidP="00424F74" w:rsidR="00424F7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8967A5" w:rsidP="00424F74" w:rsidR="008967A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424F74" w:rsidP="000038E1" w:rsidR="00424F74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Predlaga</w:t>
      </w:r>
      <w:r w:rsidR="00D12EBE">
        <w:rPr>
          <w:rFonts w:cs="Times New Roman" w:hAnsi="Times New Roman" w:ascii="Times New Roman"/>
          <w:sz w:val="24"/>
          <w:szCs w:val="24"/>
        </w:rPr>
        <w:t xml:space="preserve">telj je podnio ovom sudu dana </w:t>
      </w:r>
      <w:r w:rsidR="00F03E32">
        <w:rPr>
          <w:rFonts w:cs="Times New Roman" w:hAnsi="Times New Roman" w:ascii="Times New Roman"/>
          <w:sz w:val="24"/>
          <w:szCs w:val="24"/>
        </w:rPr>
        <w:t>10. kolovoza</w:t>
      </w:r>
      <w:r w:rsidR="00C5171F">
        <w:rPr>
          <w:rFonts w:cs="Times New Roman" w:hAnsi="Times New Roman" w:ascii="Times New Roman"/>
          <w:sz w:val="24"/>
          <w:szCs w:val="24"/>
        </w:rPr>
        <w:t xml:space="preserve"> </w:t>
      </w:r>
      <w:r w:rsidR="00242A8A">
        <w:rPr>
          <w:rFonts w:cs="Times New Roman" w:hAnsi="Times New Roman" w:ascii="Times New Roman"/>
          <w:sz w:val="24"/>
          <w:szCs w:val="24"/>
        </w:rPr>
        <w:t xml:space="preserve"> 2016</w:t>
      </w:r>
      <w:r>
        <w:rPr>
          <w:rFonts w:cs="Times New Roman" w:hAnsi="Times New Roman" w:ascii="Times New Roman"/>
          <w:sz w:val="24"/>
          <w:szCs w:val="24"/>
        </w:rPr>
        <w:t>.</w:t>
      </w:r>
      <w:r w:rsidR="00C03079">
        <w:rPr>
          <w:rFonts w:cs="Times New Roman" w:hAnsi="Times New Roman" w:ascii="Times New Roman"/>
          <w:sz w:val="24"/>
          <w:szCs w:val="24"/>
        </w:rPr>
        <w:t>g.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EE523F">
        <w:rPr>
          <w:rFonts w:cs="Times New Roman" w:hAnsi="Times New Roman" w:ascii="Times New Roman"/>
          <w:sz w:val="24"/>
          <w:szCs w:val="24"/>
        </w:rPr>
        <w:t>p</w:t>
      </w:r>
      <w:r>
        <w:rPr>
          <w:rFonts w:cs="Times New Roman" w:hAnsi="Times New Roman" w:ascii="Times New Roman"/>
          <w:sz w:val="24"/>
          <w:szCs w:val="24"/>
        </w:rPr>
        <w:t>rijedlog za otvaranje stečajnog postupka nad dužnikom. U prijedlogu navodi da je kod dužnika utvrđen stečajni razlog za otvaranje stečajnog postupka p</w:t>
      </w:r>
      <w:r w:rsidR="000038E1">
        <w:rPr>
          <w:rFonts w:cs="Times New Roman" w:hAnsi="Times New Roman" w:ascii="Times New Roman"/>
          <w:sz w:val="24"/>
          <w:szCs w:val="24"/>
        </w:rPr>
        <w:t>redviđen čl. 5 Stečajnog zakona (NN 71/15 dalje SZ)</w:t>
      </w:r>
    </w:p>
    <w:p w:rsidRDefault="00424F74" w:rsidP="00424F74" w:rsidR="00424F7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24F74" w:rsidP="000038E1" w:rsidR="00424F74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Rješenjem ovog suda od dana </w:t>
      </w:r>
      <w:r w:rsidR="00F03E32">
        <w:rPr>
          <w:rFonts w:cs="Times New Roman" w:hAnsi="Times New Roman" w:ascii="Times New Roman"/>
          <w:sz w:val="24"/>
          <w:szCs w:val="24"/>
        </w:rPr>
        <w:t>16. kolovoza</w:t>
      </w:r>
      <w:r w:rsidR="00540593">
        <w:rPr>
          <w:rFonts w:cs="Times New Roman" w:hAnsi="Times New Roman" w:ascii="Times New Roman"/>
          <w:sz w:val="24"/>
          <w:szCs w:val="24"/>
        </w:rPr>
        <w:t xml:space="preserve"> 2016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EE523F">
        <w:rPr>
          <w:rFonts w:cs="Times New Roman" w:hAnsi="Times New Roman" w:ascii="Times New Roman"/>
          <w:sz w:val="24"/>
          <w:szCs w:val="24"/>
        </w:rPr>
        <w:t>p</w:t>
      </w:r>
      <w:r>
        <w:rPr>
          <w:rFonts w:cs="Times New Roman" w:hAnsi="Times New Roman" w:ascii="Times New Roman"/>
          <w:sz w:val="24"/>
          <w:szCs w:val="24"/>
        </w:rPr>
        <w:t xml:space="preserve">ozvan je zakonski zastupnik stečajnog dužnika da u spis dostavi javnobilježnički ovjereni </w:t>
      </w:r>
      <w:proofErr w:type="spellStart"/>
      <w:r>
        <w:rPr>
          <w:rFonts w:cs="Times New Roman" w:hAnsi="Times New Roman" w:ascii="Times New Roman"/>
          <w:sz w:val="24"/>
          <w:szCs w:val="24"/>
        </w:rPr>
        <w:t>prokazni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popis imovine, </w:t>
      </w:r>
      <w:r w:rsidR="00A11491">
        <w:rPr>
          <w:rFonts w:cs="Times New Roman" w:hAnsi="Times New Roman" w:ascii="Times New Roman"/>
          <w:sz w:val="24"/>
          <w:szCs w:val="24"/>
        </w:rPr>
        <w:t xml:space="preserve">kojeg </w:t>
      </w:r>
      <w:r w:rsidR="00B14C98">
        <w:rPr>
          <w:rFonts w:cs="Times New Roman" w:hAnsi="Times New Roman" w:ascii="Times New Roman"/>
          <w:sz w:val="24"/>
          <w:szCs w:val="24"/>
        </w:rPr>
        <w:t xml:space="preserve">isti </w:t>
      </w:r>
      <w:r w:rsidR="00242A8A">
        <w:rPr>
          <w:rFonts w:cs="Times New Roman" w:hAnsi="Times New Roman" w:ascii="Times New Roman"/>
          <w:sz w:val="24"/>
          <w:szCs w:val="24"/>
        </w:rPr>
        <w:t>nije dostavio</w:t>
      </w:r>
      <w:r w:rsidR="00FD2519">
        <w:rPr>
          <w:rFonts w:cs="Times New Roman" w:hAnsi="Times New Roman" w:ascii="Times New Roman"/>
          <w:sz w:val="24"/>
          <w:szCs w:val="24"/>
        </w:rPr>
        <w:t xml:space="preserve">, međutim na ročištu radi utvrđenja pretpostavki za otvaranje stečajnog postupka zakonski zastupnik je izjavio da dužnik nema nikakve imovine. </w:t>
      </w:r>
    </w:p>
    <w:p w:rsidRDefault="00F03E32" w:rsidP="000038E1" w:rsidR="00F03E3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F03E32" w:rsidP="000038E1" w:rsidR="00F03E3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A11491" w:rsidP="00424F74" w:rsidR="00A1149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242A8A" w:rsidP="00424F74" w:rsidR="00242A8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E5385" w:rsidP="00EE5385" w:rsidR="00EE5385" w:rsidRPr="00E67C3C">
      <w:pPr>
        <w:pStyle w:val="Zaglavlje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2 -                     </w:t>
      </w:r>
      <w:r w:rsidR="00964195">
        <w:rPr>
          <w:rFonts w:cs="Times New Roman" w:hAnsi="Times New Roman" w:ascii="Times New Roman"/>
          <w:sz w:val="24"/>
          <w:szCs w:val="24"/>
        </w:rPr>
        <w:t xml:space="preserve">                        </w:t>
      </w:r>
      <w:r w:rsidR="00F03E32">
        <w:rPr>
          <w:rFonts w:cs="Times New Roman" w:hAnsi="Times New Roman" w:ascii="Times New Roman"/>
          <w:sz w:val="24"/>
          <w:szCs w:val="24"/>
        </w:rPr>
        <w:t>9 St-983</w:t>
      </w:r>
      <w:r w:rsidR="00964195">
        <w:rPr>
          <w:rFonts w:cs="Times New Roman" w:hAnsi="Times New Roman" w:ascii="Times New Roman"/>
          <w:sz w:val="24"/>
          <w:szCs w:val="24"/>
        </w:rPr>
        <w:t>/2016</w:t>
      </w:r>
    </w:p>
    <w:p w:rsidRDefault="00EE5385" w:rsidP="00EE5385" w:rsidR="00EE538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EE5385" w:rsidP="00EE5385" w:rsidR="00EE538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0038E1" w:rsidP="00EE5385" w:rsidR="000038E1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postupku je izvršen uvid u dokumentaciju u spisu iz koje je razvidno da je kod stečajnog dužnika ostvaren stečajni razlog predviđen </w:t>
      </w:r>
      <w:proofErr w:type="spellStart"/>
      <w:r>
        <w:rPr>
          <w:rFonts w:cs="Times New Roman" w:hAnsi="Times New Roman" w:ascii="Times New Roman"/>
          <w:sz w:val="24"/>
          <w:szCs w:val="24"/>
        </w:rPr>
        <w:t>čl</w:t>
      </w:r>
      <w:proofErr w:type="spellEnd"/>
      <w:r>
        <w:rPr>
          <w:rFonts w:cs="Times New Roman" w:hAnsi="Times New Roman" w:ascii="Times New Roman"/>
          <w:sz w:val="24"/>
          <w:szCs w:val="24"/>
        </w:rPr>
        <w:t>, 5 SZ, te da duž</w:t>
      </w:r>
      <w:r w:rsidR="006F1BDF">
        <w:rPr>
          <w:rFonts w:cs="Times New Roman" w:hAnsi="Times New Roman" w:ascii="Times New Roman"/>
          <w:sz w:val="24"/>
          <w:szCs w:val="24"/>
        </w:rPr>
        <w:t>nik nema imovine  koja bi</w:t>
      </w:r>
      <w:r>
        <w:rPr>
          <w:rFonts w:cs="Times New Roman" w:hAnsi="Times New Roman" w:ascii="Times New Roman"/>
          <w:sz w:val="24"/>
          <w:szCs w:val="24"/>
        </w:rPr>
        <w:t xml:space="preserve"> ušla u stečajnu masu i iz koje bi se mogli namiriti troškovi stečajnog postupka.</w:t>
      </w:r>
    </w:p>
    <w:p w:rsidRDefault="000038E1" w:rsidP="00424F74" w:rsidR="000038E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0038E1" w:rsidP="000038E1" w:rsidR="000038E1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Temeljem čl. 132. st. 1 SZ trebalo je riješiti kao u izreci rješenja.</w:t>
      </w:r>
    </w:p>
    <w:p w:rsidRDefault="000038E1" w:rsidP="00424F74" w:rsidR="000038E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0038E1" w:rsidP="000038E1" w:rsidR="000038E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038E1" w:rsidP="000038E1" w:rsidR="000038E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Šibeniku, </w:t>
      </w:r>
      <w:r w:rsidR="00C5171F">
        <w:rPr>
          <w:rFonts w:cs="Times New Roman" w:hAnsi="Times New Roman" w:ascii="Times New Roman"/>
          <w:sz w:val="24"/>
          <w:szCs w:val="24"/>
        </w:rPr>
        <w:t>09</w:t>
      </w:r>
      <w:r w:rsidR="00242A8A">
        <w:rPr>
          <w:rFonts w:cs="Times New Roman" w:hAnsi="Times New Roman" w:ascii="Times New Roman"/>
          <w:sz w:val="24"/>
          <w:szCs w:val="24"/>
        </w:rPr>
        <w:t>. studenog</w:t>
      </w:r>
      <w:r>
        <w:rPr>
          <w:rFonts w:cs="Times New Roman" w:hAnsi="Times New Roman" w:ascii="Times New Roman"/>
          <w:sz w:val="24"/>
          <w:szCs w:val="24"/>
        </w:rPr>
        <w:t xml:space="preserve"> 2016.</w:t>
      </w:r>
      <w:r w:rsidR="008967A5">
        <w:rPr>
          <w:rFonts w:cs="Times New Roman" w:hAnsi="Times New Roman" w:ascii="Times New Roman"/>
          <w:sz w:val="24"/>
          <w:szCs w:val="24"/>
        </w:rPr>
        <w:t>godine</w:t>
      </w:r>
    </w:p>
    <w:p w:rsidRDefault="000038E1" w:rsidP="000038E1" w:rsidR="000038E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038E1" w:rsidP="000038E1" w:rsidR="000038E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038E1" w:rsidP="000038E1" w:rsidR="000038E1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SUDAC</w:t>
      </w:r>
    </w:p>
    <w:p w:rsidRDefault="000038E1" w:rsidP="000038E1" w:rsidR="000038E1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CB0B39" w:rsidP="000038E1" w:rsidR="000038E1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Terezija Goreta</w:t>
      </w:r>
      <w:r w:rsidR="00FD2519">
        <w:rPr>
          <w:rFonts w:cs="Times New Roman" w:hAnsi="Times New Roman" w:ascii="Times New Roman"/>
          <w:sz w:val="24"/>
          <w:szCs w:val="24"/>
        </w:rPr>
        <w:t>, v.r.</w:t>
      </w:r>
    </w:p>
    <w:p w:rsidRDefault="000038E1" w:rsidP="000038E1" w:rsidR="000038E1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0038E1" w:rsidP="000038E1" w:rsidR="000038E1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0038E1" w:rsidP="000038E1" w:rsidR="000038E1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0038E1" w:rsidP="000038E1" w:rsidR="000038E1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Protiv ovog rješenja nije dopuštena žalba (čl. 278. st.2 ZPP-a, a u svezi s čl. 6. SZ-a).</w:t>
      </w:r>
    </w:p>
    <w:p w:rsidRDefault="000038E1" w:rsidP="000038E1" w:rsidR="000038E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038E1" w:rsidP="000038E1" w:rsidR="000038E1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8967A5" w:rsidP="000038E1" w:rsidR="000038E1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="000038E1">
        <w:rPr>
          <w:rFonts w:cs="Times New Roman" w:hAnsi="Times New Roman" w:ascii="Times New Roman"/>
          <w:sz w:val="24"/>
          <w:szCs w:val="24"/>
        </w:rPr>
        <w:t xml:space="preserve"> dužnika</w:t>
      </w:r>
    </w:p>
    <w:p w:rsidRDefault="008967A5" w:rsidP="000038E1" w:rsidR="000038E1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="000038E1">
        <w:rPr>
          <w:rFonts w:cs="Times New Roman" w:hAnsi="Times New Roman" w:ascii="Times New Roman"/>
          <w:sz w:val="24"/>
          <w:szCs w:val="24"/>
        </w:rPr>
        <w:t xml:space="preserve"> e-oglasna ploča suda</w:t>
      </w:r>
    </w:p>
    <w:p w:rsidRDefault="008967A5" w:rsidP="000038E1" w:rsidR="000038E1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="000038E1">
        <w:rPr>
          <w:rFonts w:cs="Times New Roman" w:hAnsi="Times New Roman" w:ascii="Times New Roman"/>
          <w:sz w:val="24"/>
          <w:szCs w:val="24"/>
        </w:rPr>
        <w:t xml:space="preserve"> FINA</w:t>
      </w:r>
    </w:p>
    <w:p w:rsidRDefault="00322529" w:rsidP="000038E1" w:rsidR="00322529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-ŽDO, Građevinsko upravni odjel Šibenik</w:t>
      </w:r>
    </w:p>
    <w:p w:rsidRDefault="00322529" w:rsidP="000038E1" w:rsidR="00322529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-računovodstvo suda </w:t>
      </w:r>
    </w:p>
    <w:p w:rsidRDefault="000038E1" w:rsidP="000038E1" w:rsidR="000038E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038E1" w:rsidP="000038E1" w:rsidR="000038E1" w:rsidRPr="00E67C3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sectPr w:rsidR="000038E1" w:rsidRPr="00E67C3C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5393" w:rsidP="00E67C3C" w:rsidR="00AB5393">
      <w:pPr>
        <w:spacing w:lineRule="auto" w:line="240" w:after="0"/>
      </w:pPr>
      <w:r>
        <w:separator/>
      </w:r>
    </w:p>
  </w:endnote>
  <w:endnote w:id="0" w:type="continuationSeparator">
    <w:p w:rsidRDefault="00AB5393" w:rsidP="00E67C3C" w:rsidR="00AB539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5393" w:rsidP="00E67C3C" w:rsidR="00AB5393">
      <w:pPr>
        <w:spacing w:lineRule="auto" w:line="240" w:after="0"/>
      </w:pPr>
      <w:r>
        <w:separator/>
      </w:r>
    </w:p>
  </w:footnote>
  <w:footnote w:id="0" w:type="continuationSeparator">
    <w:p w:rsidRDefault="00AB5393" w:rsidP="00E67C3C" w:rsidR="00AB539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67C3C" w:rsidP="00E67C3C" w:rsidR="00E67C3C" w:rsidRPr="00E67C3C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AC25027"/>
    <w:multiLevelType w:val="hybridMultilevel"/>
    <w:tmpl w:val="5FA018E8"/>
    <w:lvl w:tplc="10E6B438" w:ilvl="0">
      <w:numFmt w:val="bullet"/>
      <w:lvlText w:val="-"/>
      <w:lvlJc w:val="left"/>
      <w:pPr>
        <w:ind w:hanging="360" w:left="444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5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8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20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67C3C"/>
    <w:rsid w:val="000038E1"/>
    <w:rsid w:val="000267E4"/>
    <w:rsid w:val="00101B58"/>
    <w:rsid w:val="00167B10"/>
    <w:rsid w:val="001D123C"/>
    <w:rsid w:val="001D2123"/>
    <w:rsid w:val="00215261"/>
    <w:rsid w:val="00242A8A"/>
    <w:rsid w:val="0025268A"/>
    <w:rsid w:val="00296F3C"/>
    <w:rsid w:val="003173B5"/>
    <w:rsid w:val="00322529"/>
    <w:rsid w:val="003C64A1"/>
    <w:rsid w:val="003C7CC3"/>
    <w:rsid w:val="00416673"/>
    <w:rsid w:val="00424F74"/>
    <w:rsid w:val="004266E4"/>
    <w:rsid w:val="004656EB"/>
    <w:rsid w:val="004B1580"/>
    <w:rsid w:val="00540593"/>
    <w:rsid w:val="00557B3D"/>
    <w:rsid w:val="0058627E"/>
    <w:rsid w:val="006D3D97"/>
    <w:rsid w:val="006F1BDF"/>
    <w:rsid w:val="007776B9"/>
    <w:rsid w:val="007A6D10"/>
    <w:rsid w:val="008967A5"/>
    <w:rsid w:val="008B7C03"/>
    <w:rsid w:val="008C13B2"/>
    <w:rsid w:val="00964195"/>
    <w:rsid w:val="00A11491"/>
    <w:rsid w:val="00A43D9A"/>
    <w:rsid w:val="00A62775"/>
    <w:rsid w:val="00A77D7C"/>
    <w:rsid w:val="00AB5393"/>
    <w:rsid w:val="00AC3122"/>
    <w:rsid w:val="00B14C98"/>
    <w:rsid w:val="00B643C4"/>
    <w:rsid w:val="00C03079"/>
    <w:rsid w:val="00C11B57"/>
    <w:rsid w:val="00C5171F"/>
    <w:rsid w:val="00CB0B39"/>
    <w:rsid w:val="00D12EBE"/>
    <w:rsid w:val="00D45BA9"/>
    <w:rsid w:val="00D67890"/>
    <w:rsid w:val="00E67C3C"/>
    <w:rsid w:val="00EE523F"/>
    <w:rsid w:val="00EE5385"/>
    <w:rsid w:val="00F0232A"/>
    <w:rsid w:val="00F03E32"/>
    <w:rsid w:val="00FB6981"/>
    <w:rsid w:val="00FD25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E67C3C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E67C3C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67C3C"/>
  </w:style>
  <w:style w:styleId="Podnoje" w:type="paragraph">
    <w:name w:val="footer"/>
    <w:basedOn w:val="Normal"/>
    <w:link w:val="PodnojeChar"/>
    <w:uiPriority w:val="99"/>
    <w:unhideWhenUsed/>
    <w:rsid w:val="00E67C3C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67C3C"/>
  </w:style>
  <w:style w:styleId="Tekstrezerviranogmjesta" w:type="character">
    <w:name w:val="Placeholder Text"/>
    <w:basedOn w:val="Zadanifontodlomka"/>
    <w:uiPriority w:val="99"/>
    <w:semiHidden/>
    <w:rsid w:val="003173B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173B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173B5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173B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173B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E67C3C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E67C3C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67C3C"/>
  </w:style>
  <w:style w:styleId="Podnoje" w:type="paragraph">
    <w:name w:val="footer"/>
    <w:basedOn w:val="Normal"/>
    <w:link w:val="PodnojeChar"/>
    <w:uiPriority w:val="99"/>
    <w:unhideWhenUsed/>
    <w:rsid w:val="00E67C3C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67C3C"/>
  </w:style>
  <w:style w:styleId="Tekstrezerviranogmjesta" w:type="character">
    <w:name w:val="Placeholder Text"/>
    <w:basedOn w:val="Zadanifontodlomka"/>
    <w:uiPriority w:val="99"/>
    <w:semiHidden/>
    <w:rsid w:val="003173B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173B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173B5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173B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173B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studenog 2016.</izvorni_sadrzaj>
    <derivirana_varijabla naziv="DomainObject.DatumDonosenjaOdluke_1">9.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983</izvorni_sadrzaj>
    <derivirana_varijabla naziv="DomainObject.Predmet.Broj_1">983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St-983/2016</izvorni_sadrzaj>
    <derivirana_varijabla naziv="DomainObject.Predmet.OznakaBroj_1">St-983/2016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- uvid 23.8.16.</izvorni_sadrzaj>
    <derivirana_varijabla naziv="DomainObject.Predmet.PrimjedbaSuca_1">- uvid 23.8.16.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DUĆAN jednostavno društvo s ograničenom odgovornošću za trgovinu</izvorni_sadrzaj>
    <derivirana_varijabla naziv="DomainObject.Predmet.ProtustrankaFormated_1">  DUĆAN jednostavno društvo s ograničenom odgovornošću za trgovinu</derivirana_varijabla>
  </DomainObject.Predmet.ProtustrankaFormated>
  <DomainObject.Predmet.ProtustrankaFormatedOIB>
    <izvorni_sadrzaj>  DUĆAN jednostavno društvo s ograničenom odgovornošću za trgovinu, OIB 15587157637</izvorni_sadrzaj>
    <derivirana_varijabla naziv="DomainObject.Predmet.ProtustrankaFormatedOIB_1">  DUĆAN jednostavno društvo s ograničenom odgovornošću za trgovinu, OIB 15587157637</derivirana_varijabla>
  </DomainObject.Predmet.ProtustrankaFormatedOIB>
  <DomainObject.Predmet.ProtustrankaFormatedWithAdress>
    <izvorni_sadrzaj> DUĆAN jednostavno društvo s ograničenom odgovornošću za trgovinu, Branitelja Domovinskog rata 2E, 22000 Šibenik</izvorni_sadrzaj>
    <derivirana_varijabla naziv="DomainObject.Predmet.ProtustrankaFormatedWithAdress_1"> DUĆAN jednostavno društvo s ograničenom odgovornošću za trgovinu, Branitelja Domovinskog rata 2E, 22000 Šibenik</derivirana_varijabla>
  </DomainObject.Predmet.ProtustrankaFormatedWithAdress>
  <DomainObject.Predmet.ProtustrankaFormatedWithAdressOIB>
    <izvorni_sadrzaj> DUĆAN jednostavno društvo s ograničenom odgovornošću za trgovinu, OIB 15587157637, Branitelja Domovinskog rata 2E, 22000 Šibenik</izvorni_sadrzaj>
    <derivirana_varijabla naziv="DomainObject.Predmet.ProtustrankaFormatedWithAdressOIB_1"> DUĆAN jednostavno društvo s ograničenom odgovornošću za trgovinu, OIB 15587157637, Branitelja Domovinskog rata 2E, 22000 Šibenik</derivirana_varijabla>
  </DomainObject.Predmet.ProtustrankaFormatedWithAdressOIB>
  <DomainObject.Predmet.ProtustrankaWithAdress>
    <izvorni_sadrzaj>DUĆAN jednostavno društvo s ograničenom odgovornošću za trgovinu Branitelja Domovinskog rata 2E, 22000 Šibenik</izvorni_sadrzaj>
    <derivirana_varijabla naziv="DomainObject.Predmet.ProtustrankaWithAdress_1">DUĆAN jednostavno društvo s ograničenom odgovornošću za trgovinu Branitelja Domovinskog rata 2E, 22000 Šibenik</derivirana_varijabla>
  </DomainObject.Predmet.ProtustrankaWithAdress>
  <DomainObject.Predmet.ProtustrankaWithAdressOIB>
    <izvorni_sadrzaj>DUĆAN jednostavno društvo s ograničenom odgovornošću za trgovinu, OIB 15587157637, Branitelja Domovinskog rata 2E, 22000 Šibenik</izvorni_sadrzaj>
    <derivirana_varijabla naziv="DomainObject.Predmet.ProtustrankaWithAdressOIB_1">DUĆAN jednostavno društvo s ograničenom odgovornošću za trgovinu, OIB 15587157637, Branitelja Domovinskog rata 2E, 22000 Šibenik</derivirana_varijabla>
  </DomainObject.Predmet.ProtustrankaWithAdressOIB>
  <DomainObject.Predmet.ProtustrankaNazivFormated>
    <izvorni_sadrzaj>DUĆAN jednostavno društvo s ograničenom odgovornošću za trgovinu</izvorni_sadrzaj>
    <derivirana_varijabla naziv="DomainObject.Predmet.ProtustrankaNazivFormated_1">DUĆAN jednostavno društvo s ograničenom odgovornošću za trgovinu</derivirana_varijabla>
  </DomainObject.Predmet.ProtustrankaNazivFormated>
  <DomainObject.Predmet.ProtustrankaNazivFormatedOIB>
    <izvorni_sadrzaj>DUĆAN jednostavno društvo s ograničenom odgovornošću za trgovinu, OIB 15587157637</izvorni_sadrzaj>
    <derivirana_varijabla naziv="DomainObject.Predmet.ProtustrankaNazivFormatedOIB_1">DUĆAN jednostavno društvo s ograničenom odgovornošću za trgovinu, OIB 15587157637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>Trgovački sud u Zadru - Stalna služba u Šibeniku</izvorni_sadrzaj>
    <derivirana_varijabla naziv="DomainObject.Predmet.Sud.Naziv_1">Trgovački sud u Zadru - Stalna služba u Šibeniku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>St i izvan. SS Ši</izvorni_sadrzaj>
    <derivirana_varijabla naziv="DomainObject.Predmet.UstrojstvenaJedinicaVodi.Oznaka_1">St i izvan. SS Ši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DUĆAN jednostavno društvo s ograničenom odgovornošću za trgovinu</item>
    </izvorni_sadrzaj>
    <derivirana_varijabla naziv="DomainObject.Predmet.ProtuStrankaListFormated_1">
      <item>DUĆAN jednostavno društvo s ograničenom odgovornošću za trgovinu</item>
    </derivirana_varijabla>
  </DomainObject.Predmet.ProtuStrankaListFormated>
  <DomainObject.Predmet.ProtuStrankaListFormatedOIB>
    <izvorni_sadrzaj>
      <item>DUĆAN jednostavno društvo s ograničenom odgovornošću za trgovinu, OIB 15587157637</item>
    </izvorni_sadrzaj>
    <derivirana_varijabla naziv="DomainObject.Predmet.ProtuStrankaListFormatedOIB_1">
      <item>DUĆAN jednostavno društvo s ograničenom odgovornošću za trgovinu, OIB 15587157637</item>
    </derivirana_varijabla>
  </DomainObject.Predmet.ProtuStrankaListFormatedOIB>
  <DomainObject.Predmet.ProtuStrankaListFormatedWithAdress>
    <izvorni_sadrzaj>
      <item>DUĆAN jednostavno društvo s ograničenom odgovornošću za trgovinu, Branitelja Domovinskog rata 2E, 22000 Šibenik</item>
    </izvorni_sadrzaj>
    <derivirana_varijabla naziv="DomainObject.Predmet.ProtuStrankaListFormatedWithAdress_1">
      <item>DUĆAN jednostavno društvo s ograničenom odgovornošću za trgovinu, Branitelja Domovinskog rata 2E, 22000 Šibenik</item>
    </derivirana_varijabla>
  </DomainObject.Predmet.ProtuStrankaListFormatedWithAdress>
  <DomainObject.Predmet.ProtuStrankaListFormatedWithAdressOIB>
    <izvorni_sadrzaj>
      <item>DUĆAN jednostavno društvo s ograničenom odgovornošću za trgovinu, OIB 15587157637, Branitelja Domovinskog rata 2E, 22000 Šibenik</item>
    </izvorni_sadrzaj>
    <derivirana_varijabla naziv="DomainObject.Predmet.ProtuStrankaListFormatedWithAdressOIB_1">
      <item>DUĆAN jednostavno društvo s ograničenom odgovornošću za trgovinu, OIB 15587157637, Branitelja Domovinskog rata 2E, 22000 Šibenik</item>
    </derivirana_varijabla>
  </DomainObject.Predmet.ProtuStrankaListFormatedWithAdressOIB>
  <DomainObject.Predmet.ProtuStrankaListNazivFormated>
    <izvorni_sadrzaj>
      <item>DUĆAN jednostavno društvo s ograničenom odgovornošću za trgovinu</item>
    </izvorni_sadrzaj>
    <derivirana_varijabla naziv="DomainObject.Predmet.ProtuStrankaListNazivFormated_1">
      <item>DUĆAN jednostavno društvo s ograničenom odgovornošću za trgovinu</item>
    </derivirana_varijabla>
  </DomainObject.Predmet.ProtuStrankaListNazivFormated>
  <DomainObject.Predmet.ProtuStrankaListNazivFormatedOIB>
    <izvorni_sadrzaj>
      <item>DUĆAN jednostavno društvo s ograničenom odgovornošću za trgovinu, OIB 15587157637</item>
    </izvorni_sadrzaj>
    <derivirana_varijabla naziv="DomainObject.Predmet.ProtuStrankaListNazivFormatedOIB_1">
      <item>DUĆAN jednostavno društvo s ograničenom odgovornošću za trgovinu, OIB 15587157637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2016.</izvorni_sadrzaj>
    <derivirana_varijabla naziv="DomainObject.Datum_1">9.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DUĆAN jednostavno društvo s ograničenom odgovornošću za trgovinu</izvorni_sadrzaj>
    <derivirana_varijabla naziv="DomainObject.Predmet.ProtustrankaIDrugi_1">DUĆAN jednostavno društvo s ograničenom odgovornošću za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DUĆAN jednostavno društvo s ograničenom odgovornošću za trgovinu, OIB 15587157637, Branitelja Domovinskog rata 2E, 22000 Šibenik</izvorni_sadrzaj>
    <derivirana_varijabla naziv="DomainObject.Predmet.ProtustrankaIDrugiAdressOIB_1">DUĆAN jednostavno društvo s ograničenom odgovornošću za trgovinu, OIB 15587157637, Branitelja Domovinskog rata 2E,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DUĆAN jednostavno društvo s ograničenom odgovornošću za trgovinu</item>
    </izvorni_sadrzaj>
    <derivirana_varijabla naziv="DomainObject.Predmet.SudioniciListNaziv_1">
      <item>Financijska agencija</item>
      <item>DUĆAN jednostavno društvo s ograničenom odgovornošću za trgovinu</item>
    </derivirana_varijabla>
  </DomainObject.Predmet.SudioniciListNaziv>
  <DomainObject.Predmet.SudioniciListAdressOIB>
    <izvorni_sadrzaj>
      <item>Financijska agencija, OIB 85821130368, Ulica grada Vukovara 70,10000 Zagreb</item>
      <item>DUĆAN jednostavno društvo s ograničenom odgovornošću za trgovinu, OIB 15587157637, Branitelja Domovinskog rata 2E,22000 Šibenik</item>
    </izvorni_sadrzaj>
    <derivirana_varijabla naziv="DomainObject.Predmet.SudioniciListAdressOIB_1">
      <item>Financijska agencija, OIB 85821130368, Ulica grada Vukovara 70,10000 Zagreb</item>
      <item>DUĆAN jednostavno društvo s ograničenom odgovornošću za trgovinu, OIB 15587157637, Branitelja Domovinskog rata 2E,22000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15587157637</item>
    </izvorni_sadrzaj>
    <derivirana_varijabla naziv="DomainObject.Predmet.SudioniciListNazivOIB_1">
      <item>, OIB 85821130368</item>
      <item>, OIB 15587157637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404</properties:Words>
  <properties:Characters>2115</properties:Characters>
  <properties:Lines>79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2016-11-07T12:18:00Z</dcterms:created>
  <dc:creator>Elizabeta Filipi</dc:creator>
  <cp:lastModifiedBy>Marina Gulin</cp:lastModifiedBy>
  <cp:lastPrinted>2016-11-09T09:10:00Z</cp:lastPrinted>
  <dcterms:modified xmlns:xsi="http://www.w3.org/2001/XMLSchema-instance" xsi:type="dcterms:W3CDTF">2016-11-09T09:35:00Z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