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26f5" w14:paraId="a1626f5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020C54">
        <w:t>2823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r w:rsidR="00020C54" w:rsidRPr="00020C54">
        <w:t>GEO GRASS d.o.o. za građevinarstvo i usluge</w:t>
      </w:r>
      <w:r w:rsidR="006F4B4F">
        <w:t xml:space="preserve">, </w:t>
      </w:r>
      <w:proofErr w:type="spellStart"/>
      <w:r w:rsidR="00467A6A">
        <w:t>Slakovci</w:t>
      </w:r>
      <w:proofErr w:type="spellEnd"/>
      <w:r w:rsidR="00467A6A">
        <w:t xml:space="preserve">, Petra Preradovića 60, </w:t>
      </w:r>
      <w:r w:rsidR="00562EF0">
        <w:t xml:space="preserve">MBS: </w:t>
      </w:r>
      <w:r w:rsidR="00020C54" w:rsidRPr="00020C54">
        <w:t>030159308</w:t>
      </w:r>
      <w:r w:rsidR="00562EF0">
        <w:t xml:space="preserve">, </w:t>
      </w:r>
      <w:r>
        <w:t>OIB</w:t>
      </w:r>
      <w:r w:rsidR="00751E67">
        <w:t>:</w:t>
      </w:r>
      <w:r>
        <w:t xml:space="preserve"> </w:t>
      </w:r>
      <w:r w:rsidR="00020C54" w:rsidRPr="00020C54">
        <w:t>64102551549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020C54">
        <w:t>10</w:t>
      </w:r>
      <w:r w:rsidR="00D45ABA">
        <w:t xml:space="preserve">. </w:t>
      </w:r>
      <w:r w:rsidR="00020C54">
        <w:t>studenog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020C54" w:rsidRPr="00020C54">
        <w:t>GEO GRASS d.o.o. za građevinarstvo i usluge</w:t>
      </w:r>
      <w:r w:rsidR="00020C54">
        <w:t xml:space="preserve">, </w:t>
      </w:r>
      <w:proofErr w:type="spellStart"/>
      <w:r w:rsidR="00467A6A">
        <w:t>Slakovci</w:t>
      </w:r>
      <w:proofErr w:type="spellEnd"/>
      <w:r w:rsidR="00467A6A">
        <w:t xml:space="preserve">, Petra Preradovića 60, </w:t>
      </w:r>
      <w:bookmarkStart w:name="_GoBack" w:id="0"/>
      <w:bookmarkEnd w:id="0"/>
      <w:r w:rsidR="00020C54">
        <w:t xml:space="preserve">MBS: </w:t>
      </w:r>
      <w:r w:rsidR="00020C54" w:rsidRPr="00020C54">
        <w:t>030159308</w:t>
      </w:r>
      <w:r w:rsidR="00020C54">
        <w:t xml:space="preserve">, OIB: </w:t>
      </w:r>
      <w:r w:rsidR="00020C54" w:rsidRPr="00020C54">
        <w:t>64102551549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020C54">
        <w:t>82.693,14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020C54">
        <w:t xml:space="preserve">Antun Šibenik, </w:t>
      </w:r>
      <w:proofErr w:type="spellStart"/>
      <w:r w:rsidR="00020C54">
        <w:t>Slakovci</w:t>
      </w:r>
      <w:proofErr w:type="spellEnd"/>
      <w:r w:rsidR="00020C54">
        <w:t xml:space="preserve">, Petra Preradovića 60, </w:t>
      </w:r>
      <w:r w:rsidR="0061797B">
        <w:t xml:space="preserve">OIB: </w:t>
      </w:r>
      <w:r w:rsidR="00020C54">
        <w:t>78103090002</w:t>
      </w:r>
      <w:r w:rsidR="00751E67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20C54">
        <w:t>2823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020C54">
        <w:t>10</w:t>
      </w:r>
      <w:r w:rsidR="00B01785">
        <w:t>.</w:t>
      </w:r>
      <w:r>
        <w:t xml:space="preserve"> </w:t>
      </w:r>
      <w:r w:rsidR="00020C54">
        <w:t>studenog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020C54">
        <w:t>2</w:t>
      </w:r>
      <w:r w:rsidR="00751E67">
        <w:t>/1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AD9" w:rsidR="001E3AD9">
      <w:r>
        <w:separator/>
      </w:r>
    </w:p>
  </w:endnote>
  <w:endnote w:id="0" w:type="continuationSeparator">
    <w:p w:rsidRDefault="001E3AD9" w:rsidR="001E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AD9" w:rsidR="001E3AD9">
      <w:r>
        <w:separator/>
      </w:r>
    </w:p>
  </w:footnote>
  <w:footnote w:id="0" w:type="continuationSeparator">
    <w:p w:rsidRDefault="001E3AD9" w:rsidR="001E3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3AD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AD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E3AD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20C54"/>
    <w:rsid w:val="00125A04"/>
    <w:rsid w:val="001633C6"/>
    <w:rsid w:val="001A2F94"/>
    <w:rsid w:val="001E2A5E"/>
    <w:rsid w:val="001E3AD9"/>
    <w:rsid w:val="0038694B"/>
    <w:rsid w:val="003940EC"/>
    <w:rsid w:val="00456F2E"/>
    <w:rsid w:val="00467A6A"/>
    <w:rsid w:val="004B20F5"/>
    <w:rsid w:val="004D32E7"/>
    <w:rsid w:val="00562EF0"/>
    <w:rsid w:val="005E2EDF"/>
    <w:rsid w:val="0061797B"/>
    <w:rsid w:val="00664A3D"/>
    <w:rsid w:val="006F4B4F"/>
    <w:rsid w:val="007121C9"/>
    <w:rsid w:val="00751E67"/>
    <w:rsid w:val="00763E88"/>
    <w:rsid w:val="007803BC"/>
    <w:rsid w:val="008038E2"/>
    <w:rsid w:val="00933FA5"/>
    <w:rsid w:val="00935CE2"/>
    <w:rsid w:val="00935D1E"/>
    <w:rsid w:val="00A6538B"/>
    <w:rsid w:val="00B01785"/>
    <w:rsid w:val="00CE2C0A"/>
    <w:rsid w:val="00D3502B"/>
    <w:rsid w:val="00D45ABA"/>
    <w:rsid w:val="00D56B20"/>
    <w:rsid w:val="00D74DD4"/>
    <w:rsid w:val="00D86DA7"/>
    <w:rsid w:val="00DA5371"/>
    <w:rsid w:val="00E53EC9"/>
    <w:rsid w:val="00E96274"/>
    <w:rsid w:val="00ED7D1C"/>
    <w:rsid w:val="00EF565E"/>
    <w:rsid w:val="00F225E3"/>
    <w:rsid w:val="00FA0747"/>
    <w:rsid w:val="00FE18FA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D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7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D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7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St-2823/2016-3</izvorni_sadrzaj>
    <derivirana_varijabla naziv="DomainObject.Oznaka_1">St-2823/2016-3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St-2823/2016</izvorni_sadrzaj>
    <derivirana_varijabla naziv="DomainObject.Predmet.OznakaBroj_1">St-2823/2016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GRASS d.o.o. za građevinarstvo i usluge</izvorni_sadrzaj>
    <derivirana_varijabla naziv="DomainObject.Predmet.ProtustrankaFormated_1">  GEO GRASS d.o.o. za građevinarstvo i usluge</derivirana_varijabla>
  </DomainObject.Predmet.ProtustrankaFormated>
  <DomainObject.Predmet.ProtustrankaFormatedOIB>
    <izvorni_sadrzaj>  GEO GRASS d.o.o. za građevinarstvo i usluge, OIB 64102551549</izvorni_sadrzaj>
    <derivirana_varijabla naziv="DomainObject.Predmet.ProtustrankaFormatedOIB_1">  GEO GRASS d.o.o. za građevinarstvo i usluge, OIB 64102551549</derivirana_varijabla>
  </DomainObject.Predmet.ProtustrankaFormatedOIB>
  <DomainObject.Predmet.ProtustrankaFormatedWithAdress>
    <izvorni_sadrzaj> GEO GRASS d.o.o. za građevinarstvo i usluge, Petra Preradovića 60, 32242 Slakovci</izvorni_sadrzaj>
    <derivirana_varijabla naziv="DomainObject.Predmet.ProtustrankaFormatedWithAdress_1"> GEO GRASS d.o.o. za građevinarstvo i usluge, Petra Preradovića 60, 32242 Slakovci</derivirana_varijabla>
  </DomainObject.Predmet.ProtustrankaFormatedWithAdress>
  <DomainObject.Predmet.ProtustrankaFormatedWithAdressOIB>
    <izvorni_sadrzaj> GEO GRASS d.o.o. za građevinarstvo i usluge, OIB 64102551549, Petra Preradovića 60, 32242 Slakovci</izvorni_sadrzaj>
    <derivirana_varijabla naziv="DomainObject.Predmet.ProtustrankaFormatedWithAdressOIB_1"> GEO GRASS d.o.o. za građevinarstvo i usluge, OIB 64102551549, Petra Preradovića 60, 32242 Slakovci</derivirana_varijabla>
  </DomainObject.Predmet.ProtustrankaFormatedWithAdressOIB>
  <DomainObject.Predmet.ProtustrankaWithAdress>
    <izvorni_sadrzaj>GEO GRASS d.o.o. za građevinarstvo i usluge Petra Preradovića 60, 32242 Slakovci</izvorni_sadrzaj>
    <derivirana_varijabla naziv="DomainObject.Predmet.ProtustrankaWithAdress_1">GEO GRASS d.o.o. za građevinarstvo i usluge Petra Preradovića 60, 32242 Slakovci</derivirana_varijabla>
  </DomainObject.Predmet.ProtustrankaWithAdress>
  <DomainObject.Predmet.ProtustrankaWithAdressOIB>
    <izvorni_sadrzaj>GEO GRASS d.o.o. za građevinarstvo i usluge, OIB 64102551549, Petra Preradovića 60, 32242 Slakovci</izvorni_sadrzaj>
    <derivirana_varijabla naziv="DomainObject.Predmet.ProtustrankaWithAdressOIB_1">GEO GRASS d.o.o. za građevinarstvo i usluge, OIB 64102551549, Petra Preradovića 60, 32242 Slakovci</derivirana_varijabla>
  </DomainObject.Predmet.ProtustrankaWithAdressOIB>
  <DomainObject.Predmet.ProtustrankaNazivFormated>
    <izvorni_sadrzaj>GEO GRASS d.o.o. za građevinarstvo i usluge</izvorni_sadrzaj>
    <derivirana_varijabla naziv="DomainObject.Predmet.ProtustrankaNazivFormated_1">GEO GRASS d.o.o. za građevinarstvo i usluge</derivirana_varijabla>
  </DomainObject.Predmet.ProtustrankaNazivFormated>
  <DomainObject.Predmet.ProtustrankaNazivFormatedOIB>
    <izvorni_sadrzaj>GEO GRASS d.o.o. za građevinarstvo i usluge, OIB 64102551549</izvorni_sadrzaj>
    <derivirana_varijabla naziv="DomainObject.Predmet.ProtustrankaNazivFormatedOIB_1">GEO GRASS d.o.o. za građevinarstvo i usluge, OIB 64102551549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 GRASS d.o.o. za građevinarstvo i usluge</item>
    </izvorni_sadrzaj>
    <derivirana_varijabla naziv="DomainObject.Predmet.ProtuStrankaListFormated_1">
      <item>GEO GRASS d.o.o. za građevinarstvo i usluge</item>
    </derivirana_varijabla>
  </DomainObject.Predmet.ProtuStrankaListFormated>
  <DomainObject.Predmet.ProtuStrankaListFormatedOIB>
    <izvorni_sadrzaj>
      <item>GEO GRASS d.o.o. za građevinarstvo i usluge, OIB 64102551549</item>
    </izvorni_sadrzaj>
    <derivirana_varijabla naziv="DomainObject.Predmet.ProtuStrankaListFormatedOIB_1">
      <item>GEO GRASS d.o.o. za građevinarstvo i usluge, OIB 64102551549</item>
    </derivirana_varijabla>
  </DomainObject.Predmet.ProtuStrankaListFormatedOIB>
  <DomainObject.Predmet.ProtuStrankaListFormatedWithAdress>
    <izvorni_sadrzaj>
      <item>GEO GRASS d.o.o. za građevinarstvo i usluge, Petra Preradovića 60, 32242 Slakovci</item>
    </izvorni_sadrzaj>
    <derivirana_varijabla naziv="DomainObject.Predmet.ProtuStrankaListFormatedWithAdress_1">
      <item>GEO GRASS d.o.o. za građevinarstvo i usluge, Petra Preradovića 60, 32242 Slakovci</item>
    </derivirana_varijabla>
  </DomainObject.Predmet.ProtuStrankaListFormatedWithAdress>
  <DomainObject.Predmet.ProtuStrankaListFormatedWithAdressOIB>
    <izvorni_sadrzaj>
      <item>GEO GRASS d.o.o. za građevinarstvo i usluge, OIB 64102551549, Petra Preradovića 60, 32242 Slakovci</item>
    </izvorni_sadrzaj>
    <derivirana_varijabla naziv="DomainObject.Predmet.ProtuStrankaListFormatedWithAdressOIB_1">
      <item>GEO GRASS d.o.o. za građevinarstvo i usluge, OIB 64102551549, Petra Preradovića 60, 32242 Slakovci</item>
    </derivirana_varijabla>
  </DomainObject.Predmet.ProtuStrankaListFormatedWithAdressOIB>
  <DomainObject.Predmet.ProtuStrankaListNazivFormated>
    <izvorni_sadrzaj>
      <item>GEO GRASS d.o.o. za građevinarstvo i usluge</item>
    </izvorni_sadrzaj>
    <derivirana_varijabla naziv="DomainObject.Predmet.ProtuStrankaListNazivFormated_1">
      <item>GEO GRASS d.o.o. za građevinarstvo i usluge</item>
    </derivirana_varijabla>
  </DomainObject.Predmet.ProtuStrankaListNazivFormated>
  <DomainObject.Predmet.ProtuStrankaListNazivFormatedOIB>
    <izvorni_sadrzaj>
      <item>GEO GRASS d.o.o. za građevinarstvo i usluge, OIB 64102551549</item>
    </izvorni_sadrzaj>
    <derivirana_varijabla naziv="DomainObject.Predmet.ProtuStrankaListNazivFormatedOIB_1">
      <item>GEO GRASS d.o.o. za građevinarstvo i usluge, OIB 64102551549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St-2823/2016-3</izvorni_sadrzaj>
    <derivirana_varijabla naziv="DomainObject.PoslovniBrojDokumenta_1">St-2823/2016-3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 GRASS d.o.o. za građevinarstvo i usluge</izvorni_sadrzaj>
    <derivirana_varijabla naziv="DomainObject.Predmet.ProtustrankaIDrugi_1">GEO GRASS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 GRASS d.o.o. za građevinarstvo i usluge, OIB 64102551549, Petra Preradovića 60, 32242 Slakovci</izvorni_sadrzaj>
    <derivirana_varijabla naziv="DomainObject.Predmet.ProtustrankaIDrugiAdressOIB_1">GEO GRASS d.o.o. za građevinarstvo i usluge, OIB 64102551549,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 GRASS d.o.o. za građevinarstvo i usluge</item>
    </izvorni_sadrzaj>
    <derivirana_varijabla naziv="DomainObject.Predmet.SudioniciListNaziv_1">
      <item>FINA RC OSIJEK</item>
      <item>GEO GRASS d.o.o. za građevinarstvo i usluge</item>
    </derivirana_varijabla>
  </DomainObject.Predmet.SudioniciListNaziv>
  <DomainObject.Predmet.SudioniciListAdressOIB>
    <izvorni_sadrzaj>
      <item>FINA RC OSIJEK, OIB 85821130368</item>
      <item>GEO GRASS d.o.o. za građevinarstvo i usluge, OIB 64102551549, Petra Preradovića 60,32242 Slakovci</item>
    </izvorni_sadrzaj>
    <derivirana_varijabla naziv="DomainObject.Predmet.SudioniciListAdressOIB_1">
      <item>FINA RC OSIJEK, OIB 85821130368</item>
      <item>GEO GRASS d.o.o. za građevinarstvo i usluge, OIB 64102551549,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64102551549</item>
    </izvorni_sadrzaj>
    <derivirana_varijabla naziv="DomainObject.Predmet.SudioniciListNazivOIB_1">
      <item>, OIB 85821130368</item>
      <item>, OIB 64102551549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1959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2016-11-10T08:04:00Z</dcterms:created>
  <dc:creator>Snježana Markotić Jurić</dc:creator>
  <cp:lastModifiedBy>Snježana Markotić Jurić</cp:lastModifiedBy>
  <cp:lastPrinted>2016-10-24T05:42:00Z</cp:lastPrinted>
  <dcterms:modified xmlns:xsi="http://www.w3.org/2001/XMLSchema-instance" xsi:type="dcterms:W3CDTF">2016-11-10T08:11:00Z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St-2823/2016-3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