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48bb" w14:paraId="05f48bb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L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U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Č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B90DB8">
        <w:rPr>
          <w:rFonts w:cs="Times New Roman" w:eastAsia="Questrial" w:hAnsi="Times New Roman" w:ascii="Times New Roman"/>
          <w:sz w:val="24"/>
          <w:szCs w:val="24"/>
        </w:rPr>
        <w:t>31. siječnja 2018</w:t>
      </w:r>
      <w:r w:rsidR="00EB7108">
        <w:rPr>
          <w:rFonts w:cs="Times New Roman" w:eastAsia="Questrial" w:hAnsi="Times New Roman" w:ascii="Times New Roman"/>
          <w:sz w:val="24"/>
          <w:szCs w:val="24"/>
        </w:rPr>
        <w:t>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D13E24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B90DB8">
        <w:rPr>
          <w:rFonts w:cs="Times New Roman" w:hAnsi="Times New Roman" w:ascii="Times New Roman"/>
          <w:b/>
          <w:sz w:val="24"/>
          <w:szCs w:val="24"/>
        </w:rPr>
        <w:t>osam</w:t>
      </w:r>
      <w:r w:rsidR="00004E35">
        <w:rPr>
          <w:rFonts w:cs="Times New Roman" w:hAnsi="Times New Roman" w:ascii="Times New Roman"/>
          <w:b/>
          <w:sz w:val="24"/>
          <w:szCs w:val="24"/>
        </w:rPr>
        <w:t>n</w:t>
      </w:r>
      <w:r w:rsidR="0069538E">
        <w:rPr>
          <w:rFonts w:cs="Times New Roman" w:hAnsi="Times New Roman" w:ascii="Times New Roman"/>
          <w:b/>
          <w:sz w:val="24"/>
          <w:szCs w:val="24"/>
        </w:rPr>
        <w:t>aesta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B90DB8" w:rsidP="00B90DB8" w:rsidR="00B90DB8">
      <w:pPr>
        <w:rPr>
          <w:rFonts w:cs="Times New Roman" w:hAnsi="Times New Roman" w:ascii="Times New Roman"/>
          <w:b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57"/>
        <w:gridCol w:w="842"/>
        <w:gridCol w:w="4032"/>
        <w:gridCol w:w="2410"/>
      </w:tblGrid>
      <w:tr w:rsidTr="00500D72" w:rsidR="00B90DB8" w:rsidRPr="00EF14A8">
        <w:trPr>
          <w:trHeight w:val="795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90DB8" w:rsidP="00500D72" w:rsidR="00B90DB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B90DB8" w:rsidP="00500D72" w:rsidR="00B90DB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B90DB8" w:rsidP="00500D72" w:rsidR="00B90DB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B90DB8" w:rsidP="00500D72" w:rsidR="00B90DB8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500D72" w:rsidR="00B90DB8" w:rsidRPr="00EF14A8">
        <w:trPr>
          <w:trHeight w:val="465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90DB8" w:rsidP="00500D72" w:rsidR="00B90DB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B90DB8" w:rsidP="00500D72" w:rsidR="00B90DB8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500D72" w:rsidR="00B90DB8" w:rsidRPr="00EF14A8">
        <w:trPr>
          <w:trHeight w:val="405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0DB8" w:rsidP="00500D72" w:rsidR="00B90DB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90DB8" w:rsidP="00500D72" w:rsidR="00B90DB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90DB8" w:rsidP="00500D72" w:rsidR="00B90DB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0DB8" w:rsidP="00500D72" w:rsidR="00B90DB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0DB8" w:rsidP="00500D72" w:rsidR="00B90DB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500D72" w:rsidR="00B90DB8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90DB8" w:rsidP="00500D72" w:rsidR="00B90DB8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719.985,16</w:t>
            </w:r>
          </w:p>
          <w:p w:rsidRDefault="00B90DB8" w:rsidP="00500D72" w:rsidR="00B90DB8" w:rsidRPr="00B21797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500D72" w:rsidR="00B90DB8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90DB8" w:rsidP="00500D72" w:rsidR="00B90DB8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331.214,65</w:t>
            </w:r>
          </w:p>
          <w:p w:rsidRDefault="00B90DB8" w:rsidP="00500D72" w:rsidR="00B90DB8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500D72" w:rsidR="00B90DB8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90DB8" w:rsidP="00500D72" w:rsidR="00B90DB8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90DB8" w:rsidP="00500D72" w:rsidR="00B90DB8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   </w:t>
            </w:r>
            <w:r>
              <w:rPr>
                <w:rFonts w:cs="Times New Roman" w:hAnsi="Times New Roman" w:ascii="Times New Roman"/>
                <w:color w:val="000000"/>
              </w:rPr>
              <w:t>13.355,06</w:t>
            </w:r>
            <w:r w:rsidRPr="00B21797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B90DB8" w:rsidP="00500D72" w:rsidR="00B90DB8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500D72" w:rsidR="00B90DB8" w:rsidRPr="00B21797">
        <w:trPr>
          <w:trHeight w:val="985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4.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90DB8" w:rsidP="00500D72" w:rsidR="00B90DB8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90DB8" w:rsidP="00500D72" w:rsidR="00B90DB8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12.687,30</w:t>
            </w:r>
            <w:r w:rsidRPr="00B21797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B90DB8" w:rsidP="00500D72" w:rsidR="00B90DB8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500D72" w:rsidR="00B90DB8" w:rsidRPr="00B21797">
        <w:trPr>
          <w:trHeight w:val="124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5.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90DB8" w:rsidP="00500D72" w:rsidR="00B90DB8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90DB8" w:rsidP="00500D72" w:rsidR="00B90DB8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   </w:t>
            </w:r>
            <w:r>
              <w:rPr>
                <w:rFonts w:cs="Times New Roman" w:hAnsi="Times New Roman" w:ascii="Times New Roman"/>
                <w:color w:val="000000"/>
              </w:rPr>
              <w:t>55.302,07</w:t>
            </w:r>
            <w:r w:rsidRPr="00B21797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B90DB8" w:rsidP="00500D72" w:rsidR="00B90DB8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p w:rsidRDefault="00B90DB8" w:rsidP="00B90DB8" w:rsidR="00B90DB8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62"/>
        <w:gridCol w:w="810"/>
        <w:gridCol w:w="4059"/>
        <w:gridCol w:w="2410"/>
      </w:tblGrid>
      <w:tr w:rsidTr="00500D72" w:rsidR="00B90DB8" w:rsidRPr="00B21797">
        <w:trPr>
          <w:trHeight w:val="660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90DB8" w:rsidP="00500D72" w:rsidR="00B90DB8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B90DB8" w:rsidP="00500D72" w:rsidR="00B90DB8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B90DB8" w:rsidP="00500D72" w:rsidR="00B90DB8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B90DB8" w:rsidP="00500D72" w:rsidR="00B90DB8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500D72" w:rsidR="00B90DB8" w:rsidRPr="00B21797">
        <w:trPr>
          <w:trHeight w:val="300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500D72" w:rsidR="00B90DB8" w:rsidRPr="00B21797">
        <w:trPr>
          <w:trHeight w:val="300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500D72" w:rsidR="00B90DB8" w:rsidRPr="00B21797">
        <w:trPr>
          <w:trHeight w:val="1278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90DB8" w:rsidP="00500D72" w:rsidR="00B90DB8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</w:t>
            </w:r>
            <w:r>
              <w:rPr>
                <w:rFonts w:cs="Times New Roman" w:hAnsi="Times New Roman" w:ascii="Times New Roman"/>
                <w:color w:val="000000"/>
              </w:rPr>
              <w:t>576.010,19</w:t>
            </w:r>
            <w:r w:rsidRPr="00B21797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B90DB8" w:rsidP="00500D72" w:rsidR="00B90DB8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500D72" w:rsidR="00B90DB8" w:rsidRPr="00B21797">
        <w:trPr>
          <w:trHeight w:val="980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90DB8" w:rsidP="00500D72" w:rsidR="00B90DB8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   </w:t>
            </w:r>
            <w:r>
              <w:rPr>
                <w:rFonts w:cs="Times New Roman" w:hAnsi="Times New Roman" w:ascii="Times New Roman"/>
                <w:color w:val="000000"/>
              </w:rPr>
              <w:t>28.660,13</w:t>
            </w:r>
          </w:p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8946"/>
      </w:tblGrid>
      <w:tr w:rsidTr="00500D72" w:rsidR="00B90DB8" w:rsidRPr="00B21797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461"/>
              <w:tblInd w:type="dxa" w:w="93"/>
              <w:tblLook w:val="04A0" w:noVBand="1" w:noHBand="0" w:lastColumn="0" w:firstColumn="1" w:lastRow="0" w:firstRow="1"/>
            </w:tblPr>
            <w:tblGrid>
              <w:gridCol w:w="885"/>
              <w:gridCol w:w="873"/>
              <w:gridCol w:w="906"/>
              <w:gridCol w:w="3536"/>
              <w:gridCol w:w="2261"/>
            </w:tblGrid>
            <w:tr w:rsidTr="00500D72" w:rsidR="00B90DB8" w:rsidRPr="00B21797">
              <w:trPr>
                <w:trHeight w:val="660"/>
              </w:trPr>
              <w:tc>
                <w:tcPr>
                  <w:tcW w:type="dxa" w:w="8461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UPISANE U ZEMLJIŠNIM KNJIGAMA OPĆINSKOG SUDA U OSIJEKU, STALNA SLUŽBA U BELOM MANASTIRU, K.O. KOZARAC:</w:t>
                  </w:r>
                </w:p>
              </w:tc>
            </w:tr>
            <w:tr w:rsidTr="00500D72" w:rsidR="00B90DB8" w:rsidRPr="00B21797">
              <w:trPr>
                <w:trHeight w:val="300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87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35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22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500D72" w:rsidR="00B90DB8" w:rsidRPr="00B21797">
              <w:trPr>
                <w:trHeight w:val="1340"/>
              </w:trPr>
              <w:tc>
                <w:tcPr>
                  <w:tcW w:type="dxa" w:w="885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87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353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  <w:p w:rsidRDefault="00B90DB8" w:rsidP="00500D72" w:rsidR="00B90DB8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  <w:tc>
                <w:tcPr>
                  <w:tcW w:type="dxa" w:w="226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B90DB8" w:rsidP="00500D72" w:rsidR="00B90DB8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</w:p>
                <w:p w:rsidRDefault="00B90DB8" w:rsidP="00500D72" w:rsidR="00B90DB8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</w:t>
                  </w:r>
                  <w:r>
                    <w:rPr>
                      <w:rFonts w:cs="Times New Roman" w:hAnsi="Times New Roman" w:ascii="Times New Roman"/>
                      <w:color w:val="000000"/>
                    </w:rPr>
                    <w:t>569.209,71</w:t>
                  </w: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</w:t>
                  </w:r>
                </w:p>
                <w:p w:rsidRDefault="00B90DB8" w:rsidP="00500D72" w:rsidR="00B90DB8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B90DB8" w:rsidP="00500D72" w:rsidR="00B90DB8" w:rsidRPr="00B21797">
            <w:pPr>
              <w:rPr>
                <w:rFonts w:cs="Times New Roman" w:hAnsi="Times New Roman" w:ascii="Times New Roman"/>
              </w:rPr>
            </w:pPr>
          </w:p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583"/>
        <w:gridCol w:w="3402"/>
        <w:gridCol w:w="2835"/>
      </w:tblGrid>
      <w:tr w:rsidTr="00500D72" w:rsidR="00B90DB8" w:rsidRPr="00B21797">
        <w:trPr>
          <w:trHeight w:val="826"/>
        </w:trPr>
        <w:tc>
          <w:tcPr>
            <w:tcW w:type="dxa" w:w="639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90DB8" w:rsidP="00500D72" w:rsidR="00B90DB8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B90DB8" w:rsidP="00500D72" w:rsidR="00B90DB8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B90DB8" w:rsidP="00500D72" w:rsidR="00B90DB8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500D72" w:rsidR="00B90DB8" w:rsidRPr="00B21797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0DB8" w:rsidP="00500D72" w:rsidR="00B90DB8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90DB8" w:rsidP="00500D72" w:rsidR="00B90DB8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       </w:t>
            </w:r>
            <w:r>
              <w:rPr>
                <w:rFonts w:cs="Times New Roman" w:hAnsi="Times New Roman" w:ascii="Times New Roman"/>
                <w:color w:val="000000"/>
              </w:rPr>
              <w:t>126.891,57</w:t>
            </w:r>
            <w:r w:rsidRPr="00B21797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B90DB8" w:rsidP="00500D72" w:rsidR="00B90DB8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B90DB8">
        <w:rPr>
          <w:rFonts w:cs="Times New Roman" w:hAnsi="Times New Roman" w:ascii="Times New Roman"/>
          <w:b/>
          <w:sz w:val="24"/>
          <w:szCs w:val="24"/>
        </w:rPr>
        <w:t>14. ožujka</w:t>
      </w:r>
      <w:r w:rsidR="00004E35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004E35">
        <w:rPr>
          <w:rFonts w:cs="Times New Roman" w:hAnsi="Times New Roman" w:ascii="Times New Roman"/>
          <w:b/>
          <w:sz w:val="24"/>
          <w:szCs w:val="24"/>
        </w:rPr>
        <w:t>11,</w:t>
      </w:r>
      <w:r w:rsidR="00B90DB8">
        <w:rPr>
          <w:rFonts w:cs="Times New Roman" w:hAnsi="Times New Roman" w:ascii="Times New Roman"/>
          <w:b/>
          <w:sz w:val="24"/>
          <w:szCs w:val="24"/>
        </w:rPr>
        <w:t>30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lastRenderedPageBreak/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B90DB8">
        <w:rPr>
          <w:rFonts w:cs="Times New Roman" w:hAnsi="Times New Roman" w:ascii="Times New Roman"/>
          <w:sz w:val="24"/>
          <w:szCs w:val="24"/>
        </w:rPr>
        <w:t>24. siječnja 2018. g.</w:t>
      </w:r>
      <w:r w:rsidR="00EB7108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B90DB8">
        <w:rPr>
          <w:rFonts w:cs="Times New Roman" w:hAnsi="Times New Roman" w:ascii="Times New Roman"/>
          <w:sz w:val="24"/>
          <w:szCs w:val="24"/>
        </w:rPr>
        <w:t>31. siječnja 2018.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>
        <w:t>B2 Kapital d.o.o. Zagreb, Radnička cesta 41</w:t>
      </w:r>
    </w:p>
    <w:p w:rsidRDefault="000761F0" w:rsidP="000761F0" w:rsidR="000761F0" w:rsidRPr="00186C4F">
      <w:pPr>
        <w:pStyle w:val="Tijeloteksta"/>
      </w:pPr>
      <w:r w:rsidRPr="00186C4F">
        <w:t xml:space="preserve">4.Partner banka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0761F0" w:rsidP="000761F0" w:rsidR="000761F0" w:rsidRPr="00186C4F">
      <w:pPr>
        <w:pStyle w:val="Tijeloteksta"/>
      </w:pPr>
      <w:r w:rsidRPr="00186C4F">
        <w:t>5.Predsjedništvo uz oglas</w:t>
      </w:r>
    </w:p>
    <w:p w:rsidRDefault="000761F0" w:rsidP="000761F0" w:rsidR="000761F0" w:rsidRPr="00186C4F">
      <w:pPr>
        <w:pStyle w:val="Tijeloteksta"/>
      </w:pPr>
      <w:r w:rsidRPr="00186C4F">
        <w:t>6.</w:t>
      </w:r>
      <w:r>
        <w:t xml:space="preserve"> e-</w:t>
      </w:r>
      <w:proofErr w:type="spellStart"/>
      <w:r w:rsidRPr="00186C4F">
        <w:t>ogl</w:t>
      </w:r>
      <w:proofErr w:type="spellEnd"/>
      <w:r w:rsidRPr="00186C4F">
        <w:t>. pl.</w:t>
      </w:r>
    </w:p>
    <w:p w:rsidRDefault="000761F0" w:rsidP="00BA652D" w:rsidR="000761F0" w:rsidRPr="00186C4F">
      <w:pPr>
        <w:pStyle w:val="Tijeloteksta"/>
        <w:tabs>
          <w:tab w:pos="1200" w:val="left"/>
        </w:tabs>
      </w:pPr>
      <w:r w:rsidRPr="00186C4F">
        <w:t>7.R-</w:t>
      </w:r>
      <w:r w:rsidR="00B90DB8">
        <w:t>14.3.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0A3019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F75132" w:rsidP="00F75132" w:rsidR="00F75132" w:rsidRPr="00EF33B5"/>
    <w:p w:rsidRDefault="00F75132" w:rsidP="00F75132" w:rsidR="00F75132">
      <w:pPr>
        <w:ind w:left="720"/>
        <w:jc w:val="both"/>
      </w:pPr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7A9" w:rsidP="001B1B5E" w:rsidR="002C17A9">
      <w:pPr>
        <w:spacing w:lineRule="auto" w:line="240" w:after="0"/>
      </w:pPr>
      <w:r>
        <w:separator/>
      </w:r>
    </w:p>
  </w:endnote>
  <w:endnote w:id="0" w:type="continuationSeparator">
    <w:p w:rsidRDefault="002C17A9" w:rsidP="001B1B5E" w:rsidR="002C17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7A9" w:rsidP="001B1B5E" w:rsidR="002C17A9">
      <w:pPr>
        <w:spacing w:lineRule="auto" w:line="240" w:after="0"/>
      </w:pPr>
      <w:r>
        <w:separator/>
      </w:r>
    </w:p>
  </w:footnote>
  <w:footnote w:id="0" w:type="continuationSeparator">
    <w:p w:rsidRDefault="002C17A9" w:rsidP="001B1B5E" w:rsidR="002C17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019">
          <w:rPr>
            <w:noProof/>
          </w:rPr>
          <w:t>4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 w:rsidR="00B90DB8">
      <w:rPr>
        <w:rFonts w:cs="Times New Roman" w:eastAsia="Questrial" w:hAnsi="Times New Roman" w:ascii="Times New Roman"/>
        <w:sz w:val="24"/>
        <w:szCs w:val="24"/>
      </w:rPr>
      <w:t>490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E35"/>
    <w:rsid w:val="000053E3"/>
    <w:rsid w:val="000247CC"/>
    <w:rsid w:val="000761F0"/>
    <w:rsid w:val="000A121E"/>
    <w:rsid w:val="000A3019"/>
    <w:rsid w:val="000C630B"/>
    <w:rsid w:val="0016386F"/>
    <w:rsid w:val="001B1B5E"/>
    <w:rsid w:val="001E5F54"/>
    <w:rsid w:val="001F06C5"/>
    <w:rsid w:val="002112DB"/>
    <w:rsid w:val="00256037"/>
    <w:rsid w:val="0028196C"/>
    <w:rsid w:val="002C17A9"/>
    <w:rsid w:val="002E0F04"/>
    <w:rsid w:val="002E4BF4"/>
    <w:rsid w:val="00304B72"/>
    <w:rsid w:val="00305ED1"/>
    <w:rsid w:val="00382A0F"/>
    <w:rsid w:val="003B3BE2"/>
    <w:rsid w:val="00415A59"/>
    <w:rsid w:val="00487D93"/>
    <w:rsid w:val="005B13F8"/>
    <w:rsid w:val="005D0CD4"/>
    <w:rsid w:val="0069538E"/>
    <w:rsid w:val="006D0B66"/>
    <w:rsid w:val="006E5B64"/>
    <w:rsid w:val="00746614"/>
    <w:rsid w:val="00774C8E"/>
    <w:rsid w:val="008E4DF1"/>
    <w:rsid w:val="009169C4"/>
    <w:rsid w:val="009312D3"/>
    <w:rsid w:val="009407E4"/>
    <w:rsid w:val="00964ACF"/>
    <w:rsid w:val="009A6DD8"/>
    <w:rsid w:val="00A21442"/>
    <w:rsid w:val="00AA3F0D"/>
    <w:rsid w:val="00AD0711"/>
    <w:rsid w:val="00B11464"/>
    <w:rsid w:val="00B90DB8"/>
    <w:rsid w:val="00BA652D"/>
    <w:rsid w:val="00BF44B5"/>
    <w:rsid w:val="00BF4C27"/>
    <w:rsid w:val="00C022F3"/>
    <w:rsid w:val="00C44564"/>
    <w:rsid w:val="00C4591E"/>
    <w:rsid w:val="00C67E42"/>
    <w:rsid w:val="00CA367E"/>
    <w:rsid w:val="00D13E24"/>
    <w:rsid w:val="00D756DD"/>
    <w:rsid w:val="00D90D92"/>
    <w:rsid w:val="00E045AF"/>
    <w:rsid w:val="00E077D7"/>
    <w:rsid w:val="00E1780E"/>
    <w:rsid w:val="00E33B6C"/>
    <w:rsid w:val="00EA079E"/>
    <w:rsid w:val="00EA65D5"/>
    <w:rsid w:val="00EB0DBA"/>
    <w:rsid w:val="00EB7108"/>
    <w:rsid w:val="00EC5DD6"/>
    <w:rsid w:val="00EC6A6C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A30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30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0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0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0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A30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30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0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0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0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39313-B7DD-4AA5-9873-5BE0B0C75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998</properties:Words>
  <properties:Characters>5340</properties:Characters>
  <properties:Lines>287</properties:Lines>
  <properties:Paragraphs>105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2018-01-31T11:29:00Z</dcterms:created>
  <dc:creator>point</dc:creator>
  <cp:lastModifiedBy>Danijela Sekulić</cp:lastModifiedBy>
  <cp:lastPrinted>2018-01-31T11:27:00Z</cp:lastPrinted>
  <dcterms:modified xmlns:xsi="http://www.w3.org/2001/XMLSchema-instance" xsi:type="dcterms:W3CDTF">2018-01-31T11:33:00Z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