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8b56" w14:paraId="8c68b5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DD5673">
        <w:t>77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C529D" w:rsidP="00C037AB" w:rsidR="004C529D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DD5673">
        <w:t>08. lipnja</w:t>
      </w:r>
      <w:r w:rsidR="00AF6147">
        <w:t xml:space="preserve"> 2016.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DD5673">
        <w:t>51.367,66</w:t>
      </w:r>
      <w:r w:rsidR="00CA3C80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C554C8">
        <w:t xml:space="preserve"> </w:t>
      </w:r>
      <w:r w:rsidR="00DD5673">
        <w:t>3.237.878,01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DD5673">
        <w:t xml:space="preserve">osma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DD5673">
        <w:t>6. srpnja</w:t>
      </w:r>
      <w:r w:rsidR="00E21EA8">
        <w:t xml:space="preserve"> </w:t>
      </w:r>
      <w:r w:rsidR="007670FC" w:rsidRPr="007670FC">
        <w:t>201</w:t>
      </w:r>
      <w:r w:rsidR="00AF6147">
        <w:t>6</w:t>
      </w:r>
      <w:r w:rsidR="00FC51B3" w:rsidRPr="007670FC">
        <w:t xml:space="preserve">. </w:t>
      </w:r>
      <w:r w:rsidR="00616235" w:rsidRPr="007670FC">
        <w:t xml:space="preserve">godine </w:t>
      </w:r>
      <w:r w:rsidR="00904805" w:rsidRPr="007670FC">
        <w:t xml:space="preserve">u </w:t>
      </w:r>
      <w:r w:rsidR="00DD5673">
        <w:t>11,00</w:t>
      </w:r>
      <w:r w:rsidRPr="007670F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DD5673">
        <w:t xml:space="preserve">osmom 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DD5673">
        <w:t>osmom</w:t>
      </w:r>
      <w:r w:rsidR="00AF6147">
        <w:t xml:space="preserve"> 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0620AC" w:rsidP="00E73F94" w:rsidR="00E73F94">
      <w:pPr>
        <w:jc w:val="right"/>
      </w:pPr>
      <w:r>
        <w:t>13 St-146/14-</w:t>
      </w:r>
      <w:r w:rsidR="00CA3C80">
        <w:t>7</w:t>
      </w:r>
      <w:r w:rsidR="00DD5673">
        <w:t>7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lastRenderedPageBreak/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DD5673">
        <w:t>77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E376F" w:rsidP="0081139D" w:rsidR="005E376F">
      <w:pPr>
        <w:pStyle w:val="Tijeloteksta"/>
        <w:rPr>
          <w:bCs/>
        </w:rPr>
      </w:pPr>
    </w:p>
    <w:p w:rsidRDefault="00CA3C80" w:rsidP="005E376F" w:rsidR="005E376F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DD5673">
        <w:rPr>
          <w:bCs/>
        </w:rPr>
        <w:t>sedme</w:t>
      </w:r>
      <w:r>
        <w:rPr>
          <w:bCs/>
        </w:rPr>
        <w:t xml:space="preserve"> javne dražbe, na kojoj </w:t>
      </w:r>
      <w:r w:rsidR="005E376F">
        <w:rPr>
          <w:bCs/>
        </w:rPr>
        <w:t xml:space="preserve"> nije bilo zain</w:t>
      </w:r>
      <w:r w:rsidR="001D4C8C">
        <w:rPr>
          <w:bCs/>
        </w:rPr>
        <w:t>teresiranih ponuditelja, početne cijene</w:t>
      </w:r>
      <w:r w:rsidR="005E376F">
        <w:rPr>
          <w:bCs/>
        </w:rPr>
        <w:t xml:space="preserve"> nekretnina u vlasništvu stečajnog dužnika umanjen</w:t>
      </w:r>
      <w:r w:rsidR="001D4C8C">
        <w:rPr>
          <w:bCs/>
        </w:rPr>
        <w:t>e su</w:t>
      </w:r>
      <w:r w:rsidR="005E376F">
        <w:rPr>
          <w:bCs/>
        </w:rPr>
        <w:t xml:space="preserve"> za 20 %, u odnosu na početn</w:t>
      </w:r>
      <w:r w:rsidR="00C554C8">
        <w:rPr>
          <w:bCs/>
        </w:rPr>
        <w:t>e cijene s prethodne</w:t>
      </w:r>
      <w:r w:rsidR="005E376F">
        <w:rPr>
          <w:bCs/>
        </w:rPr>
        <w:t xml:space="preserve"> 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CA3C80">
        <w:t xml:space="preserve"> </w:t>
      </w:r>
      <w:r w:rsidR="00DD5673">
        <w:t>08. lipanj</w:t>
      </w:r>
      <w:r w:rsidR="00C554C8">
        <w:t xml:space="preserve"> </w:t>
      </w:r>
      <w:r w:rsidR="00AF6147">
        <w:t xml:space="preserve"> 2016.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C554C8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 xml:space="preserve">kal. </w:t>
      </w:r>
      <w:r w:rsidR="00DD5673">
        <w:t>6/7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805C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0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0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847DD-8411-4517-96D3-B21231FEB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5226</properties:Characters>
  <properties:Lines>154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6606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2016-06-08T06:43:00Z</dcterms:created>
  <dc:creator>Korisnik</dc:creator>
  <cp:lastModifiedBy>Maja Kocijan</cp:lastModifiedBy>
  <cp:lastPrinted>2016-06-07T12:14:00Z</cp:lastPrinted>
  <dcterms:modified xmlns:xsi="http://www.w3.org/2001/XMLSchema-instance" xsi:type="dcterms:W3CDTF">2016-06-08T06:45:00Z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