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d0c2" w14:paraId="f30d0c2" w:rsidRDefault="00E7788C" w:rsidP="00E7788C" w:rsidR="00E778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88C" w:rsidP="00E7788C" w:rsidR="00E778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788C" w:rsidP="00E7788C" w:rsidR="00E778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788C" w:rsidP="00E7788C" w:rsidR="00E778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7788C" w:rsidP="00E7788C" w:rsidR="00E778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788C" w:rsidP="00E7788C" w:rsidR="00E778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7788C" w:rsidP="00E7788C" w:rsidR="00E7788C" w:rsidRPr="005D578C">
      <w:pPr>
        <w:jc w:val="center"/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7788C" w:rsidP="00E7788C" w:rsidR="00E7788C" w:rsidRPr="005D578C">
      <w:pPr>
        <w:rPr>
          <w:rFonts w:cs="Times New Roman" w:eastAsia="Times New Roman"/>
          <w:szCs w:val="24"/>
        </w:rPr>
      </w:pPr>
    </w:p>
    <w:p w:rsidRDefault="000A607B" w:rsidP="00E7788C" w:rsidR="00E7788C">
      <w:pPr>
        <w:ind w:firstLine="708"/>
        <w:rPr>
          <w:rFonts w:cs="Times New Roman" w:eastAsia="Times New Roman"/>
          <w:szCs w:val="24"/>
        </w:rPr>
      </w:pPr>
      <w:r w:rsidRPr="000A607B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E7788C" w:rsidRPr="000A607B">
        <w:rPr>
          <w:rFonts w:cs="Times New Roman" w:eastAsia="Times New Roman"/>
          <w:szCs w:val="24"/>
        </w:rPr>
        <w:t>,</w:t>
      </w:r>
      <w:r w:rsidR="00E7788C" w:rsidRPr="000A607B">
        <w:t xml:space="preserve"> </w:t>
      </w:r>
      <w:r w:rsidR="00E7788C" w:rsidRPr="000A607B">
        <w:rPr>
          <w:rFonts w:cs="Times New Roman" w:eastAsia="Times New Roman"/>
          <w:szCs w:val="24"/>
        </w:rPr>
        <w:t>u postupku provedbe skraćenog stečajnog postupka nad pravnom osobom (dužnikom) SIGA</w:t>
      </w:r>
      <w:r w:rsidR="00E7788C">
        <w:rPr>
          <w:rFonts w:cs="Times New Roman" w:eastAsia="Times New Roman"/>
          <w:szCs w:val="24"/>
        </w:rPr>
        <w:t xml:space="preserve"> NOVA</w:t>
      </w:r>
      <w:r w:rsidR="00E7788C" w:rsidRPr="00F10AAD">
        <w:rPr>
          <w:rFonts w:cs="Times New Roman" w:eastAsia="Times New Roman"/>
          <w:szCs w:val="24"/>
        </w:rPr>
        <w:t xml:space="preserve"> d. o. o. </w:t>
      </w:r>
      <w:r w:rsidR="00E7788C">
        <w:rPr>
          <w:rFonts w:cs="Times New Roman" w:eastAsia="Times New Roman"/>
          <w:szCs w:val="24"/>
        </w:rPr>
        <w:t>Medulin</w:t>
      </w:r>
      <w:r w:rsidR="00E7788C" w:rsidRPr="00F10AAD">
        <w:rPr>
          <w:rFonts w:cs="Times New Roman" w:eastAsia="Times New Roman"/>
          <w:szCs w:val="24"/>
        </w:rPr>
        <w:t xml:space="preserve">, </w:t>
      </w:r>
      <w:r w:rsidR="00E7788C">
        <w:rPr>
          <w:rFonts w:cs="Times New Roman" w:eastAsia="Times New Roman"/>
          <w:szCs w:val="24"/>
        </w:rPr>
        <w:t>Burle 143</w:t>
      </w:r>
      <w:r w:rsidR="00E7788C" w:rsidRPr="00F10AAD">
        <w:rPr>
          <w:rFonts w:cs="Times New Roman" w:eastAsia="Times New Roman"/>
          <w:szCs w:val="24"/>
        </w:rPr>
        <w:t xml:space="preserve">, OIB </w:t>
      </w:r>
      <w:r w:rsidR="00E7788C">
        <w:rPr>
          <w:rFonts w:cs="Times New Roman" w:eastAsia="Times New Roman"/>
          <w:szCs w:val="24"/>
        </w:rPr>
        <w:t xml:space="preserve">04732610582, MBS 130000244, povodom zahtjeva </w:t>
      </w:r>
      <w:r w:rsidR="00E7788C" w:rsidRPr="008C0525">
        <w:rPr>
          <w:rFonts w:cs="Times New Roman" w:eastAsia="Times New Roman"/>
          <w:szCs w:val="24"/>
        </w:rPr>
        <w:t xml:space="preserve">Financijske agencije, </w:t>
      </w:r>
      <w:r w:rsidR="00E7788C">
        <w:rPr>
          <w:rFonts w:cs="Times New Roman" w:eastAsia="Times New Roman"/>
          <w:szCs w:val="24"/>
        </w:rPr>
        <w:t xml:space="preserve">OIB 85821130368, </w:t>
      </w:r>
      <w:r w:rsidR="00E7788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E7788C">
        <w:rPr>
          <w:rFonts w:cs="Times New Roman" w:eastAsia="Times New Roman"/>
          <w:szCs w:val="24"/>
        </w:rPr>
        <w:t xml:space="preserve">Pula, </w:t>
      </w:r>
      <w:r w:rsidR="00E7788C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E7788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E7788C">
        <w:rPr>
          <w:rFonts w:cs="Times New Roman" w:eastAsia="Times New Roman"/>
          <w:szCs w:val="24"/>
        </w:rPr>
        <w:t xml:space="preserve"> 2016.</w:t>
      </w:r>
    </w:p>
    <w:p w:rsidRDefault="00E7788C" w:rsidP="00E7788C" w:rsidR="00E7788C" w:rsidRPr="005D57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7788C" w:rsidP="00E7788C" w:rsidR="00E7788C" w:rsidRPr="005D57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SIGA NOVA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Burle 143</w:t>
      </w:r>
      <w:r w:rsidRPr="00F10AAD">
        <w:rPr>
          <w:rFonts w:cs="Times New Roman" w:eastAsia="Times New Roman"/>
          <w:szCs w:val="24"/>
        </w:rPr>
        <w:t xml:space="preserve">, OIB </w:t>
      </w:r>
      <w:r w:rsidR="00E43F99">
        <w:rPr>
          <w:rFonts w:cs="Times New Roman" w:eastAsia="Times New Roman"/>
          <w:szCs w:val="24"/>
        </w:rPr>
        <w:t>04732610582, MBS 130000244</w:t>
      </w:r>
      <w:r>
        <w:rPr>
          <w:rFonts w:cs="Times New Roman" w:eastAsia="Times New Roman"/>
          <w:szCs w:val="24"/>
        </w:rPr>
        <w:t>.</w:t>
      </w:r>
    </w:p>
    <w:p w:rsidRDefault="00E7788C" w:rsidP="00E7788C" w:rsidR="00E7788C" w:rsidRPr="005D578C">
      <w:pPr>
        <w:rPr>
          <w:rFonts w:cs="Times New Roman" w:eastAsia="Times New Roman"/>
          <w:szCs w:val="24"/>
        </w:rPr>
      </w:pPr>
    </w:p>
    <w:p w:rsidRDefault="00E7788C" w:rsidP="00E7788C" w:rsidR="00E7788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6443F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E7788C" w:rsidP="00E7788C" w:rsidR="00E7788C">
      <w:pPr>
        <w:ind w:firstLine="708"/>
        <w:rPr>
          <w:rFonts w:cs="Times New Roman" w:eastAsia="Times New Roman"/>
          <w:szCs w:val="20"/>
        </w:rPr>
      </w:pPr>
    </w:p>
    <w:p w:rsidRDefault="00E7788C" w:rsidP="00E7788C" w:rsidR="00E778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SIGA NOVA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Burle 143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04732610582, MBS 130000244.</w:t>
      </w:r>
    </w:p>
    <w:p w:rsidRDefault="00E7788C" w:rsidP="00E7788C" w:rsidR="00E7788C">
      <w:pPr>
        <w:ind w:firstLine="709"/>
        <w:rPr>
          <w:rFonts w:cs="Times New Roman" w:eastAsia="Times New Roman"/>
          <w:szCs w:val="24"/>
        </w:rPr>
      </w:pPr>
    </w:p>
    <w:p w:rsidRDefault="00E7788C" w:rsidP="00E7788C" w:rsidR="00E778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SIGA NOVA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Burle 143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04732610582, MBS 130000244.</w:t>
      </w:r>
    </w:p>
    <w:p w:rsidRDefault="00E7788C" w:rsidP="00E7788C" w:rsidR="00E778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7788C" w:rsidP="00E7788C" w:rsidR="00E7788C">
      <w:pPr>
        <w:ind w:firstLine="708"/>
        <w:rPr>
          <w:rFonts w:cs="Times New Roman" w:eastAsia="Times New Roman"/>
          <w:szCs w:val="24"/>
        </w:rPr>
      </w:pPr>
    </w:p>
    <w:p w:rsidRDefault="00E7788C" w:rsidP="00E7788C" w:rsidR="00E778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SIGA NOVA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St-801/2015-3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7788C" w:rsidP="00E7788C" w:rsidR="00E7788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7788C" w:rsidP="00E7788C" w:rsidR="00E7788C" w:rsidRPr="005D57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43F99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E43F9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7788C" w:rsidP="00E7788C" w:rsidR="00E778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7788C" w:rsidP="00E7788C" w:rsidR="00E778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F7EDB">
        <w:rPr>
          <w:rFonts w:cs="Times New Roman" w:eastAsia="Times New Roman"/>
          <w:szCs w:val="24"/>
        </w:rPr>
        <w:t>, v.r.</w:t>
      </w:r>
    </w:p>
    <w:p w:rsidRDefault="00E7788C" w:rsidP="00E7788C" w:rsidR="00E7788C">
      <w:pPr>
        <w:jc w:val="left"/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jc w:val="left"/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D479A" w:rsidP="003D479A" w:rsidR="003D479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D479A" w:rsidP="003D479A" w:rsidR="003D47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7788C" w:rsidP="00E7788C" w:rsidR="00E778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rPr>
          <w:rFonts w:cs="Times New Roman" w:eastAsia="Times New Roman"/>
          <w:szCs w:val="24"/>
        </w:rPr>
      </w:pPr>
    </w:p>
    <w:p w:rsidRDefault="00E7788C" w:rsidP="00E7788C" w:rsidR="00E778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7788C" w:rsidP="00E7788C" w:rsidR="00E77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7788C" w:rsidP="00E7788C" w:rsidR="00E77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SIGA NOVA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Burle 143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E7788C" w:rsidP="00E7788C" w:rsidR="00E77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Antun Štefanac, Sibinj, Vinogradska ulica 18,</w:t>
      </w:r>
    </w:p>
    <w:p w:rsidRDefault="00E7788C" w:rsidP="00E7788C" w:rsidR="00E7788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E7788C" w:rsidP="00E7788C" w:rsidR="00E77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7788C" w:rsidP="00E7788C" w:rsidR="00E778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E7788C" w:rsidP="00E7788C" w:rsidR="00E77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7788C" w:rsidP="00E7788C" w:rsidR="00E77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7788C" w:rsidP="00E7788C" w:rsidR="00E77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/>
    <w:p w:rsidRDefault="00E7788C" w:rsidP="00E7788C" w:rsidR="00E7788C" w:rsidRPr="00E6443F"/>
    <w:p w:rsidRDefault="004F5027" w:rsidR="004F5027"/>
    <w:sectPr w:rsidSect="00F561D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8C" w:rsidP="00E7788C" w:rsidR="00E7788C">
      <w:r>
        <w:separator/>
      </w:r>
    </w:p>
  </w:endnote>
  <w:endnote w:id="0" w:type="continuationSeparator">
    <w:p w:rsidRDefault="00E7788C" w:rsidP="00E7788C" w:rsidR="00E77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8C" w:rsidP="00E7788C" w:rsidR="00E7788C">
      <w:r>
        <w:separator/>
      </w:r>
    </w:p>
  </w:footnote>
  <w:footnote w:id="0" w:type="continuationSeparator">
    <w:p w:rsidRDefault="00E7788C" w:rsidP="00E7788C" w:rsidR="00E77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88C" w:rsidP="00E6443F" w:rsidR="00E6443F">
    <w:pPr>
      <w:pStyle w:val="Zaglavlje"/>
      <w:jc w:val="left"/>
    </w:pPr>
    <w:r>
      <w:tab/>
    </w:r>
    <w:sdt>
      <w:sdtPr>
        <w:id w:val="138275353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7EDB">
          <w:rPr>
            <w:noProof/>
          </w:rPr>
          <w:t>2</w:t>
        </w:r>
        <w:r>
          <w:fldChar w:fldCharType="end"/>
        </w:r>
      </w:sdtContent>
    </w:sdt>
    <w:r>
      <w:tab/>
      <w:t>9 St-801/2015-5</w:t>
    </w:r>
  </w:p>
  <w:p w:rsidRDefault="00DF7EDB" w:rsidP="00F561DA" w:rsidR="00F561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88C" w:rsidP="00F561DA" w:rsidR="00F561DA">
    <w:pPr>
      <w:pStyle w:val="Zaglavlje"/>
      <w:jc w:val="right"/>
    </w:pPr>
    <w:r>
      <w:t>9 St-801/2015-5</w:t>
    </w:r>
  </w:p>
  <w:p w:rsidRDefault="00DF7EDB" w:rsidR="00F561D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865"/>
    <w:rsid w:val="000A607B"/>
    <w:rsid w:val="003D479A"/>
    <w:rsid w:val="004F5027"/>
    <w:rsid w:val="00B52865"/>
    <w:rsid w:val="00DF7EDB"/>
    <w:rsid w:val="00E43F99"/>
    <w:rsid w:val="00E7788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78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7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8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78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8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E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7E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7E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7E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78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7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8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78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8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E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7E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7E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7E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SIGA NOVA d. o. o. MEDULIN</izvorni_sadrzaj>
    <derivirana_varijabla naziv="DomainObject.Predmet.ProtustrankaFormated_1">  SIGA NOVA d. o. o. MEDULIN</derivirana_varijabla>
  </DomainObject.Predmet.ProtustrankaFormated>
  <DomainObject.Predmet.ProtustrankaFormatedOIB>
    <izvorni_sadrzaj>  SIGA NOVA d. o. o. MEDULIN, OIB 04732610582</izvorni_sadrzaj>
    <derivirana_varijabla naziv="DomainObject.Predmet.ProtustrankaFormatedOIB_1">  SIGA NOVA d. o. o. MEDULIN, OIB 04732610582</derivirana_varijabla>
  </DomainObject.Predmet.ProtustrankaFormatedOIB>
  <DomainObject.Predmet.ProtustrankaFormatedWithAdress>
    <izvorni_sadrzaj> SIGA NOVA d. o. o. MEDULIN, Burle 143, 52100 Medulin</izvorni_sadrzaj>
    <derivirana_varijabla naziv="DomainObject.Predmet.ProtustrankaFormatedWithAdress_1"> SIGA NOVA d. o. o. MEDULIN, Burle 143, 52100 Medulin</derivirana_varijabla>
  </DomainObject.Predmet.ProtustrankaFormatedWithAdress>
  <DomainObject.Predmet.ProtustrankaFormatedWithAdressOIB>
    <izvorni_sadrzaj> SIGA NOVA d. o. o. MEDULIN, OIB 04732610582, Burle 143, 52100 Medulin</izvorni_sadrzaj>
    <derivirana_varijabla naziv="DomainObject.Predmet.ProtustrankaFormatedWithAdressOIB_1"> SIGA NOVA d. o. o. MEDULIN, OIB 04732610582, Burle 143, 52100 Medulin</derivirana_varijabla>
  </DomainObject.Predmet.ProtustrankaFormatedWithAdressOIB>
  <DomainObject.Predmet.ProtustrankaWithAdress>
    <izvorni_sadrzaj>SIGA NOVA d. o. o. MEDULIN Burle 143, 52100 Medulin</izvorni_sadrzaj>
    <derivirana_varijabla naziv="DomainObject.Predmet.ProtustrankaWithAdress_1">SIGA NOVA d. o. o. MEDULIN Burle 143, 52100 Medulin</derivirana_varijabla>
  </DomainObject.Predmet.ProtustrankaWithAdress>
  <DomainObject.Predmet.ProtustrankaWithAdressOIB>
    <izvorni_sadrzaj>SIGA NOVA d. o. o. MEDULIN, OIB 04732610582, Burle 143, 52100 Medulin</izvorni_sadrzaj>
    <derivirana_varijabla naziv="DomainObject.Predmet.ProtustrankaWithAdressOIB_1">SIGA NOVA d. o. o. MEDULIN, OIB 04732610582, Burle 143, 52100 Medulin</derivirana_varijabla>
  </DomainObject.Predmet.ProtustrankaWithAdressOIB>
  <DomainObject.Predmet.ProtustrankaNazivFormated>
    <izvorni_sadrzaj>SIGA NOVA d. o. o. MEDULIN</izvorni_sadrzaj>
    <derivirana_varijabla naziv="DomainObject.Predmet.ProtustrankaNazivFormated_1">SIGA NOVA d. o. o. MEDULIN</derivirana_varijabla>
  </DomainObject.Predmet.ProtustrankaNazivFormated>
  <DomainObject.Predmet.ProtustrankaNazivFormatedOIB>
    <izvorni_sadrzaj>SIGA NOVA d. o. o. MEDULIN, OIB 04732610582</izvorni_sadrzaj>
    <derivirana_varijabla naziv="DomainObject.Predmet.ProtustrankaNazivFormatedOIB_1">SIGA NOVA d. o. o. MEDULIN, OIB 04732610582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28756.18</izvorni_sadrzaj>
    <derivirana_varijabla naziv="DomainObject.Predmet.TrenutnaVrijednost_1">28756.18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SIGA NOVA d. o. o. MEDULIN</item>
    </izvorni_sadrzaj>
    <derivirana_varijabla naziv="DomainObject.Predmet.ProtuStrankaListFormated_1">
      <item>SIGA NOVA d. o. o. MEDULIN</item>
    </derivirana_varijabla>
  </DomainObject.Predmet.ProtuStrankaListFormated>
  <DomainObject.Predmet.ProtuStrankaListFormatedOIB>
    <izvorni_sadrzaj>
      <item>SIGA NOVA d. o. o. MEDULIN, OIB 04732610582</item>
    </izvorni_sadrzaj>
    <derivirana_varijabla naziv="DomainObject.Predmet.ProtuStrankaListFormatedOIB_1">
      <item>SIGA NOVA d. o. o. MEDULIN, OIB 04732610582</item>
    </derivirana_varijabla>
  </DomainObject.Predmet.ProtuStrankaListFormatedOIB>
  <DomainObject.Predmet.ProtuStrankaListFormatedWithAdress>
    <izvorni_sadrzaj>
      <item>SIGA NOVA d. o. o. MEDULIN, Burle 143, 52100 Medulin</item>
    </izvorni_sadrzaj>
    <derivirana_varijabla naziv="DomainObject.Predmet.ProtuStrankaListFormatedWithAdress_1">
      <item>SIGA NOVA d. o. o. MEDULIN, Burle 143, 52100 Medulin</item>
    </derivirana_varijabla>
  </DomainObject.Predmet.ProtuStrankaListFormatedWithAdress>
  <DomainObject.Predmet.ProtuStrankaListFormatedWithAdressOIB>
    <izvorni_sadrzaj>
      <item>SIGA NOVA d. o. o. MEDULIN, OIB 04732610582, Burle 143, 52100 Medulin</item>
    </izvorni_sadrzaj>
    <derivirana_varijabla naziv="DomainObject.Predmet.ProtuStrankaListFormatedWithAdressOIB_1">
      <item>SIGA NOVA d. o. o. MEDULIN, OIB 04732610582, Burle 143, 52100 Medulin</item>
    </derivirana_varijabla>
  </DomainObject.Predmet.ProtuStrankaListFormatedWithAdressOIB>
  <DomainObject.Predmet.ProtuStrankaListNazivFormated>
    <izvorni_sadrzaj>
      <item>SIGA NOVA d. o. o. MEDULIN</item>
    </izvorni_sadrzaj>
    <derivirana_varijabla naziv="DomainObject.Predmet.ProtuStrankaListNazivFormated_1">
      <item>SIGA NOVA d. o. o. MEDULIN</item>
    </derivirana_varijabla>
  </DomainObject.Predmet.ProtuStrankaListNazivFormated>
  <DomainObject.Predmet.ProtuStrankaListNazivFormatedOIB>
    <izvorni_sadrzaj>
      <item>SIGA NOVA d. o. o. MEDULIN, OIB 04732610582</item>
    </izvorni_sadrzaj>
    <derivirana_varijabla naziv="DomainObject.Predmet.ProtuStrankaListNazivFormatedOIB_1">
      <item>SIGA NOVA d. o. o. MEDULIN, OIB 04732610582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SIGA NOVA d. o. o. MEDULIN</izvorni_sadrzaj>
    <derivirana_varijabla naziv="DomainObject.Predmet.ProtustrankaIDrugi_1">SIGA NOVA d. o. o. MEDULIN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SIGA NOVA d. o. o. MEDULIN, OIB 04732610582, Burle 143, 52100 Medulin</izvorni_sadrzaj>
    <derivirana_varijabla naziv="DomainObject.Predmet.ProtustrankaIDrugiAdressOIB_1">SIGA NOVA d. o. o. MEDULIN, OIB 04732610582, Burle 143,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SIGA NOVA d. o. o. MEDULIN</item>
    </izvorni_sadrzaj>
    <derivirana_varijabla naziv="DomainObject.Predmet.SudioniciListNaziv_1">
      <item>FINANCIJSKA AGENCIJA RC RIJEKA PODRUŽNICA PULA, PULA</item>
      <item>SIGA NOVA d. o. o. MEDULIN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SIGA NOVA d. o. o. MEDULIN, OIB 04732610582, Burle 143,52100 Medulin</item>
    </izvorni_sadrzaj>
    <derivirana_varijabla naziv="DomainObject.Predmet.SudioniciListAdressOIB_1">
      <item>FINANCIJSKA AGENCIJA RC RIJEKA PODRUŽNICA PULA, PULA, OIB 85821130368, Ulica grada Vukovara 70,Zagreb</item>
      <item>SIGA NOVA d. o. o. MEDULIN, OIB 04732610582, Burle 143,52100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04732610582</item>
    </izvorni_sadrzaj>
    <derivirana_varijabla naziv="DomainObject.Predmet.SudioniciListNazivOIB_1">
      <item>, OIB 85821130368</item>
      <item>, OIB 04732610582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3067</properties:Characters>
  <properties:Lines>91</properties:Lines>
  <properties:Paragraphs>30</properties:Paragraphs>
  <properties:TotalTime>3</properties:TotalTime>
  <properties:ScaleCrop>false</properties:ScaleCrop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2016-03-18T09:57:00Z</dcterms:created>
  <dc:creator>Mihaela Kaligari</dc:creator>
  <dc:description/>
  <cp:keywords/>
  <cp:lastModifiedBy>Ana Jeromela</cp:lastModifiedBy>
  <cp:lastPrinted>2016-04-12T07:19:00Z</cp:lastPrinted>
  <dcterms:modified xmlns:xsi="http://www.w3.org/2001/XMLSchema-instance" xsi:type="dcterms:W3CDTF">2016-04-12T07:19:00Z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