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0103" w14:paraId="8010103" w:rsidRDefault="00192AE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92AE1">
        <w:rPr>
          <w:sz w:val="24"/>
          <w:szCs w:val="24"/>
          <w:lang w:val="pt-BR"/>
        </w:rPr>
        <w:t>-139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C647A0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C647A0">
        <w:rPr>
          <w:sz w:val="24"/>
          <w:szCs w:val="24"/>
        </w:rPr>
        <w:t>Caki trans d.o.o., Koškovec, Koškovec 1a, OIB: 1747895</w:t>
      </w:r>
      <w:r w:rsidR="003E4586">
        <w:rPr>
          <w:sz w:val="24"/>
          <w:szCs w:val="24"/>
        </w:rPr>
        <w:t xml:space="preserve">9244, broj: </w:t>
      </w:r>
      <w:r w:rsidR="00677CAD">
        <w:rPr>
          <w:sz w:val="24"/>
          <w:szCs w:val="24"/>
        </w:rPr>
        <w:t>HR6024840081100640421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677CAD" w:rsidRPr="00677CAD">
        <w:rPr>
          <w:sz w:val="24"/>
          <w:szCs w:val="24"/>
        </w:rPr>
        <w:t>Caki trans d.o.o.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677CAD" w:rsidRPr="00677CAD">
        <w:rPr>
          <w:sz w:val="24"/>
          <w:szCs w:val="24"/>
        </w:rPr>
        <w:t>Caki trans d.o.o.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8E45E4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C085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AC085D" w:rsidP="00400817" w:rsidR="00AC085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C085D" w:rsidP="00400817" w:rsidR="00AC085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AC085D" w:rsidR="009E33A3">
      <w:pPr>
        <w:pStyle w:val="Odlomakpopisa"/>
        <w:jc w:val="both"/>
        <w:rPr>
          <w:sz w:val="24"/>
          <w:szCs w:val="24"/>
        </w:rPr>
      </w:pPr>
    </w:p>
    <w:p w:rsidRDefault="00AC085D" w:rsidP="00AC085D" w:rsidR="00AC085D" w:rsidRPr="009E33A3">
      <w:pPr>
        <w:pStyle w:val="Odlomakpopisa"/>
        <w:jc w:val="both"/>
        <w:rPr>
          <w:sz w:val="24"/>
          <w:szCs w:val="24"/>
        </w:rPr>
      </w:pPr>
    </w:p>
    <w:sectPr w:rsidR="00AC085D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5729A"/>
    <w:rsid w:val="00071CAB"/>
    <w:rsid w:val="00081DA4"/>
    <w:rsid w:val="000852A5"/>
    <w:rsid w:val="00096F64"/>
    <w:rsid w:val="00115987"/>
    <w:rsid w:val="0011660C"/>
    <w:rsid w:val="00192AE1"/>
    <w:rsid w:val="002248AC"/>
    <w:rsid w:val="002A3429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E4586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77CAD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E45E4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C085D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647A0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8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85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8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8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8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85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8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8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St-5156/2015-137</izvorni_sadrzaj>
    <derivirana_varijabla naziv="DomainObject.PredzadnjaOdlukaIzPredmeta.Oznaka_1">St-5156/2015-137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974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2019-07-15T12:23:00Z</dcterms:created>
  <dc:creator>nmarkovic</dc:creator>
  <cp:lastModifiedBy>Dijana Hadžić</cp:lastModifiedBy>
  <cp:lastPrinted>2019-07-15T13:11:00Z</cp:lastPrinted>
  <dcterms:modified xmlns:xsi="http://www.w3.org/2001/XMLSchema-instance" xsi:type="dcterms:W3CDTF">2019-07-15T13:11:00Z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(69. zaključak - vraćanje jamčevine Caki trans.docx)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