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afe9" w14:paraId="159afe9" w:rsidRDefault="00AE3B51" w:rsidP="00AE3B51" w:rsidR="00AE3B51">
      <w:pPr>
        <w:jc w:val="right"/>
        <w15:collapsed w:val="false"/>
      </w:pPr>
      <w:bookmarkStart w:name="_GoBack" w:id="0"/>
      <w:bookmarkEnd w:id="0"/>
    </w:p>
    <w:p w:rsidRDefault="00AE3B51" w:rsidP="00AE3B51" w:rsidR="00AE3B51">
      <w:pPr>
        <w:jc w:val="right"/>
      </w:pPr>
    </w:p>
    <w:p w:rsidRDefault="00AE3B51" w:rsidP="00AE3B51" w:rsidR="00AE3B51" w:rsidRPr="004B7C4B">
      <w:pPr>
        <w:jc w:val="right"/>
      </w:pPr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</w:t>
      </w:r>
      <w:r w:rsidR="00DE5576">
        <w:t>1</w:t>
      </w:r>
      <w:r w:rsidR="00EE1BE0">
        <w:t>9</w:t>
      </w:r>
      <w:r>
        <w:t>/201</w:t>
      </w:r>
      <w:r w:rsidR="00322258">
        <w:t>5</w:t>
      </w:r>
      <w:r>
        <w:t>-</w:t>
      </w:r>
      <w:r w:rsidR="00322258">
        <w:t>3</w:t>
      </w:r>
      <w:r>
        <w:t>.</w:t>
      </w:r>
    </w:p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 w:rsidRPr="004B7C4B"/>
    <w:p w:rsidRDefault="00AE3B51" w:rsidP="00AE3B51" w:rsidR="00AE3B51" w:rsidRPr="004B7C4B">
      <w:pPr>
        <w:jc w:val="center"/>
      </w:pPr>
    </w:p>
    <w:p w:rsidRDefault="00AE3B51" w:rsidP="00AE3B51" w:rsidR="00AE3B51">
      <w:pPr>
        <w:jc w:val="center"/>
      </w:pPr>
      <w:r>
        <w:t>O G L A S</w:t>
      </w:r>
    </w:p>
    <w:p w:rsidRDefault="00AE3B51" w:rsidP="00AE3B51" w:rsidR="00AE3B51" w:rsidRPr="004B7C4B">
      <w:pPr>
        <w:jc w:val="center"/>
      </w:pPr>
    </w:p>
    <w:p w:rsidRDefault="00AE3B51" w:rsidP="00AE3B51" w:rsidR="00AE3B51">
      <w:pPr>
        <w:jc w:val="both"/>
      </w:pPr>
      <w:r>
        <w:t xml:space="preserve">TRGOVAČKI SUD U BJELOVARU u postupku </w:t>
      </w:r>
      <w:proofErr w:type="spellStart"/>
      <w:r>
        <w:t>predstečajne</w:t>
      </w:r>
      <w:proofErr w:type="spellEnd"/>
      <w:r>
        <w:t xml:space="preserve"> nagodbe nad dužnikom </w:t>
      </w:r>
      <w:r w:rsidR="00450536" w:rsidRPr="002F6038">
        <w:t>LJEVAONICA PRODUKT d</w:t>
      </w:r>
      <w:r w:rsidR="00450536">
        <w:t>.o.o.</w:t>
      </w:r>
      <w:r w:rsidR="00450536" w:rsidRPr="002F6038">
        <w:t xml:space="preserve"> </w:t>
      </w:r>
      <w:r w:rsidR="00450536">
        <w:t xml:space="preserve">Mali Zdenci, Veliki Zdenci, Mali Zdenci, Antuna Mihanovića 76, OIB </w:t>
      </w:r>
      <w:r w:rsidR="00450536" w:rsidRPr="002F6038">
        <w:t>69577670301</w:t>
      </w:r>
      <w:r w:rsidR="00450536">
        <w:t xml:space="preserve">, MBS </w:t>
      </w:r>
      <w:r w:rsidR="00450536" w:rsidRPr="002F6038">
        <w:t>080490721</w:t>
      </w:r>
      <w:r>
        <w:t xml:space="preserve">, objavljuje da je </w:t>
      </w:r>
      <w:r w:rsidR="00B251A0">
        <w:t xml:space="preserve">rješenjem ovoga suda broj </w:t>
      </w:r>
      <w:proofErr w:type="spellStart"/>
      <w:r w:rsidR="00B251A0">
        <w:t>Stpn</w:t>
      </w:r>
      <w:proofErr w:type="spellEnd"/>
      <w:r w:rsidR="00B251A0">
        <w:t>-</w:t>
      </w:r>
      <w:r w:rsidR="00B10856">
        <w:t>1</w:t>
      </w:r>
      <w:r w:rsidR="00450536">
        <w:t>9</w:t>
      </w:r>
      <w:r>
        <w:t>/201</w:t>
      </w:r>
      <w:r w:rsidR="00B251A0">
        <w:t>5</w:t>
      </w:r>
      <w:r>
        <w:t>-</w:t>
      </w:r>
      <w:r w:rsidR="00B251A0">
        <w:t>2</w:t>
      </w:r>
      <w:r>
        <w:t xml:space="preserve">. od </w:t>
      </w:r>
      <w:r w:rsidR="00C77139">
        <w:t>1</w:t>
      </w:r>
      <w:r w:rsidR="00EC754D">
        <w:t>7</w:t>
      </w:r>
      <w:r>
        <w:t xml:space="preserve">. </w:t>
      </w:r>
      <w:r w:rsidR="00C77139">
        <w:t>rujna</w:t>
      </w:r>
      <w:r>
        <w:t xml:space="preserve"> 201</w:t>
      </w:r>
      <w:r w:rsidR="00C77139">
        <w:t>5</w:t>
      </w:r>
      <w:r>
        <w:t xml:space="preserve">. godine zakazao ročište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  <w:r>
        <w:tab/>
        <w:t>Ročište će se održati u Trgovačkom sudu u Bjelovaru, soba broj 5, dana</w:t>
      </w:r>
    </w:p>
    <w:p w:rsidRDefault="00AE3B51" w:rsidP="00AE3B51" w:rsidR="00AE3B51">
      <w:pPr>
        <w:jc w:val="both"/>
      </w:pPr>
    </w:p>
    <w:p w:rsidRDefault="00C77139" w:rsidP="00AE3B51" w:rsidR="00AE3B51">
      <w:pPr>
        <w:jc w:val="center"/>
        <w:rPr>
          <w:b/>
        </w:rPr>
      </w:pPr>
      <w:r>
        <w:rPr>
          <w:b/>
        </w:rPr>
        <w:t>1</w:t>
      </w:r>
      <w:r w:rsidR="0064769F">
        <w:rPr>
          <w:b/>
        </w:rPr>
        <w:t>3</w:t>
      </w:r>
      <w:r w:rsidR="00AE3B51">
        <w:rPr>
          <w:b/>
        </w:rPr>
        <w:t xml:space="preserve">. </w:t>
      </w:r>
      <w:r>
        <w:rPr>
          <w:b/>
        </w:rPr>
        <w:t>listopada</w:t>
      </w:r>
      <w:r w:rsidR="00AE3B51">
        <w:rPr>
          <w:b/>
        </w:rPr>
        <w:t xml:space="preserve"> 2015. godine u </w:t>
      </w:r>
      <w:r w:rsidR="008442E1">
        <w:rPr>
          <w:b/>
        </w:rPr>
        <w:t>1</w:t>
      </w:r>
      <w:r w:rsidR="00AA03A6">
        <w:rPr>
          <w:b/>
        </w:rPr>
        <w:t>1</w:t>
      </w:r>
      <w:r w:rsidR="00AE3B51">
        <w:rPr>
          <w:b/>
        </w:rPr>
        <w:t>,00 sati.</w:t>
      </w:r>
    </w:p>
    <w:p w:rsidRDefault="00AE3B51" w:rsidP="00AE3B51" w:rsidR="00AE3B51">
      <w:pPr>
        <w:jc w:val="both"/>
      </w:pPr>
    </w:p>
    <w:p w:rsidRDefault="00AE3B51" w:rsidP="00AE3B51" w:rsidR="00AE3B51" w:rsidRPr="00F1599B">
      <w:pPr>
        <w:jc w:val="both"/>
      </w:pPr>
      <w:r>
        <w:tab/>
        <w:t xml:space="preserve">Na ročište se pozivaju </w:t>
      </w:r>
      <w:r w:rsidR="00C77139">
        <w:t xml:space="preserve">vjerovnici i </w:t>
      </w:r>
      <w:r>
        <w:t>dužnik.</w:t>
      </w:r>
    </w:p>
    <w:p w:rsidRDefault="00AE3B51" w:rsidP="00AE3B51" w:rsidR="00AE3B51">
      <w:pPr>
        <w:jc w:val="both"/>
      </w:pPr>
      <w:r>
        <w:tab/>
      </w: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center"/>
      </w:pPr>
      <w:r>
        <w:t xml:space="preserve">U Bjelovaru, </w:t>
      </w:r>
      <w:r w:rsidR="00C77139">
        <w:t>1</w:t>
      </w:r>
      <w:r w:rsidR="00C17CDC">
        <w:t>7</w:t>
      </w:r>
      <w:r w:rsidRPr="004B7C4B">
        <w:t xml:space="preserve">. </w:t>
      </w:r>
      <w:r w:rsidR="00C77139">
        <w:t>rujna</w:t>
      </w:r>
      <w:r>
        <w:t xml:space="preserve">  201</w:t>
      </w:r>
      <w:r w:rsidR="00C77139">
        <w:t>5</w:t>
      </w:r>
      <w:r w:rsidRPr="004B7C4B">
        <w:t>. godine</w:t>
      </w:r>
    </w:p>
    <w:p w:rsidRDefault="00AE3B51" w:rsidP="00AE3B51" w:rsidR="00AE3B51">
      <w:pPr>
        <w:jc w:val="center"/>
      </w:pPr>
    </w:p>
    <w:p w:rsidRDefault="00AE3B51" w:rsidP="00AE3B51" w:rsidR="00AE3B51">
      <w:pPr>
        <w:jc w:val="center"/>
      </w:pP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MATE IVANČIĆ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 w:rsidRPr="00185AC9"/>
    <w:p w:rsidRDefault="00AE3B51" w:rsidP="00AE3B51" w:rsidR="00AE3B51" w:rsidRPr="004B7C4B">
      <w:pPr>
        <w:jc w:val="both"/>
      </w:pPr>
      <w:r>
        <w:t xml:space="preserve"> </w:t>
      </w:r>
    </w:p>
    <w:p w:rsidRDefault="00BB3568" w:rsidR="00BB3568"/>
    <w:sectPr w:rsidSect="00F41B28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440" w:bottom="899" w:right="144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599" w:rsidR="00F26599">
      <w:r>
        <w:separator/>
      </w:r>
    </w:p>
  </w:endnote>
  <w:endnote w:id="0" w:type="continuationSeparator">
    <w:p w:rsidRDefault="00F26599" w:rsidR="00F26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08CC" w:rsidP="00491287" w:rsidR="003657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08CC" w:rsidP="00491287" w:rsidR="003657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599" w:rsidR="00F26599">
      <w:r>
        <w:separator/>
      </w:r>
    </w:p>
  </w:footnote>
  <w:footnote w:id="0" w:type="continuationSeparator">
    <w:p w:rsidRDefault="00F26599" w:rsidR="00F265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4C456C" w:rsidR="003657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08CC" w:rsidR="003657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101121"/>
    <w:multiLevelType w:val="hybridMultilevel"/>
    <w:tmpl w:val="870C76B4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B51"/>
    <w:rsid w:val="00144EED"/>
    <w:rsid w:val="002A5D7C"/>
    <w:rsid w:val="00322258"/>
    <w:rsid w:val="00450536"/>
    <w:rsid w:val="004D5DDC"/>
    <w:rsid w:val="005C367D"/>
    <w:rsid w:val="0064769F"/>
    <w:rsid w:val="00687516"/>
    <w:rsid w:val="008442E1"/>
    <w:rsid w:val="009F2BD7"/>
    <w:rsid w:val="00AA03A6"/>
    <w:rsid w:val="00AE3B51"/>
    <w:rsid w:val="00B10856"/>
    <w:rsid w:val="00B251A0"/>
    <w:rsid w:val="00BA08CC"/>
    <w:rsid w:val="00BB3568"/>
    <w:rsid w:val="00C17CDC"/>
    <w:rsid w:val="00C77139"/>
    <w:rsid w:val="00DE5576"/>
    <w:rsid w:val="00EC754D"/>
    <w:rsid w:val="00EE1BE0"/>
    <w:rsid w:val="00F2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B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AE3B51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AE3B51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0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B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AE3B51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AE3B51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0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Stpn-19/2015</izvorni_sadrzaj>
    <derivirana_varijabla naziv="DomainObject.Predmet.OznakaBroj_1">Stpn-19/2015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LJEVAONICA PRODUKT društvo s ograničenom odgovornošću za proizvodnju i usluge MALI ZDENCI</izvorni_sadrzaj>
    <derivirana_varijabla naziv="DomainObject.Predmet.StrankaFormated_1">  LJEVAONICA PRODUKT društvo s ograničenom odgovornošću za proizvodnju i usluge MALI ZDENCI</derivirana_varijabla>
  </DomainObject.Predmet.StrankaFormated>
  <DomainObject.Predmet.StrankaFormatedOIB>
    <izvorni_sadrzaj>  LJEVAONICA PRODUKT društvo s ograničenom odgovornošću za proizvodnju i usluge MALI ZDENCI, OIB 69577670301</izvorni_sadrzaj>
    <derivirana_varijabla naziv="DomainObject.Predmet.StrankaFormatedOIB_1">  LJEVAONICA PRODUKT društvo s ograničenom odgovornošću za proizvodnju i usluge MALI ZDENCI, OIB 69577670301</derivirana_varijabla>
  </DomainObject.Predmet.StrankaFormatedOIB>
  <DomainObject.Predmet.StrankaFormatedWithAdress>
    <izvorni_sadrzaj> LJEVAONICA PRODUKT društvo s ograničenom odgovornošću za proizvodnju i usluge MALI ZDENCI, Petra Zrinskog 11, 43000 Bjelovar</izvorni_sadrzaj>
    <derivirana_varijabla naziv="DomainObject.Predmet.StrankaFormatedWithAdress_1"> LJEVAONICA PRODUKT društvo s ograničenom odgovornošću za proizvodnju i usluge MALI ZDENCI, Petra Zrinskog 11, 43000 Bjelovar</derivirana_varijabla>
  </DomainObject.Predmet.StrankaFormatedWithAdress>
  <DomainObject.Predmet.StrankaFormatedWithAdressOIB>
    <izvorni_sadrzaj> LJEVAONICA PRODUKT društvo s ograničenom odgovornošću za proizvodnju i usluge MALI ZDENCI, OIB 69577670301, Petra Zrinskog 11, 43000 Bjelovar</izvorni_sadrzaj>
    <derivirana_varijabla naziv="DomainObject.Predmet.StrankaFormatedWithAdressOIB_1"> LJEVAONICA PRODUKT društvo s ograničenom odgovornošću za proizvodnju i usluge MALI ZDENCI, OIB 69577670301, Petra Zrinskog 11, 43000 Bjelovar</derivirana_varijabla>
  </DomainObject.Predmet.StrankaFormatedWithAdressOIB>
  <DomainObject.Predmet.StrankaWithAdress>
    <izvorni_sadrzaj>LJEVAONICA PRODUKT društvo s ograničenom odgovornošću za proizvodnju i usluge MALI ZDENCI Petra Zrinskog 11,43000 Bjelovar</izvorni_sadrzaj>
    <derivirana_varijabla naziv="DomainObject.Predmet.StrankaWithAdress_1">LJEVAONICA PRODUKT društvo s ograničenom odgovornošću za proizvodnju i usluge MALI ZDENCI Petra Zrinskog 11,43000 Bjelovar</derivirana_varijabla>
  </DomainObject.Predmet.StrankaWithAdress>
  <DomainObject.Predmet.StrankaWithAdressOIB>
    <izvorni_sadrzaj>LJEVAONICA PRODUKT društvo s ograničenom odgovornošću za proizvodnju i usluge MALI ZDENCI, OIB 69577670301, Petra Zrinskog 11,43000 Bjelovar</izvorni_sadrzaj>
    <derivirana_varijabla naziv="DomainObject.Predmet.StrankaWithAdressOIB_1">LJEVAONICA PRODUKT društvo s ograničenom odgovornošću za proizvodnju i usluge MALI ZDENCI, OIB 69577670301, Petra Zrinskog 11,43000 Bjelovar</derivirana_varijabla>
  </DomainObject.Predmet.StrankaWithAdressOIB>
  <DomainObject.Predmet.StrankaNazivFormated>
    <izvorni_sadrzaj>LJEVAONICA PRODUKT društvo s ograničenom odgovornošću za proizvodnju i usluge MALI ZDENCI</izvorni_sadrzaj>
    <derivirana_varijabla naziv="DomainObject.Predmet.StrankaNazivFormated_1">LJEVAONICA PRODUKT društvo s ograničenom odgovornošću za proizvodnju i usluge MALI ZDENCI</derivirana_varijabla>
  </DomainObject.Predmet.StrankaNazivFormated>
  <DomainObject.Predmet.StrankaNazivFormatedOIB>
    <izvorni_sadrzaj>LJEVAONICA PRODUKT društvo s ograničenom odgovornošću za proizvodnju i usluge MALI ZDENCI, OIB 69577670301</izvorni_sadrzaj>
    <derivirana_varijabla naziv="DomainObject.Predmet.StrankaNazivFormatedOIB_1">LJEVAONICA PRODUKT društvo s ograničenom odgovornošću za proizvodnju i usluge MALI ZDENCI, OIB 69577670301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LJEVAONICA PRODUKT društvo s ograničenom odgovornošću za proizvodnju i usluge MALI ZDENCI</item>
    </izvorni_sadrzaj>
    <derivirana_varijabla naziv="DomainObject.Predmet.StrankaListFormated_1">
      <item>LJEVAONICA PRODUKT društvo s ograničenom odgovornošću za proizvodnju i usluge MALI ZDENCI</item>
    </derivirana_varijabla>
  </DomainObject.Predmet.StrankaListFormated>
  <DomainObject.Predmet.StrankaListFormatedOIB>
    <izvorni_sadrzaj>
      <item>LJEVAONICA PRODUKT društvo s ograničenom odgovornošću za proizvodnju i usluge MALI ZDENCI, OIB 69577670301</item>
    </izvorni_sadrzaj>
    <derivirana_varijabla naziv="DomainObject.Predmet.StrankaListFormatedOIB_1">
      <item>LJEVAONICA PRODUKT društvo s ograničenom odgovornošću za proizvodnju i usluge MALI ZDENCI, OIB 69577670301</item>
    </derivirana_varijabla>
  </DomainObject.Predmet.StrankaListFormatedOIB>
  <DomainObject.Predmet.StrankaListFormatedWithAdress>
    <izvorni_sadrzaj>
      <item>LJEVAONICA PRODUKT društvo s ograničenom odgovornošću za proizvodnju i usluge MALI ZDENCI, Petra Zrinskog 11, 43000 Bjelovar</item>
    </izvorni_sadrzaj>
    <derivirana_varijabla naziv="DomainObject.Predmet.StrankaListFormatedWithAdress_1">
      <item>LJEVAONICA PRODUKT društvo s ograničenom odgovornošću za proizvodnju i usluge MALI ZDENCI, Petra Zrinskog 11, 43000 Bjelovar</item>
    </derivirana_varijabla>
  </DomainObject.Predmet.StrankaListFormatedWithAdress>
  <DomainObject.Predmet.StrankaListFormatedWithAdressOIB>
    <izvorni_sadrzaj>
      <item>LJEVAONICA PRODUKT društvo s ograničenom odgovornošću za proizvodnju i usluge MALI ZDENCI, OIB 69577670301, Petra Zrinskog 11, 43000 Bjelovar</item>
    </izvorni_sadrzaj>
    <derivirana_varijabla naziv="DomainObject.Predmet.StrankaListFormatedWithAdressOIB_1">
      <item>LJEVAONICA PRODUKT društvo s ograničenom odgovornošću za proizvodnju i usluge MALI ZDENCI, OIB 69577670301, Petra Zrinskog 11, 43000 Bjelovar</item>
    </derivirana_varijabla>
  </DomainObject.Predmet.StrankaListFormatedWithAdressOIB>
  <DomainObject.Predmet.StrankaListNazivFormated>
    <izvorni_sadrzaj>
      <item>LJEVAONICA PRODUKT društvo s ograničenom odgovornošću za proizvodnju i usluge MALI ZDENCI</item>
    </izvorni_sadrzaj>
    <derivirana_varijabla naziv="DomainObject.Predmet.StrankaListNazivFormated_1">
      <item>LJEVAONICA PRODUKT društvo s ograničenom odgovornošću za proizvodnju i usluge MALI ZDENCI</item>
    </derivirana_varijabla>
  </DomainObject.Predmet.StrankaListNazivFormated>
  <DomainObject.Predmet.StrankaListNazivFormatedOIB>
    <izvorni_sadrzaj>
      <item>LJEVAONICA PRODUKT društvo s ograničenom odgovornošću za proizvodnju i usluge MALI ZDENCI, OIB 69577670301</item>
    </izvorni_sadrzaj>
    <derivirana_varijabla naziv="DomainObject.Predmet.StrankaListNazivFormatedOIB_1">
      <item>LJEVAONICA PRODUKT društvo s ograničenom odgovornošću za proizvodnju i usluge MALI ZDENCI, OIB 69577670301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LJEVAONICA PRODUKT društvo s ograničenom odgovornošću za proizvodnju i usluge MALI ZDENCI</izvorni_sadrzaj>
    <derivirana_varijabla naziv="DomainObject.Predmet.StrankaIDrugi_1">LJEVAONICA PRODUKT društvo s ograničenom odgovornošću za proizvodnju i usluge MALI ZDENCI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LJEVAONICA PRODUKT društvo s ograničenom odgovornošću za proizvodnju i usluge MALI ZDENCI, OIB 69577670301, Petra Zrinskog 11, 43000 Bjelovar</izvorni_sadrzaj>
    <derivirana_varijabla naziv="DomainObject.Predmet.StrankaIDrugiAdressOIB_1">LJEVAONICA PRODUKT društvo s ograničenom odgovornošću za proizvodnju i usluge MALI ZDENCI, OIB 69577670301, Petra Zrinskog 11,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LJEVAONICA PRODUKT društvo s ograničenom odgovornošću za proizvodnju i usluge MALI ZDENCI</item>
    </izvorni_sadrzaj>
    <derivirana_varijabla naziv="DomainObject.Predmet.SudioniciListNaziv_1">
      <item>LJEVAONICA PRODUKT društvo s ograničenom odgovornošću za proizvodnju i usluge MALI ZDENCI</item>
    </derivirana_varijabla>
  </DomainObject.Predmet.SudioniciListNaziv>
  <DomainObject.Predmet.SudioniciListAdressOIB>
    <izvorni_sadrzaj>
      <item>LJEVAONICA PRODUKT društvo s ograničenom odgovornošću za proizvodnju i usluge MALI ZDENCI, OIB 69577670301, Petra Zrinskog 11,43000 Bjelovar</item>
    </izvorni_sadrzaj>
    <derivirana_varijabla naziv="DomainObject.Predmet.SudioniciListAdressOIB_1">
      <item>LJEVAONICA PRODUKT društvo s ograničenom odgovornošću za proizvodnju i usluge MALI ZDENCI, OIB 69577670301, Petra Zrinskog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69577670301</item>
    </izvorni_sadrzaj>
    <derivirana_varijabla naziv="DomainObject.Predmet.SudioniciListNazivOIB_1">
      <item>, OIB 69577670301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89</properties:Words>
  <properties:Characters>487</properties:Characters>
  <properties:Lines>37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2015-09-17T06:15:00Z</dcterms:created>
  <dc:creator>Romana Tremski</dc:creator>
  <cp:lastModifiedBy>Romana Tremski</cp:lastModifiedBy>
  <cp:lastPrinted>2015-09-16T12:01:00Z</cp:lastPrinted>
  <dcterms:modified xmlns:xsi="http://www.w3.org/2001/XMLSchema-instance" xsi:type="dcterms:W3CDTF">2015-09-17T06:16:00Z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