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5715" w14:paraId="74c5715" w:rsidRDefault="00B40EE6" w:rsidP="002B04C3" w:rsidR="002B04C3" w:rsidRPr="004525A6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420B">
        <w:rPr>
          <w:rFonts w:cs="Times New Roman" w:hAnsi="Times New Roman" w:ascii="Times New Roman"/>
          <w:sz w:val="24"/>
          <w:szCs w:val="24"/>
        </w:rPr>
        <w:t xml:space="preserve">       </w:t>
      </w:r>
      <w:r w:rsidR="00F908BD">
        <w:rPr>
          <w:rFonts w:cs="Times New Roman" w:hAnsi="Times New Roman" w:ascii="Times New Roman"/>
          <w:sz w:val="24"/>
          <w:szCs w:val="24"/>
        </w:rPr>
        <w:t xml:space="preserve"> </w:t>
      </w:r>
      <w:r w:rsidR="002B04C3" w:rsidRPr="004525A6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TRGOVAČKI SUD U VARAŽDINU                                     </w:t>
      </w:r>
      <w:r w:rsidR="00D01454">
        <w:rPr>
          <w:rFonts w:cs="Times New Roman" w:hAnsi="Times New Roman" w:ascii="Times New Roman"/>
          <w:sz w:val="24"/>
          <w:szCs w:val="24"/>
        </w:rPr>
        <w:t>Poslovni broj: 2 St-73</w:t>
      </w:r>
      <w:r w:rsidR="00303151">
        <w:rPr>
          <w:rFonts w:cs="Times New Roman" w:hAnsi="Times New Roman" w:ascii="Times New Roman"/>
          <w:sz w:val="24"/>
          <w:szCs w:val="24"/>
        </w:rPr>
        <w:t>/15-12</w:t>
      </w:r>
    </w:p>
    <w:p w:rsidRDefault="00F908BD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Braće Radića 2</w:t>
      </w: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04C3" w:rsidP="00D01454" w:rsidR="002B04C3" w:rsidRPr="00D014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1454">
        <w:rPr>
          <w:rFonts w:cs="Times New Roman" w:hAnsi="Times New Roman" w:ascii="Times New Roman"/>
          <w:sz w:val="24"/>
          <w:szCs w:val="24"/>
        </w:rPr>
        <w:t>Posebna tablica ispitanih tražbina u stečajnom postupku nad stečajnim dužnikom</w:t>
      </w:r>
    </w:p>
    <w:p w:rsidRDefault="00D01454" w:rsidP="00D01454" w:rsidR="002B04C3" w:rsidRPr="00D01454">
      <w:pPr>
        <w:jc w:val="center"/>
        <w:rPr>
          <w:rFonts w:cs="Times New Roman" w:hAnsi="Times New Roman" w:ascii="Times New Roman"/>
          <w:sz w:val="24"/>
          <w:szCs w:val="24"/>
        </w:rPr>
      </w:pPr>
      <w:r w:rsidRPr="00D01454">
        <w:rPr>
          <w:rFonts w:cs="Times New Roman" w:hAnsi="Times New Roman" w:ascii="Times New Roman"/>
          <w:sz w:val="24"/>
          <w:szCs w:val="24"/>
        </w:rPr>
        <w:t>DST d.o.o., Radovan, Završje Podbelsko 98, OIB: 65035907848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04C3" w:rsidRPr="00D01454">
        <w:rPr>
          <w:rFonts w:cs="Times New Roman" w:hAnsi="Times New Roman" w:ascii="Times New Roman"/>
          <w:sz w:val="24"/>
          <w:szCs w:val="24"/>
        </w:rPr>
        <w:t xml:space="preserve">na ispitnom ročištu održanom </w:t>
      </w:r>
      <w:r w:rsidRPr="00D01454">
        <w:rPr>
          <w:rFonts w:cs="Times New Roman" w:hAnsi="Times New Roman" w:ascii="Times New Roman"/>
          <w:sz w:val="24"/>
          <w:szCs w:val="24"/>
        </w:rPr>
        <w:t>22</w:t>
      </w:r>
      <w:r w:rsidR="002B04C3" w:rsidRPr="00D01454">
        <w:rPr>
          <w:rFonts w:cs="Times New Roman" w:hAnsi="Times New Roman" w:ascii="Times New Roman"/>
          <w:sz w:val="24"/>
          <w:szCs w:val="24"/>
        </w:rPr>
        <w:t xml:space="preserve">. </w:t>
      </w:r>
      <w:r w:rsidR="000A2FC6" w:rsidRPr="00D01454">
        <w:rPr>
          <w:rFonts w:cs="Times New Roman" w:hAnsi="Times New Roman" w:ascii="Times New Roman"/>
          <w:sz w:val="24"/>
          <w:szCs w:val="24"/>
        </w:rPr>
        <w:t>prosinca</w:t>
      </w:r>
      <w:r w:rsidR="002B04C3" w:rsidRPr="00D01454">
        <w:rPr>
          <w:rFonts w:cs="Times New Roman" w:hAnsi="Times New Roman" w:ascii="Times New Roman"/>
          <w:sz w:val="24"/>
          <w:szCs w:val="24"/>
        </w:rPr>
        <w:t xml:space="preserve"> 201</w:t>
      </w:r>
      <w:r w:rsidR="00F66ADD" w:rsidRPr="00D01454">
        <w:rPr>
          <w:rFonts w:cs="Times New Roman" w:hAnsi="Times New Roman" w:ascii="Times New Roman"/>
          <w:sz w:val="24"/>
          <w:szCs w:val="24"/>
        </w:rPr>
        <w:t>5</w:t>
      </w:r>
      <w:r w:rsidR="002B04C3" w:rsidRPr="00D01454">
        <w:rPr>
          <w:rFonts w:cs="Times New Roman" w:hAnsi="Times New Roman" w:ascii="Times New Roman"/>
          <w:sz w:val="24"/>
          <w:szCs w:val="24"/>
        </w:rPr>
        <w:t>. godine</w:t>
      </w:r>
    </w:p>
    <w:p w:rsidRDefault="002B04C3" w:rsidP="002B04C3" w:rsidR="002B04C3" w:rsidRPr="004525A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04C3" w:rsidP="002B04C3" w:rsidR="002B04C3" w:rsidRPr="004525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D01454" w:rsidRPr="00D01454">
        <w:rPr>
          <w:rFonts w:cs="Times New Roman" w:hAnsi="Times New Roman" w:ascii="Times New Roman"/>
          <w:sz w:val="24"/>
          <w:szCs w:val="24"/>
        </w:rPr>
        <w:t>Jelena Stankus Tkalec</w:t>
      </w:r>
    </w:p>
    <w:p w:rsidRDefault="002B04C3" w:rsidP="00B40EE6" w:rsidR="00B40E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25A6">
        <w:rPr>
          <w:rFonts w:cs="Times New Roman" w:hAnsi="Times New Roman" w:ascii="Times New Roman"/>
          <w:sz w:val="24"/>
          <w:szCs w:val="24"/>
        </w:rPr>
        <w:t xml:space="preserve">Stečajni sudac: </w:t>
      </w:r>
      <w:r w:rsidR="00D01454"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303151" w:rsidP="00B40EE6" w:rsidR="0030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1385"/>
        <w:tblInd w:type="dxa" w:w="-885"/>
        <w:tblLayout w:type="fixed"/>
        <w:tblLook w:val="04A0" w:noVBand="1" w:noHBand="0" w:lastColumn="0" w:firstColumn="1" w:lastRow="0" w:firstRow="1"/>
      </w:tblPr>
      <w:tblGrid>
        <w:gridCol w:w="1447"/>
        <w:gridCol w:w="1958"/>
        <w:gridCol w:w="1844"/>
        <w:gridCol w:w="1417"/>
        <w:gridCol w:w="1418"/>
        <w:gridCol w:w="1276"/>
        <w:gridCol w:w="2025"/>
      </w:tblGrid>
      <w:tr w:rsidTr="00303151" w:rsidR="00303151">
        <w:trPr>
          <w:trHeight w:val="499"/>
        </w:trPr>
        <w:tc>
          <w:tcPr>
            <w:tcW w:type="dxa" w:w="3403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center"/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DRUGI VIŠI ISPLATNI RED </w:t>
            </w:r>
          </w:p>
        </w:tc>
        <w:tc>
          <w:tcPr>
            <w:tcW w:type="dxa" w:w="1843"/>
            <w:noWrap/>
            <w:vAlign w:val="center"/>
            <w:hideMark/>
          </w:tcPr>
          <w:p w:rsidRDefault="00303151" w:rsidR="00303151">
            <w:pPr>
              <w:rPr>
                <w:rFonts w:cs="Times New Roman"/>
              </w:rPr>
            </w:pPr>
          </w:p>
        </w:tc>
        <w:tc>
          <w:tcPr>
            <w:tcW w:type="dxa" w:w="1417"/>
            <w:noWrap/>
            <w:vAlign w:val="center"/>
            <w:hideMark/>
          </w:tcPr>
          <w:p w:rsidRDefault="00303151" w:rsidR="00303151">
            <w:pPr>
              <w:rPr>
                <w:rFonts w:cs="Times New Roman"/>
              </w:rPr>
            </w:pPr>
          </w:p>
        </w:tc>
        <w:tc>
          <w:tcPr>
            <w:tcW w:type="dxa" w:w="1418"/>
            <w:noWrap/>
            <w:vAlign w:val="bottom"/>
            <w:hideMark/>
          </w:tcPr>
          <w:p w:rsidRDefault="00303151" w:rsidR="00303151">
            <w:pPr>
              <w:rPr>
                <w:rFonts w:cs="Times New Roman"/>
              </w:rPr>
            </w:pPr>
          </w:p>
        </w:tc>
        <w:tc>
          <w:tcPr>
            <w:tcW w:type="dxa" w:w="1276"/>
            <w:noWrap/>
            <w:vAlign w:val="bottom"/>
            <w:hideMark/>
          </w:tcPr>
          <w:p w:rsidRDefault="00303151" w:rsidR="00303151">
            <w:pPr>
              <w:rPr>
                <w:rFonts w:cs="Times New Roman"/>
              </w:rPr>
            </w:pPr>
          </w:p>
        </w:tc>
        <w:tc>
          <w:tcPr>
            <w:tcW w:type="dxa" w:w="2024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36"/>
                <w:szCs w:val="36"/>
              </w:rPr>
            </w:pPr>
            <w:r>
              <w:rPr>
                <w:rFonts w:cs="Arial" w:hAnsi="Century Gothic" w:ascii="Century Gothic"/>
                <w:sz w:val="36"/>
                <w:szCs w:val="36"/>
              </w:rPr>
              <w:t> </w:t>
            </w:r>
          </w:p>
        </w:tc>
      </w:tr>
      <w:tr w:rsidTr="00303151" w:rsidR="00303151">
        <w:trPr>
          <w:trHeight w:val="915"/>
        </w:trPr>
        <w:tc>
          <w:tcPr>
            <w:tcW w:type="dxa" w:w="1446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R.br. prijave</w:t>
            </w:r>
          </w:p>
        </w:tc>
        <w:tc>
          <w:tcPr>
            <w:tcW w:type="dxa" w:w="195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noWrap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NAZIV I ADRESA VJEROVNIKA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OSNOVA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auto" w:val="clear"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 xml:space="preserve">IZNOS OSPORENE TRAŽBINE/KN </w:t>
            </w:r>
          </w:p>
        </w:tc>
        <w:tc>
          <w:tcPr>
            <w:tcW w:type="dxa" w:w="2024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auto" w:val="clear"/>
            <w:noWrap/>
            <w:vAlign w:val="center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NAPOMENA</w:t>
            </w:r>
          </w:p>
        </w:tc>
      </w:tr>
      <w:tr w:rsidTr="00303151" w:rsidR="00303151">
        <w:trPr>
          <w:trHeight w:val="1665"/>
        </w:trPr>
        <w:tc>
          <w:tcPr>
            <w:tcW w:type="dxa" w:w="144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type="dxa" w:w="195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ERSTE&amp;STEIERMARKISCHE S-LEASING d.o.o., Zelinska 3, 10000 Zagreb, OIB:46550671661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Ugovor o financijskom leasingu broj 25692/08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5.588,44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5.588,44</w:t>
            </w:r>
          </w:p>
        </w:tc>
        <w:tc>
          <w:tcPr>
            <w:tcW w:type="dxa" w:w="202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jer ista nije bila utvrđena skopljenom predstečajnom nagodbom, ista nije ni utužena i nastupila je zastara prava na naplatu</w:t>
            </w:r>
          </w:p>
        </w:tc>
      </w:tr>
      <w:tr w:rsidTr="00303151" w:rsidR="00303151">
        <w:trPr>
          <w:trHeight w:val="174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3.185,41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3.185,41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jer ista nije bila utvrđena skopljenom predstečajnom nagodbom, ista nije ni utužena i nastupila je zastara prava na naplatu</w:t>
            </w:r>
          </w:p>
        </w:tc>
      </w:tr>
      <w:tr w:rsidTr="00303151" w:rsidR="00303151">
        <w:trPr>
          <w:trHeight w:val="81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8.871,66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8.871,66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24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WIENER OSIGURANJE Vienna Insurance Group d.d., Slovenska ulica 24, 1000 Zagreb, OIB: 52848403362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Izvadak otvorenih stavaka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1.008,00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1.008,00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75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104,30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104,30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70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1.112,30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1.112,30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93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HRVATSKO DRUŠTVO SKLADATELJA, Berislavićeva 9, 10000 Zagreb, OIB:56668956985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Stpn-31/14-6,ispis kartice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2.037,96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957,00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1.080,96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je osporena u iznosu od 1.080,96  kn, koji iznos tražbine predstavlja više prijavljenu tražbinu po predstečajnoj nagodbi</w:t>
            </w:r>
          </w:p>
        </w:tc>
      </w:tr>
      <w:tr w:rsidTr="00303151" w:rsidR="00303151">
        <w:trPr>
          <w:trHeight w:val="114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Računi poslije sklapanja nagodbe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630,00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630,00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223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1.007,22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177,76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829,46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s osnove kamate u iznosu od 829,46 kn, koje nisu obračunate sukladno sklopljenoj predstečajnoj nagodbi, izvršen reobračun kamate</w:t>
            </w:r>
          </w:p>
        </w:tc>
      </w:tr>
      <w:tr w:rsidTr="00303151" w:rsidR="00303151">
        <w:trPr>
          <w:trHeight w:val="183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Parnični trošak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775,00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775,00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osporena s osnove parničnog troška u iznosu od 775,00 kn, koji iznos predstavlja više prijavljenu tražbinu po predstečajnoj nagodbi</w:t>
            </w:r>
          </w:p>
        </w:tc>
      </w:tr>
      <w:tr w:rsidTr="00303151" w:rsidR="00303151">
        <w:trPr>
          <w:trHeight w:val="70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4.450,18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1.764,76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2.685,42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41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CROATIA OSIGURANJE d.d., podružnica Varaždin, Kapucinski trg 14, 42000 Varaždin, OIB: 26187994862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 xml:space="preserve">Tražbina utvrđena Rješenjem o sklopljenoj predstečajnoj nagodbi  broj: 3 Stpn-31/14-6, izvod iz poslovnih knjiga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8.022,57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8.022,57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93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311,56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311,56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70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8.334,13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8.334,13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05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ALLIANZ ZAGREB d.d., Heinzelova 70, 10000 Zagreb, OIB: 23759810849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Izvod iz poslovnih knjiga-tražbina utvrđena u postupku predstečajne nagodbe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8.091,00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8.091,00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74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GALERIJA KLOPOTAN, vl. Marica Klopotan, Presečno 23A, 42220 Novi Marof, OIB: 56662576971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Stpn-31/14-6,</w:t>
            </w:r>
            <w:r>
              <w:rPr>
                <w:rFonts w:cs="Arial" w:hAnsi="Century Gothic" w:ascii="Century Gothic"/>
                <w:sz w:val="18"/>
                <w:szCs w:val="18"/>
              </w:rPr>
              <w:br/>
              <w:t>neplaćene fakture za knjigovodstvene usluge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8.138,97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8.138,97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03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Računi poslije sklapanja nagodbe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5.750,00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5.750,00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76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13.888,97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13.888,97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15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CRTORAD d.o.o., Varaždinska ulica, odvojak III, 42000 Varaždin, OIB:11220039593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362,50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64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47,16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47,16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61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409,66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409,66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90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RH MINISTARSTVO FINANCIJA, Porezna uprava, Područni ured Sjeverna Hrvatska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Porezi, članarina, kamata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255.175,67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255.175,67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color w:val="FF0000"/>
                <w:sz w:val="18"/>
                <w:szCs w:val="18"/>
              </w:rPr>
            </w:pPr>
            <w:r>
              <w:rPr>
                <w:rFonts w:cs="Arial" w:hAnsi="Century Gothic" w:ascii="Century Gothic"/>
                <w:color w:val="FF0000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365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UNIQA OSIGURANJE DD, Planinska 13s, 10000 Zagreb (pripojeno TD Basler osiguranje Zagreb d.d.), OIB:75665455333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1.353,06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1.353,06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210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lastRenderedPageBreak/>
              <w:t>10.</w:t>
            </w:r>
          </w:p>
        </w:tc>
        <w:tc>
          <w:tcPr>
            <w:tcW w:type="dxa" w:w="1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VABA d.d. Varaždin, Aleja Kralja Zvonimira 1, 42000 Varaždin, OIB:38182927268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50.227,24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37.832,46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12.394,78</w:t>
            </w:r>
          </w:p>
        </w:tc>
        <w:tc>
          <w:tcPr>
            <w:tcW w:type="dxa" w:w="202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Tražbina je osporena u iznosu od 12.394,78  kn, koji iznos tražbine predstavlja više prijavljenu tražbinu po predstečajnoj nagodbi, nije dostaljen obračun kamata, upućeni poziv vjerovniku za dopunu prijave</w:t>
            </w:r>
          </w:p>
        </w:tc>
      </w:tr>
      <w:tr w:rsidTr="00303151" w:rsidR="00303151">
        <w:trPr>
          <w:trHeight w:val="105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type="dxa" w:w="195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HEP-Opskrba d.o.o., Ulica grada Vukovara 37. 10000 Zagreb, OIB:63073332379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Tražbina utvrđena Rješenjem o sklopljenoj predstečajnoj nagodbi  broj: 3 Stpn-31/14-6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681,77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681,77</w:t>
            </w:r>
          </w:p>
        </w:tc>
        <w:tc>
          <w:tcPr>
            <w:tcW w:type="dxa" w:w="127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  <w:tc>
          <w:tcPr>
            <w:tcW w:type="dxa" w:w="2024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  <w:tr w:rsidTr="00303151" w:rsidR="00303151">
        <w:trPr>
          <w:trHeight w:val="1110"/>
        </w:trPr>
        <w:tc>
          <w:tcPr>
            <w:tcW w:type="dxa" w:w="1446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95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SVEUKUPNO TRAŽBINE  II VIŠI ISPLATNI RED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hideMark/>
          </w:tcPr>
          <w:p w:rsidRDefault="00303151" w:rsidR="00303151">
            <w:pPr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352.595,64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328.643,78</w:t>
            </w:r>
          </w:p>
        </w:tc>
        <w:tc>
          <w:tcPr>
            <w:tcW w:type="dxa" w:w="127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D9D9D9" w:color="auto" w:val="clear"/>
            <w:noWrap/>
            <w:hideMark/>
          </w:tcPr>
          <w:p w:rsidRDefault="00303151" w:rsidR="00303151">
            <w:pPr>
              <w:jc w:val="right"/>
              <w:rPr>
                <w:rFonts w:cs="Arial" w:eastAsia="Times New Roman" w:hAnsi="Century Gothic" w:ascii="Century Gothic"/>
                <w:b/>
                <w:bCs/>
                <w:sz w:val="18"/>
                <w:szCs w:val="18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</w:rPr>
              <w:t>23.951,86</w:t>
            </w:r>
          </w:p>
        </w:tc>
        <w:tc>
          <w:tcPr>
            <w:tcW w:type="dxa" w:w="2024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D9D9D9" w:color="auto" w:val="clear"/>
            <w:noWrap/>
            <w:vAlign w:val="bottom"/>
            <w:hideMark/>
          </w:tcPr>
          <w:p w:rsidRDefault="00303151" w:rsidR="00303151">
            <w:pPr>
              <w:jc w:val="center"/>
              <w:rPr>
                <w:rFonts w:cs="Arial" w:eastAsia="Times New Roman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 </w:t>
            </w:r>
          </w:p>
        </w:tc>
      </w:tr>
    </w:tbl>
    <w:p w:rsidRDefault="00303151" w:rsidP="00B40EE6" w:rsidR="0030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3151" w:rsidP="00B40EE6" w:rsidR="003031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3151" w:rsidP="00B40EE6" w:rsidR="00303151" w:rsidRPr="006042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2B2B" w:rsidP="00D01454" w:rsidR="003C2B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2192" w:rsidP="00D01454" w:rsidR="00D014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28</w:t>
      </w:r>
      <w:r w:rsidR="00D01454">
        <w:rPr>
          <w:rFonts w:cs="Times New Roman" w:hAnsi="Times New Roman" w:ascii="Times New Roman"/>
          <w:sz w:val="24"/>
          <w:szCs w:val="24"/>
        </w:rPr>
        <w:t>. siječnja 2016.</w:t>
      </w:r>
    </w:p>
    <w:p w:rsidRDefault="00D01454" w:rsidP="00D01454" w:rsidR="00D01454">
      <w:pPr>
        <w:spacing w:lineRule="auto" w:line="240" w:after="0"/>
        <w:ind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1454" w:rsidP="00D01454" w:rsidR="00D01454">
      <w:pPr>
        <w:spacing w:lineRule="auto" w:line="240" w:after="0"/>
        <w:ind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D01454" w:rsidP="00D01454" w:rsidR="00D01454" w:rsidRPr="0060420B">
      <w:pPr>
        <w:spacing w:lineRule="auto" w:line="240" w:after="0"/>
        <w:ind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Melita Poljanec Bubaš </w:t>
      </w:r>
    </w:p>
    <w:sectPr w:rsidSect="00F908BD" w:rsidR="00D01454" w:rsidRPr="0060420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642" w:rsidP="00F908BD" w:rsidR="006E2642">
      <w:pPr>
        <w:spacing w:lineRule="auto" w:line="240" w:after="0"/>
      </w:pPr>
      <w:r>
        <w:separator/>
      </w:r>
    </w:p>
  </w:endnote>
  <w:endnote w:id="0" w:type="continuationSeparator">
    <w:p w:rsidRDefault="006E2642" w:rsidP="00F908BD" w:rsidR="006E26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642" w:rsidP="00F908BD" w:rsidR="006E2642">
      <w:pPr>
        <w:spacing w:lineRule="auto" w:line="240" w:after="0"/>
      </w:pPr>
      <w:r>
        <w:separator/>
      </w:r>
    </w:p>
  </w:footnote>
  <w:footnote w:id="0" w:type="continuationSeparator">
    <w:p w:rsidRDefault="006E2642" w:rsidP="00F908BD" w:rsidR="006E26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040063"/>
      <w:docPartObj>
        <w:docPartGallery w:val="Page Numbers (Top of Page)"/>
        <w:docPartUnique/>
      </w:docPartObj>
    </w:sdtPr>
    <w:sdtEndPr/>
    <w:sdtContent>
      <w:p w:rsidRDefault="00F908BD" w:rsidR="00F908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A8A">
          <w:rPr>
            <w:noProof/>
          </w:rPr>
          <w:t>4</w:t>
        </w:r>
        <w:r>
          <w:fldChar w:fldCharType="end"/>
        </w:r>
      </w:p>
    </w:sdtContent>
  </w:sdt>
  <w:p w:rsidRDefault="00303151" w:rsidP="00303151" w:rsidR="00F908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 St-73/15-12</w:t>
    </w:r>
  </w:p>
  <w:p w:rsidRDefault="00303151" w:rsidP="00303151" w:rsidR="0030315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347C7"/>
    <w:multiLevelType w:val="hybridMultilevel"/>
    <w:tmpl w:val="DDAED84A"/>
    <w:lvl w:tplc="8D98A7B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24"/>
    <w:rsid w:val="000A2FC6"/>
    <w:rsid w:val="00150685"/>
    <w:rsid w:val="001621EE"/>
    <w:rsid w:val="001D4FCA"/>
    <w:rsid w:val="002B04C3"/>
    <w:rsid w:val="00303151"/>
    <w:rsid w:val="00316CF5"/>
    <w:rsid w:val="003C2B2B"/>
    <w:rsid w:val="0042499D"/>
    <w:rsid w:val="004C6208"/>
    <w:rsid w:val="0054439F"/>
    <w:rsid w:val="00561F24"/>
    <w:rsid w:val="005C0AFF"/>
    <w:rsid w:val="0060420B"/>
    <w:rsid w:val="00655E49"/>
    <w:rsid w:val="00697E46"/>
    <w:rsid w:val="006E17D1"/>
    <w:rsid w:val="006E2642"/>
    <w:rsid w:val="006F212B"/>
    <w:rsid w:val="007E7E51"/>
    <w:rsid w:val="008A2D95"/>
    <w:rsid w:val="00911619"/>
    <w:rsid w:val="00945199"/>
    <w:rsid w:val="009C0B9B"/>
    <w:rsid w:val="009C73CA"/>
    <w:rsid w:val="009F1618"/>
    <w:rsid w:val="009F4A8A"/>
    <w:rsid w:val="00AD704F"/>
    <w:rsid w:val="00B0571A"/>
    <w:rsid w:val="00B100D8"/>
    <w:rsid w:val="00B40EE6"/>
    <w:rsid w:val="00B4161B"/>
    <w:rsid w:val="00B46FC3"/>
    <w:rsid w:val="00BF207B"/>
    <w:rsid w:val="00C12AD3"/>
    <w:rsid w:val="00C42DFB"/>
    <w:rsid w:val="00C72192"/>
    <w:rsid w:val="00C956AE"/>
    <w:rsid w:val="00D01454"/>
    <w:rsid w:val="00D72132"/>
    <w:rsid w:val="00E6690A"/>
    <w:rsid w:val="00F5543A"/>
    <w:rsid w:val="00F66ADD"/>
    <w:rsid w:val="00F729BF"/>
    <w:rsid w:val="00F908BD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A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8BD"/>
  </w:style>
  <w:style w:styleId="Podnoje" w:type="paragraph">
    <w:name w:val="footer"/>
    <w:basedOn w:val="Normal"/>
    <w:link w:val="PodnojeChar"/>
    <w:uiPriority w:val="99"/>
    <w:unhideWhenUsed/>
    <w:rsid w:val="00F908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8BD"/>
  </w:style>
  <w:style w:styleId="Odlomakpopisa" w:type="paragraph">
    <w:name w:val="List Paragraph"/>
    <w:basedOn w:val="Normal"/>
    <w:uiPriority w:val="34"/>
    <w:qFormat/>
    <w:rsid w:val="000A2FC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A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A2C6F-9DFC-4F6B-9765-4434121A9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522</properties:Words>
  <properties:Characters>3515</properties:Characters>
  <properties:Lines>381</properties:Lines>
  <properties:Paragraphs>133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2016-01-27T13:40:00Z</dcterms:created>
  <dc:creator>Tihana Martinez</dc:creator>
  <cp:lastModifiedBy>Marko Makaj</cp:lastModifiedBy>
  <cp:lastPrinted>2014-06-05T11:37:00Z</cp:lastPrinted>
  <dcterms:modified xmlns:xsi="http://www.w3.org/2001/XMLSchema-instance" xsi:type="dcterms:W3CDTF">2016-01-28T09:50:00Z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