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92cc" w14:paraId="1cf92cc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78699E" w:rsidP="00EF78D3" w:rsidR="0078699E">
      <w:pPr>
        <w:ind w:left="5040"/>
        <w:jc w:val="right"/>
      </w:pPr>
      <w:r>
        <w:t>ARTA BERIŠA</w:t>
      </w:r>
    </w:p>
    <w:p w:rsidRDefault="0078699E" w:rsidP="00EF78D3" w:rsidR="006B4E71">
      <w:pPr>
        <w:ind w:left="5040"/>
        <w:jc w:val="right"/>
      </w:pPr>
      <w:r>
        <w:t>Paška 14</w:t>
      </w:r>
    </w:p>
    <w:p w:rsidRDefault="0078699E" w:rsidP="00EF78D3" w:rsidR="0078699E">
      <w:pPr>
        <w:ind w:left="5040"/>
        <w:jc w:val="right"/>
      </w:pPr>
      <w:r>
        <w:t>Zagreb</w:t>
      </w:r>
    </w:p>
    <w:p w:rsidRDefault="00D90824" w:rsidP="00EF78D3" w:rsidR="00D90824">
      <w:pPr>
        <w:ind w:left="5040"/>
        <w:jc w:val="right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8699E">
        <w:t>585</w:t>
      </w:r>
      <w:r w:rsidR="00861051">
        <w:t>/16-</w:t>
      </w:r>
      <w:r w:rsidR="008C04AB">
        <w:t>4</w:t>
      </w:r>
      <w:r>
        <w:t xml:space="preserve"> od </w:t>
      </w:r>
      <w:r w:rsidR="0078699E">
        <w:t>26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544300">
        <w:t>KOMPATIBILNO d.o.o.</w:t>
      </w:r>
      <w:r w:rsidR="0078699E">
        <w:t>, Zadar, Luke Botića 25, OIB: 96602313349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8699E">
        <w:t>24</w:t>
      </w:r>
      <w:r w:rsidR="00861051">
        <w:t>. svibnja</w:t>
      </w:r>
      <w:r>
        <w:t xml:space="preserve"> 2016. u </w:t>
      </w:r>
      <w:r w:rsidR="0078699E">
        <w:t>09</w:t>
      </w:r>
      <w:r>
        <w:t>,</w:t>
      </w:r>
      <w:r w:rsidR="0078699E">
        <w:t>15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8699E">
        <w:t>24</w:t>
      </w:r>
      <w:r w:rsidR="00861051">
        <w:t>. svibnja</w:t>
      </w:r>
      <w:r>
        <w:t xml:space="preserve"> 2016. u </w:t>
      </w:r>
      <w:r w:rsidR="0078699E">
        <w:t>09</w:t>
      </w:r>
      <w:r>
        <w:t>,</w:t>
      </w:r>
      <w:r w:rsidR="0078699E">
        <w:t>17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8699E">
        <w:t>26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FB77A7">
        <w:t xml:space="preserve"> S</w:t>
      </w:r>
      <w:r w:rsidR="00120463" w:rsidRPr="008B1A21">
        <w:t>u</w:t>
      </w:r>
      <w:r w:rsidR="00FB77A7">
        <w:t>tkinja</w:t>
      </w:r>
    </w:p>
    <w:p w:rsidRDefault="00E65A05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18103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78699E">
      <w:rPr>
        <w:b/>
        <w:bCs/>
      </w:rPr>
      <w:t>585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C04AB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A7F6B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A3F77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44300"/>
    <w:rsid w:val="005530B3"/>
    <w:rsid w:val="005728BF"/>
    <w:rsid w:val="00581899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2240C"/>
    <w:rsid w:val="0063095A"/>
    <w:rsid w:val="0063370C"/>
    <w:rsid w:val="0063552E"/>
    <w:rsid w:val="006523A4"/>
    <w:rsid w:val="00657B18"/>
    <w:rsid w:val="00666CD8"/>
    <w:rsid w:val="00696DCD"/>
    <w:rsid w:val="006A0F4B"/>
    <w:rsid w:val="006B4E71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8699E"/>
    <w:rsid w:val="007A763B"/>
    <w:rsid w:val="007E425C"/>
    <w:rsid w:val="0080429C"/>
    <w:rsid w:val="0082327C"/>
    <w:rsid w:val="0084577B"/>
    <w:rsid w:val="00847E11"/>
    <w:rsid w:val="00857A06"/>
    <w:rsid w:val="00861051"/>
    <w:rsid w:val="00881FB3"/>
    <w:rsid w:val="00885AD5"/>
    <w:rsid w:val="0089281D"/>
    <w:rsid w:val="008B1A21"/>
    <w:rsid w:val="008C04AB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9E46C8"/>
    <w:rsid w:val="00A11A31"/>
    <w:rsid w:val="00A12246"/>
    <w:rsid w:val="00A137B4"/>
    <w:rsid w:val="00A16554"/>
    <w:rsid w:val="00A52F25"/>
    <w:rsid w:val="00A54771"/>
    <w:rsid w:val="00A60137"/>
    <w:rsid w:val="00A62539"/>
    <w:rsid w:val="00A66D04"/>
    <w:rsid w:val="00A75CA0"/>
    <w:rsid w:val="00A82235"/>
    <w:rsid w:val="00A82292"/>
    <w:rsid w:val="00AB0490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0824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65A05"/>
    <w:rsid w:val="00E83C6A"/>
    <w:rsid w:val="00EA6402"/>
    <w:rsid w:val="00EB44F7"/>
    <w:rsid w:val="00ED32D7"/>
    <w:rsid w:val="00EF21CE"/>
    <w:rsid w:val="00EF78D3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77A7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23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2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27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27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27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23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2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27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27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27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KOMPATIBILNO d.o.o. za poslovno savjetovanje, trgovinu i usluge</izvorni_sadrzaj>
    <derivirana_varijabla naziv="DomainObject.Predmet.ProtustrankaFormated_1">  KOMPATIBILNO d.o.o. za poslovno savjetovanje, trgovinu i usluge</derivirana_varijabla>
  </DomainObject.Predmet.ProtustrankaFormated>
  <DomainObject.Predmet.ProtustrankaFormatedOIB>
    <izvorni_sadrzaj>  KOMPATIBILNO d.o.o. za poslovno savjetovanje, trgovinu i usluge, OIB 96602313349</izvorni_sadrzaj>
    <derivirana_varijabla naziv="DomainObject.Predmet.ProtustrankaFormatedOIB_1">  KOMPATIBILNO d.o.o. za poslovno savjetovanje, trgovinu i usluge, OIB 96602313349</derivirana_varijabla>
  </DomainObject.Predmet.ProtustrankaFormatedOIB>
  <DomainObject.Predmet.ProtustrankaFormatedWithAdress>
    <izvorni_sadrzaj> KOMPATIBILNO d.o.o. za poslovno savjetovanje, trgovinu i usluge, Luke Botića 25, 23000 Zadar</izvorni_sadrzaj>
    <derivirana_varijabla naziv="DomainObject.Predmet.ProtustrankaFormatedWithAdress_1"> KOMPATIBILNO d.o.o. za poslovno savjetovanje, trgovinu i usluge, Luke Botića 25, 23000 Zadar</derivirana_varijabla>
  </DomainObject.Predmet.ProtustrankaFormatedWithAdress>
  <DomainObject.Predmet.ProtustrankaFormatedWithAdressOIB>
    <izvorni_sadrzaj> KOMPATIBILNO d.o.o. za poslovno savjetovanje, trgovinu i usluge, OIB 96602313349, Luke Botića 25, 23000 Zadar</izvorni_sadrzaj>
    <derivirana_varijabla naziv="DomainObject.Predmet.ProtustrankaFormatedWithAdressOIB_1"> KOMPATIBILNO d.o.o. za poslovno savjetovanje, trgovinu i usluge, OIB 96602313349, Luke Botića 25, 23000 Zadar</derivirana_varijabla>
  </DomainObject.Predmet.ProtustrankaFormatedWithAdressOIB>
  <DomainObject.Predmet.ProtustrankaWithAdress>
    <izvorni_sadrzaj>KOMPATIBILNO d.o.o. za poslovno savjetovanje, trgovinu i usluge Luke Botića 25, 23000 Zadar</izvorni_sadrzaj>
    <derivirana_varijabla naziv="DomainObject.Predmet.ProtustrankaWithAdress_1">KOMPATIBILNO d.o.o. za poslovno savjetovanje, trgovinu i usluge Luke Botića 25, 23000 Zadar</derivirana_varijabla>
  </DomainObject.Predmet.ProtustrankaWithAdress>
  <DomainObject.Predmet.ProtustrankaWithAdressOIB>
    <izvorni_sadrzaj>KOMPATIBILNO d.o.o. za poslovno savjetovanje, trgovinu i usluge, OIB 96602313349, Luke Botića 25, 23000 Zadar</izvorni_sadrzaj>
    <derivirana_varijabla naziv="DomainObject.Predmet.ProtustrankaWithAdressOIB_1">KOMPATIBILNO d.o.o. za poslovno savjetovanje, trgovinu i usluge, OIB 96602313349, Luke Botića 25, 23000 Zadar</derivirana_varijabla>
  </DomainObject.Predmet.ProtustrankaWithAdressOIB>
  <DomainObject.Predmet.ProtustrankaNazivFormated>
    <izvorni_sadrzaj>KOMPATIBILNO d.o.o. za poslovno savjetovanje, trgovinu i usluge</izvorni_sadrzaj>
    <derivirana_varijabla naziv="DomainObject.Predmet.ProtustrankaNazivFormated_1">KOMPATIBILNO d.o.o. za poslovno savjetovanje, trgovinu i usluge</derivirana_varijabla>
  </DomainObject.Predmet.ProtustrankaNazivFormated>
  <DomainObject.Predmet.ProtustrankaNazivFormatedOIB>
    <izvorni_sadrzaj>KOMPATIBILNO d.o.o. za poslovno savjetovanje, trgovinu i usluge, OIB 96602313349</izvorni_sadrzaj>
    <derivirana_varijabla naziv="DomainObject.Predmet.ProtustrankaNazivFormatedOIB_1">KOMPATIBILNO d.o.o. za poslovno savjetovanje, trgovinu i usluge, OIB 96602313349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47469.56</izvorni_sadrzaj>
    <derivirana_varijabla naziv="DomainObject.Predmet.TrenutnaVrijednost_1">47469.56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KOMPATIBILNO d.o.o. za poslovno savjetovanje, trgovinu i usluge</item>
    </izvorni_sadrzaj>
    <derivirana_varijabla naziv="DomainObject.Predmet.ProtuStrankaListFormated_1">
      <item>KOMPATIBILNO d.o.o. za poslovno savjetovanje, trgovinu i usluge</item>
    </derivirana_varijabla>
  </DomainObject.Predmet.ProtuStrankaListFormated>
  <DomainObject.Predmet.ProtuStrankaListFormatedOIB>
    <izvorni_sadrzaj>
      <item>KOMPATIBILNO d.o.o. za poslovno savjetovanje, trgovinu i usluge, OIB 96602313349</item>
    </izvorni_sadrzaj>
    <derivirana_varijabla naziv="DomainObject.Predmet.ProtuStrankaListFormatedOIB_1">
      <item>KOMPATIBILNO d.o.o. za poslovno savjetovanje, trgovinu i usluge, OIB 96602313349</item>
    </derivirana_varijabla>
  </DomainObject.Predmet.ProtuStrankaListFormatedOIB>
  <DomainObject.Predmet.ProtuStrankaListFormatedWithAdress>
    <izvorni_sadrzaj>
      <item>KOMPATIBILNO d.o.o. za poslovno savjetovanje, trgovinu i usluge, Luke Botića 25, 23000 Zadar</item>
    </izvorni_sadrzaj>
    <derivirana_varijabla naziv="DomainObject.Predmet.ProtuStrankaListFormatedWithAdress_1">
      <item>KOMPATIBILNO d.o.o. za poslovno savjetovanje, trgovinu i usluge, Luke Botića 25, 23000 Zadar</item>
    </derivirana_varijabla>
  </DomainObject.Predmet.ProtuStrankaListFormatedWithAdress>
  <DomainObject.Predmet.ProtuStrankaListFormatedWithAdressOIB>
    <izvorni_sadrzaj>
      <item>KOMPATIBILNO d.o.o. za poslovno savjetovanje, trgovinu i usluge, OIB 96602313349, Luke Botića 25, 23000 Zadar</item>
    </izvorni_sadrzaj>
    <derivirana_varijabla naziv="DomainObject.Predmet.ProtuStrankaListFormatedWithAdressOIB_1">
      <item>KOMPATIBILNO d.o.o. za poslovno savjetovanje, trgovinu i usluge, OIB 96602313349, Luke Botića 25, 23000 Zadar</item>
    </derivirana_varijabla>
  </DomainObject.Predmet.ProtuStrankaListFormatedWithAdressOIB>
  <DomainObject.Predmet.ProtuStrankaListNazivFormated>
    <izvorni_sadrzaj>
      <item>KOMPATIBILNO d.o.o. za poslovno savjetovanje, trgovinu i usluge</item>
    </izvorni_sadrzaj>
    <derivirana_varijabla naziv="DomainObject.Predmet.ProtuStrankaListNazivFormated_1">
      <item>KOMPATIBILNO d.o.o. za poslovno savjetovanje, trgovinu i usluge</item>
    </derivirana_varijabla>
  </DomainObject.Predmet.ProtuStrankaListNazivFormated>
  <DomainObject.Predmet.ProtuStrankaListNazivFormatedOIB>
    <izvorni_sadrzaj>
      <item>KOMPATIBILNO d.o.o. za poslovno savjetovanje, trgovinu i usluge, OIB 96602313349</item>
    </izvorni_sadrzaj>
    <derivirana_varijabla naziv="DomainObject.Predmet.ProtuStrankaListNazivFormatedOIB_1">
      <item>KOMPATIBILNO d.o.o. za poslovno savjetovanje, trgovinu i usluge, OIB 96602313349</item>
    </derivirana_varijabla>
  </DomainObject.Predmet.ProtuStrankaListNazivFormatedOIB>
  <DomainObject.Predmet.OstaliListFormated>
    <izvorni_sadrzaj>
      <item>Arta Beriša</item>
      <item>Tarik Garibović</item>
    </izvorni_sadrzaj>
    <derivirana_varijabla naziv="DomainObject.Predmet.OstaliListFormated_1">
      <item>Arta Beriša</item>
      <item>Tarik Garibović</item>
    </derivirana_varijabla>
  </DomainObject.Predmet.OstaliListFormated>
  <DomainObject.Predmet.OstaliListFormatedOIB>
    <izvorni_sadrzaj>
      <item>Arta Beriša, OIB 87434779860</item>
      <item>Tarik Garibović, OIB 61746119146</item>
    </izvorni_sadrzaj>
    <derivirana_varijabla naziv="DomainObject.Predmet.OstaliListFormatedOIB_1">
      <item>Arta Beriša, OIB 87434779860</item>
      <item>Tarik Garibović, OIB 61746119146</item>
    </derivirana_varijabla>
  </DomainObject.Predmet.OstaliListFormatedOIB>
  <DomainObject.Predmet.OstaliListFormatedWithAdress>
    <izvorni_sadrzaj>
      <item>Arta Beriša, Paška 14, 10000 Zagreb</item>
      <item>Tarik Garibović, Ante Starčevića 19b, 23000 Zadar</item>
    </izvorni_sadrzaj>
    <derivirana_varijabla naziv="DomainObject.Predmet.OstaliListFormatedWithAdress_1">
      <item>Arta Beriša, Paška 14, 10000 Zagreb</item>
      <item>Tarik Garibović, Ante Starčevića 19b, 23000 Zadar</item>
    </derivirana_varijabla>
  </DomainObject.Predmet.OstaliListFormatedWithAdress>
  <DomainObject.Predmet.OstaliListFormatedWithAdressOIB>
    <izvorni_sadrzaj>
      <item>Arta Beriša, OIB 87434779860, Paška 14, 10000 Zagreb</item>
      <item>Tarik Garibović, OIB 61746119146, Ante Starčevića 19b, 23000 Zadar</item>
    </izvorni_sadrzaj>
    <derivirana_varijabla naziv="DomainObject.Predmet.OstaliListFormatedWithAdressOIB_1">
      <item>Arta Beriša, OIB 87434779860, Paška 14, 10000 Zagreb</item>
      <item>Tarik Garibović, OIB 61746119146, Ante Starčevića 19b, 23000 Zadar</item>
    </derivirana_varijabla>
  </DomainObject.Predmet.OstaliListFormatedWithAdressOIB>
  <DomainObject.Predmet.OstaliListNazivFormated>
    <izvorni_sadrzaj>
      <item>Arta Beriša</item>
      <item>Tarik Garibović</item>
    </izvorni_sadrzaj>
    <derivirana_varijabla naziv="DomainObject.Predmet.OstaliListNazivFormated_1">
      <item>Arta Beriša</item>
      <item>Tarik Garibović</item>
    </derivirana_varijabla>
  </DomainObject.Predmet.OstaliListNazivFormated>
  <DomainObject.Predmet.OstaliListNazivFormatedOIB>
    <izvorni_sadrzaj>
      <item>Arta Beriša, OIB 87434779860</item>
      <item>Tarik Garibović, OIB 61746119146</item>
    </izvorni_sadrzaj>
    <derivirana_varijabla naziv="DomainObject.Predmet.OstaliListNazivFormatedOIB_1">
      <item>Arta Beriša, OIB 87434779860</item>
      <item>Tarik Garibović, OIB 61746119146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KOMPATIBILNO d.o.o. za poslovno savjetovanje, trgovinu i usluge</izvorni_sadrzaj>
    <derivirana_varijabla naziv="DomainObject.Predmet.ProtustrankaIDrugi_1">KOMPATIBILNO d.o.o. za poslovno savjetovanje,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KOMPATIBILNO d.o.o. za poslovno savjetovanje, trgovinu i usluge, OIB 96602313349, Luke Botića 25, 23000 Zadar</izvorni_sadrzaj>
    <derivirana_varijabla naziv="DomainObject.Predmet.ProtustrankaIDrugiAdressOIB_1">KOMPATIBILNO d.o.o. za poslovno savjetovanje, trgovinu i usluge, OIB 96602313349, Luke Botića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KOMPATIBILNO d.o.o. za poslovno savjetovanje, trgovinu i usluge</item>
      <item>Arta Beriša</item>
      <item>Tarik Garibović</item>
    </izvorni_sadrzaj>
    <derivirana_varijabla naziv="DomainObject.Predmet.SudioniciListNaziv_1">
      <item>Financijska agencija</item>
      <item>KOMPATIBILNO d.o.o. za poslovno savjetovanje, trgovinu i usluge</item>
      <item>Arta Beriša</item>
      <item>Tarik Garibović</item>
    </derivirana_varijabla>
  </DomainObject.Predmet.SudioniciListNaziv>
  <DomainObject.Predmet.SudioniciListAdressOIB>
    <izvorni_sadrzaj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izvorni_sadrzaj>
    <derivirana_varijabla naziv="DomainObject.Predmet.SudioniciListAdressOIB_1"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96602313349</item>
      <item>, OIB 87434779860</item>
      <item>, OIB 61746119146</item>
    </izvorni_sadrzaj>
    <derivirana_varijabla naziv="DomainObject.Predmet.SudioniciListNazivOIB_1">
      <item>, OIB 85821130368</item>
      <item>, OIB 96602313349</item>
      <item>, OIB 87434779860</item>
      <item>, OIB 61746119146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F1A52-1E3B-4FF9-9BD4-5A78AB3DB8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854</properties:Characters>
  <properties:Lines>33</properties:Lines>
  <properties:Paragraphs>10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2016-04-26T06:23:00Z</dcterms:created>
  <dc:creator>Ardena Bajlo</dc:creator>
  <cp:lastModifiedBy>Martina Kalmeta</cp:lastModifiedBy>
  <cp:lastPrinted>2016-04-26T10:44:00Z</cp:lastPrinted>
  <dcterms:modified xmlns:xsi="http://www.w3.org/2001/XMLSchema-instance" xsi:type="dcterms:W3CDTF">2016-04-26T11:04:00Z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