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90e" w14:paraId="4a2890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91732" w:rsidP="00491732" w:rsidR="00491732" w:rsidRPr="00697A12">
      <w:r w:rsidRPr="00697A12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97A12">
        <w:t>40. St-1886/2017</w:t>
      </w:r>
    </w:p>
    <w:p w:rsidRDefault="00491732" w:rsidP="00491732" w:rsidR="00491732" w:rsidRPr="00697A12"/>
    <w:p w:rsidRDefault="00491732" w:rsidP="00491732" w:rsidR="00491732" w:rsidRPr="00697A12">
      <w:pPr>
        <w:jc w:val="center"/>
      </w:pPr>
    </w:p>
    <w:p w:rsidRDefault="00491732" w:rsidP="00491732" w:rsidR="00491732" w:rsidRPr="00697A12">
      <w:pPr>
        <w:jc w:val="center"/>
      </w:pPr>
      <w:r w:rsidRPr="00697A12">
        <w:t>R E P U B L I K A   H R V A T S K A</w:t>
      </w:r>
    </w:p>
    <w:p w:rsidRDefault="00491732" w:rsidP="00491732" w:rsidR="00491732" w:rsidRPr="00697A12">
      <w:pPr>
        <w:jc w:val="center"/>
      </w:pPr>
      <w:r w:rsidRPr="00697A12">
        <w:t>R J E Š E NJ E</w:t>
      </w:r>
    </w:p>
    <w:p w:rsidRDefault="00491732" w:rsidP="00491732" w:rsidR="00491732" w:rsidRPr="00697A12">
      <w:pPr>
        <w:jc w:val="both"/>
      </w:pPr>
    </w:p>
    <w:p w:rsidRDefault="00491732" w:rsidP="00491732" w:rsidR="00491732" w:rsidRPr="00697A12">
      <w:pPr>
        <w:ind w:firstLine="708"/>
        <w:jc w:val="both"/>
      </w:pPr>
      <w:r w:rsidRPr="00697A12">
        <w:t xml:space="preserve">Trgovački sud u Zagrebu, po sucu tog suda Anti Galiću, kao sucu pojedincu, u predstečajnom postupku nad dužnikom UNEX GRUPA d.o.o., Zagreb, Ilica 26. (OIB 91012469230),  dana </w:t>
      </w:r>
      <w:r w:rsidR="009B29FD">
        <w:t>5</w:t>
      </w:r>
      <w:r>
        <w:t>.listopada</w:t>
      </w:r>
      <w:r w:rsidRPr="00697A12">
        <w:t xml:space="preserve"> 2017.</w:t>
      </w:r>
    </w:p>
    <w:p w:rsidRDefault="001D7C1D" w:rsidP="00491732" w:rsidR="00E3002E" w:rsidRPr="004C6111">
      <w:pPr>
        <w:ind w:firstLine="708"/>
        <w:jc w:val="both"/>
        <w:rPr>
          <w:sz w:val="40"/>
          <w:szCs w:val="40"/>
        </w:rPr>
      </w:pPr>
      <w:r>
        <w:t xml:space="preserve"> </w:t>
      </w: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796785">
        <w:t xml:space="preserve">ŽUTA SEKUNDA </w:t>
      </w:r>
      <w:r w:rsidR="00804268">
        <w:t>d.o.o.</w:t>
      </w:r>
      <w:r w:rsidR="00796785">
        <w:t>, Zagreb, Drinjačka 14/B</w:t>
      </w:r>
      <w:r w:rsidRPr="009A2892">
        <w:t xml:space="preserve">, u iznosu </w:t>
      </w:r>
      <w:r w:rsidR="00796785">
        <w:t>21.384,30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804268">
        <w:t>1</w:t>
      </w:r>
      <w:r w:rsidR="00796785">
        <w:t>4</w:t>
      </w:r>
      <w:r w:rsidR="00804268">
        <w:t>.rujna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FD25AB" w:rsidRPr="00697A12">
        <w:t>UNEX GRUPA d.o.o., Zagreb, Ilica 26. (OIB 91012469230)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796785">
        <w:t>ŽUTA SEKUNDA d.o.o., Zagreb, Drinjačka 14/B</w:t>
      </w:r>
      <w:r w:rsidR="00796785" w:rsidRPr="009A2892">
        <w:t>,</w:t>
      </w:r>
      <w:r w:rsidR="001B1090" w:rsidRPr="009A2892">
        <w:t xml:space="preserve">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796785">
        <w:t>21.384,30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804268">
        <w:t>1</w:t>
      </w:r>
      <w:r w:rsidR="000D32A3">
        <w:t>4</w:t>
      </w:r>
      <w:r w:rsidR="00804268">
        <w:t>.rujna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9B29FD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4A30C9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4A30C9" w:rsidP="004A30C9" w:rsidR="004A30C9">
      <w:pPr>
        <w:ind w:firstLine="708" w:left="2832"/>
        <w:jc w:val="both"/>
      </w:pPr>
      <w:r>
        <w:t>Za točnost otpravka, ovlašteni službenik:</w:t>
      </w:r>
    </w:p>
    <w:p w:rsidRDefault="004A30C9" w:rsidP="00422EE0" w:rsidR="004A30C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7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FD25AB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32A3"/>
    <w:rsid w:val="000D7DD4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66CB2"/>
    <w:rsid w:val="003B213D"/>
    <w:rsid w:val="003B37C5"/>
    <w:rsid w:val="003C7F9B"/>
    <w:rsid w:val="00413E00"/>
    <w:rsid w:val="004230A4"/>
    <w:rsid w:val="0042407B"/>
    <w:rsid w:val="00456295"/>
    <w:rsid w:val="0046103E"/>
    <w:rsid w:val="00471BD2"/>
    <w:rsid w:val="00491732"/>
    <w:rsid w:val="00494008"/>
    <w:rsid w:val="004A30C9"/>
    <w:rsid w:val="004B5A8C"/>
    <w:rsid w:val="004C6111"/>
    <w:rsid w:val="004C6263"/>
    <w:rsid w:val="004C6946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96785"/>
    <w:rsid w:val="007B7CA2"/>
    <w:rsid w:val="007F3ABC"/>
    <w:rsid w:val="007F3F4D"/>
    <w:rsid w:val="007F5CBE"/>
    <w:rsid w:val="008028AB"/>
    <w:rsid w:val="00804268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B29FD"/>
    <w:rsid w:val="009C3707"/>
    <w:rsid w:val="009C66AF"/>
    <w:rsid w:val="009C761D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06971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D24B4"/>
    <w:rsid w:val="00FD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St-1886/2017-34</izvorni_sadrzaj>
    <derivirana_varijabla naziv="DomainObject.Oznaka_1">St-1886/2017-34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St-1886/2017-34</izvorni_sadrzaj>
    <derivirana_varijabla naziv="DomainObject.PoslovniBrojDokumenta_1">St-1886/2017-34</derivirana_varijabla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1947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2017-10-05T11:41:00Z</dcterms:created>
  <dc:creator>nribaric</dc:creator>
  <cp:lastModifiedBy>Valentina Delač</cp:lastModifiedBy>
  <cp:lastPrinted>2017-10-05T11:45:00Z</cp:lastPrinted>
  <dcterms:modified xmlns:xsi="http://www.w3.org/2001/XMLSchema-instance" xsi:type="dcterms:W3CDTF">2017-10-05T11:47:00Z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St-1886/2017-34 / Odluka - Rješenje o odbačaju kod prekluzivnih rokova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