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18ea" w14:paraId="a7318e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69391C">
        <w:t>3</w:t>
      </w:r>
      <w:r w:rsidR="003126E9">
        <w:t>84</w:t>
      </w:r>
      <w:r w:rsidR="000938B8">
        <w:t>/</w:t>
      </w:r>
      <w:r w:rsidR="009720B5">
        <w:t>1</w:t>
      </w:r>
      <w:r w:rsidR="00DF25F3">
        <w:t>7</w:t>
      </w:r>
      <w:r w:rsidR="000938B8">
        <w:t>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skraćenog stečajnog postupka  nad dužnikom </w:t>
      </w:r>
      <w:r w:rsidR="00B4028C">
        <w:t>SLANICA d.o.o. za pružanje turističkih usluga, Osijek, Ribarska 1/1</w:t>
      </w:r>
      <w:r w:rsidR="00404E71">
        <w:t>,</w:t>
      </w:r>
      <w:r w:rsidR="00A2271D">
        <w:t xml:space="preserve"> </w:t>
      </w:r>
      <w:r w:rsidR="00AC7615">
        <w:t xml:space="preserve">MBS: </w:t>
      </w:r>
      <w:r w:rsidR="0069391C">
        <w:t>030</w:t>
      </w:r>
      <w:r w:rsidR="00B4028C">
        <w:t>096261</w:t>
      </w:r>
      <w:r w:rsidR="00AC7615">
        <w:t xml:space="preserve">, </w:t>
      </w:r>
      <w:r w:rsidR="004A0D7B">
        <w:t>OIB</w:t>
      </w:r>
      <w:r w:rsidR="00041551">
        <w:t>:</w:t>
      </w:r>
      <w:r w:rsidR="004A0D7B">
        <w:t xml:space="preserve"> </w:t>
      </w:r>
      <w:r w:rsidR="00B4028C">
        <w:t>94592750361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404E71">
        <w:t>21</w:t>
      </w:r>
      <w:r w:rsidR="00224AFF">
        <w:t xml:space="preserve">. </w:t>
      </w:r>
      <w:r w:rsidR="00DF4531">
        <w:t>ožujka</w:t>
      </w:r>
      <w:r w:rsidR="00224AFF">
        <w:t xml:space="preserve"> 201</w:t>
      </w:r>
      <w:r w:rsidR="00DF25F3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B4028C">
        <w:t>SLANICA d.o.o. za pružanje turističkih usluga, Osijek, Ribarska 1/1, MBS: 030096261, OIB: 94592750361</w:t>
      </w:r>
      <w:r w:rsidR="006009EA">
        <w:t>,</w:t>
      </w:r>
      <w:r>
        <w:t xml:space="preserve"> iznosi </w:t>
      </w:r>
      <w:r w:rsidR="00B4028C">
        <w:t>15.363,28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B4028C">
        <w:t>Mirko Pakozdi</w:t>
      </w:r>
      <w:r w:rsidR="00404E71">
        <w:t>,</w:t>
      </w:r>
      <w:r w:rsidR="00A2271D">
        <w:t xml:space="preserve"> </w:t>
      </w:r>
      <w:r w:rsidR="00B4028C">
        <w:t>Osijek, Dunavska 8</w:t>
      </w:r>
      <w:r w:rsidR="00AC7615">
        <w:t>,</w:t>
      </w:r>
      <w:r w:rsidR="00226A5B">
        <w:t xml:space="preserve"> OIB: 25888651800,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DF25F3">
        <w:t>3</w:t>
      </w:r>
      <w:r w:rsidR="003126E9">
        <w:t>84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404E71">
        <w:t>21</w:t>
      </w:r>
      <w:r>
        <w:t xml:space="preserve">. </w:t>
      </w:r>
      <w:r w:rsidR="00DF4531">
        <w:t xml:space="preserve">ožujka </w:t>
      </w:r>
      <w:r>
        <w:t>201</w:t>
      </w:r>
      <w:r w:rsidR="00DF25F3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04E71">
        <w:t>8</w:t>
      </w:r>
      <w:r>
        <w:t>/</w:t>
      </w:r>
      <w:r w:rsidR="00404E71">
        <w:t>5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E71" w:rsidR="00404E71">
      <w:r>
        <w:separator/>
      </w:r>
    </w:p>
  </w:endnote>
  <w:endnote w:id="0" w:type="continuationSeparator">
    <w:p w:rsidRDefault="00404E71" w:rsidR="00404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E71" w:rsidR="00404E71">
      <w:r>
        <w:separator/>
      </w:r>
    </w:p>
  </w:footnote>
  <w:footnote w:id="0" w:type="continuationSeparator">
    <w:p w:rsidRDefault="00404E71" w:rsidR="00404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4E71" w:rsidR="00404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</w:p>
  <w:p w:rsidRDefault="00404E71" w:rsidP="00C43CDA" w:rsidR="00404E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6A5B"/>
    <w:rsid w:val="002358E7"/>
    <w:rsid w:val="0025000D"/>
    <w:rsid w:val="00267D26"/>
    <w:rsid w:val="0028507D"/>
    <w:rsid w:val="002A1B0C"/>
    <w:rsid w:val="002A2AF5"/>
    <w:rsid w:val="002A36D6"/>
    <w:rsid w:val="002A3BEF"/>
    <w:rsid w:val="002B1A3B"/>
    <w:rsid w:val="002B4236"/>
    <w:rsid w:val="002C3D49"/>
    <w:rsid w:val="002D2610"/>
    <w:rsid w:val="002D7681"/>
    <w:rsid w:val="002F3AD0"/>
    <w:rsid w:val="002F4AAF"/>
    <w:rsid w:val="002F66FE"/>
    <w:rsid w:val="003126E9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04E71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24B41"/>
    <w:rsid w:val="00B26A70"/>
    <w:rsid w:val="00B27295"/>
    <w:rsid w:val="00B32948"/>
    <w:rsid w:val="00B4028C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590C"/>
    <w:rsid w:val="00CA01EF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D6682"/>
    <w:rsid w:val="00DE5F69"/>
    <w:rsid w:val="00DF25F3"/>
    <w:rsid w:val="00DF4531"/>
    <w:rsid w:val="00E10D99"/>
    <w:rsid w:val="00E23AF8"/>
    <w:rsid w:val="00E60C19"/>
    <w:rsid w:val="00E64589"/>
    <w:rsid w:val="00E96356"/>
    <w:rsid w:val="00EA028A"/>
    <w:rsid w:val="00EC0019"/>
    <w:rsid w:val="00EC1935"/>
    <w:rsid w:val="00ED089F"/>
    <w:rsid w:val="00ED4C16"/>
    <w:rsid w:val="00F02A50"/>
    <w:rsid w:val="00F040DB"/>
    <w:rsid w:val="00F12BC1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0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0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St-384/2017</izvorni_sadrzaj>
    <derivirana_varijabla naziv="DomainObject.Predmet.OznakaBroj_1">St-384/2017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SLANICA d.o.o. za pružanje turističkih usluga</izvorni_sadrzaj>
    <derivirana_varijabla naziv="DomainObject.Predmet.ProtustrankaFormated_1">  SLANICA d.o.o. za pružanje turističkih usluga</derivirana_varijabla>
  </DomainObject.Predmet.ProtustrankaFormated>
  <DomainObject.Predmet.ProtustrankaFormatedOIB>
    <izvorni_sadrzaj>  SLANICA d.o.o. za pružanje turističkih usluga, OIB 94592750361</izvorni_sadrzaj>
    <derivirana_varijabla naziv="DomainObject.Predmet.ProtustrankaFormatedOIB_1">  SLANICA d.o.o. za pružanje turističkih usluga, OIB 94592750361</derivirana_varijabla>
  </DomainObject.Predmet.ProtustrankaFormatedOIB>
  <DomainObject.Predmet.ProtustrankaFormatedWithAdress>
    <izvorni_sadrzaj> SLANICA d.o.o. za pružanje turističkih usluga, Ribarska 11, 31000 Osijek</izvorni_sadrzaj>
    <derivirana_varijabla naziv="DomainObject.Predmet.ProtustrankaFormatedWithAdress_1"> SLANICA d.o.o. za pružanje turističkih usluga, Ribarska 11, 31000 Osijek</derivirana_varijabla>
  </DomainObject.Predmet.ProtustrankaFormatedWithAdress>
  <DomainObject.Predmet.ProtustrankaFormatedWithAdressOIB>
    <izvorni_sadrzaj> SLANICA d.o.o. za pružanje turističkih usluga, OIB 94592750361, Ribarska 11, 31000 Osijek</izvorni_sadrzaj>
    <derivirana_varijabla naziv="DomainObject.Predmet.ProtustrankaFormatedWithAdressOIB_1"> SLANICA d.o.o. za pružanje turističkih usluga, OIB 94592750361, Ribarska 11, 31000 Osijek</derivirana_varijabla>
  </DomainObject.Predmet.ProtustrankaFormatedWithAdressOIB>
  <DomainObject.Predmet.ProtustrankaWithAdress>
    <izvorni_sadrzaj>SLANICA d.o.o. za pružanje turističkih usluga Ribarska 11, 31000 Osijek</izvorni_sadrzaj>
    <derivirana_varijabla naziv="DomainObject.Predmet.ProtustrankaWithAdress_1">SLANICA d.o.o. za pružanje turističkih usluga Ribarska 11, 31000 Osijek</derivirana_varijabla>
  </DomainObject.Predmet.ProtustrankaWithAdress>
  <DomainObject.Predmet.ProtustrankaWithAdressOIB>
    <izvorni_sadrzaj>SLANICA d.o.o. za pružanje turističkih usluga, OIB 94592750361, Ribarska 11, 31000 Osijek</izvorni_sadrzaj>
    <derivirana_varijabla naziv="DomainObject.Predmet.ProtustrankaWithAdressOIB_1">SLANICA d.o.o. za pružanje turističkih usluga, OIB 94592750361, Ribarska 11, 31000 Osijek</derivirana_varijabla>
  </DomainObject.Predmet.ProtustrankaWithAdressOIB>
  <DomainObject.Predmet.ProtustrankaNazivFormated>
    <izvorni_sadrzaj>SLANICA d.o.o. za pružanje turističkih usluga</izvorni_sadrzaj>
    <derivirana_varijabla naziv="DomainObject.Predmet.ProtustrankaNazivFormated_1">SLANICA d.o.o. za pružanje turističkih usluga</derivirana_varijabla>
  </DomainObject.Predmet.ProtustrankaNazivFormated>
  <DomainObject.Predmet.ProtustrankaNazivFormatedOIB>
    <izvorni_sadrzaj>SLANICA d.o.o. za pružanje turističkih usluga, OIB 94592750361</izvorni_sadrzaj>
    <derivirana_varijabla naziv="DomainObject.Predmet.ProtustrankaNazivFormatedOIB_1">SLANICA d.o.o. za pružanje turističkih usluga, OIB 94592750361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SLANICA d.o.o. za pružanje turističkih usluga</item>
    </izvorni_sadrzaj>
    <derivirana_varijabla naziv="DomainObject.Predmet.ProtuStrankaListFormated_1">
      <item>SLANICA d.o.o. za pružanje turističkih usluga</item>
    </derivirana_varijabla>
  </DomainObject.Predmet.ProtuStrankaListFormated>
  <DomainObject.Predmet.ProtuStrankaListFormatedOIB>
    <izvorni_sadrzaj>
      <item>SLANICA d.o.o. za pružanje turističkih usluga, OIB 94592750361</item>
    </izvorni_sadrzaj>
    <derivirana_varijabla naziv="DomainObject.Predmet.ProtuStrankaListFormatedOIB_1">
      <item>SLANICA d.o.o. za pružanje turističkih usluga, OIB 94592750361</item>
    </derivirana_varijabla>
  </DomainObject.Predmet.ProtuStrankaListFormatedOIB>
  <DomainObject.Predmet.ProtuStrankaListFormatedWithAdress>
    <izvorni_sadrzaj>
      <item>SLANICA d.o.o. za pružanje turističkih usluga, Ribarska 11, 31000 Osijek</item>
    </izvorni_sadrzaj>
    <derivirana_varijabla naziv="DomainObject.Predmet.ProtuStrankaListFormatedWithAdress_1">
      <item>SLANICA d.o.o. za pružanje turističkih usluga, Ribarska 11, 31000 Osijek</item>
    </derivirana_varijabla>
  </DomainObject.Predmet.ProtuStrankaListFormatedWithAdress>
  <DomainObject.Predmet.ProtuStrankaListFormatedWithAdressOIB>
    <izvorni_sadrzaj>
      <item>SLANICA d.o.o. za pružanje turističkih usluga, OIB 94592750361, Ribarska 11, 31000 Osijek</item>
    </izvorni_sadrzaj>
    <derivirana_varijabla naziv="DomainObject.Predmet.ProtuStrankaListFormatedWithAdressOIB_1">
      <item>SLANICA d.o.o. za pružanje turističkih usluga, OIB 94592750361, Ribarska 11, 31000 Osijek</item>
    </derivirana_varijabla>
  </DomainObject.Predmet.ProtuStrankaListFormatedWithAdressOIB>
  <DomainObject.Predmet.ProtuStrankaListNazivFormated>
    <izvorni_sadrzaj>
      <item>SLANICA d.o.o. za pružanje turističkih usluga</item>
    </izvorni_sadrzaj>
    <derivirana_varijabla naziv="DomainObject.Predmet.ProtuStrankaListNazivFormated_1">
      <item>SLANICA d.o.o. za pružanje turističkih usluga</item>
    </derivirana_varijabla>
  </DomainObject.Predmet.ProtuStrankaListNazivFormated>
  <DomainObject.Predmet.ProtuStrankaListNazivFormatedOIB>
    <izvorni_sadrzaj>
      <item>SLANICA d.o.o. za pružanje turističkih usluga, OIB 94592750361</item>
    </izvorni_sadrzaj>
    <derivirana_varijabla naziv="DomainObject.Predmet.ProtuStrankaListNazivFormatedOIB_1">
      <item>SLANICA d.o.o. za pružanje turističkih usluga, OIB 94592750361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SLANICA d.o.o. za pružanje turističkih usluga</izvorni_sadrzaj>
    <derivirana_varijabla naziv="DomainObject.Predmet.ProtustrankaIDrugi_1">SLANICA d.o.o. za pružanje turističkih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SLANICA d.o.o. za pružanje turističkih usluga, OIB 94592750361, Ribarska 11, 31000 Osijek</izvorni_sadrzaj>
    <derivirana_varijabla naziv="DomainObject.Predmet.ProtustrankaIDrugiAdressOIB_1">SLANICA d.o.o. za pružanje turističkih usluga, OIB 94592750361, Ribarska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SLANICA d.o.o. za pružanje turističkih usluga</item>
    </izvorni_sadrzaj>
    <derivirana_varijabla naziv="DomainObject.Predmet.SudioniciListNaziv_1">
      <item>FINA RC OSIJEK</item>
      <item>SLANICA d.o.o. za pružanje turističkih usluga</item>
    </derivirana_varijabla>
  </DomainObject.Predmet.SudioniciListNaziv>
  <DomainObject.Predmet.SudioniciListAdressOIB>
    <izvorni_sadrzaj>
      <item>FINA RC OSIJEK, OIB 85821130368</item>
      <item>SLANICA d.o.o. za pružanje turističkih usluga, OIB 94592750361, Ribarska 11,31000 Osijek</item>
    </izvorni_sadrzaj>
    <derivirana_varijabla naziv="DomainObject.Predmet.SudioniciListAdressOIB_1">
      <item>FINA RC OSIJEK, OIB 85821130368</item>
      <item>SLANICA d.o.o. za pružanje turističkih usluga, OIB 94592750361, Ribarska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94592750361</item>
    </izvorni_sadrzaj>
    <derivirana_varijabla naziv="DomainObject.Predmet.SudioniciListNazivOIB_1">
      <item>, OIB 85821130368</item>
      <item>, OIB 94592750361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361</properties:Words>
  <properties:Characters>1911</properties:Characters>
  <properties:Lines>47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2017-03-21T10:52:00Z</dcterms:created>
  <dc:creator>Korisnik</dc:creator>
  <cp:lastModifiedBy>Maja Videnović</cp:lastModifiedBy>
  <cp:lastPrinted>2017-03-21T10:47:00Z</cp:lastPrinted>
  <dcterms:modified xmlns:xsi="http://www.w3.org/2001/XMLSchema-instance" xsi:type="dcterms:W3CDTF">2017-03-21T11:03:00Z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