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2b3bc" w14:paraId="d42b3bc" w:rsidRDefault="004C3BAF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  <w:r w:rsidR="0038778C">
        <w:rPr>
          <w:rStyle w:val="Naglaeno"/>
          <w:b w:val="false"/>
        </w:rPr>
        <w:t xml:space="preserve">                                                                        3 St-</w:t>
      </w:r>
      <w:r w:rsidR="004747DE">
        <w:rPr>
          <w:rStyle w:val="Naglaeno"/>
          <w:b w:val="false"/>
        </w:rPr>
        <w:t>601/18-</w:t>
      </w:r>
      <w:r w:rsidR="00436994">
        <w:rPr>
          <w:rStyle w:val="Naglaeno"/>
          <w:b w:val="false"/>
        </w:rPr>
        <w:t>4</w:t>
      </w:r>
      <w:r w:rsidR="004747DE">
        <w:rPr>
          <w:rStyle w:val="Naglaeno"/>
          <w:b w:val="false"/>
        </w:rPr>
        <w:t xml:space="preserve">        </w:t>
      </w:r>
    </w:p>
    <w:p w:rsidRDefault="00732816" w:rsidP="0085221D" w:rsidR="00732816">
      <w:pPr>
        <w:jc w:val="both"/>
        <w:rPr>
          <w:rStyle w:val="Naglaeno"/>
          <w:b w:val="false"/>
        </w:rPr>
      </w:pPr>
    </w:p>
    <w:p w:rsidRDefault="008906B2" w:rsidP="0085221D" w:rsidR="008906B2" w:rsidRPr="00B37760">
      <w:pPr>
        <w:jc w:val="both"/>
        <w:rPr>
          <w:rStyle w:val="Naglaeno"/>
          <w:b w:val="false"/>
        </w:rPr>
      </w:pPr>
    </w:p>
    <w:p w:rsidRDefault="00EC4447" w:rsidP="0085221D" w:rsidR="0085221D">
      <w:pPr>
        <w:jc w:val="center"/>
        <w:rPr>
          <w:color w:val="000000"/>
        </w:rPr>
      </w:pPr>
      <w:r>
        <w:rPr>
          <w:color w:val="000000"/>
        </w:rPr>
        <w:t xml:space="preserve">                     U  I M </w:t>
      </w:r>
      <w:r w:rsidR="008906B2">
        <w:rPr>
          <w:color w:val="000000"/>
        </w:rPr>
        <w:t xml:space="preserve">E  R E P U B L I K E  H R V A T S K E </w:t>
      </w:r>
    </w:p>
    <w:p w:rsidRDefault="008906B2" w:rsidP="0085221D" w:rsidR="008906B2" w:rsidRPr="00B37760">
      <w:pPr>
        <w:jc w:val="center"/>
      </w:pPr>
      <w:r>
        <w:rPr>
          <w:color w:val="000000"/>
        </w:rPr>
        <w:t xml:space="preserve">               R J E Š E N J E 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159E9">
      <w:pPr>
        <w:ind w:firstLine="708"/>
        <w:jc w:val="both"/>
      </w:pPr>
      <w:r w:rsidRPr="00B159E9">
        <w:rPr>
          <w:color w:val="000000"/>
        </w:rPr>
        <w:t>T</w:t>
      </w:r>
      <w:r w:rsidR="00CF54CC" w:rsidRPr="00B159E9">
        <w:rPr>
          <w:color w:val="000000"/>
        </w:rPr>
        <w:t>RGOVAČKI SUD U OSIJEKU</w:t>
      </w:r>
      <w:r w:rsidRPr="00B159E9">
        <w:rPr>
          <w:color w:val="000000"/>
        </w:rPr>
        <w:t>,</w:t>
      </w:r>
      <w:r w:rsidR="008C3490" w:rsidRPr="00B159E9">
        <w:rPr>
          <w:color w:val="000000"/>
        </w:rPr>
        <w:t xml:space="preserve"> </w:t>
      </w:r>
      <w:r w:rsidR="008C3490" w:rsidRPr="00B159E9">
        <w:t xml:space="preserve">po sucu Gordani Njari, u stečajnom predmetu povodom </w:t>
      </w:r>
      <w:r w:rsidRPr="00B159E9">
        <w:rPr>
          <w:color w:val="000000"/>
        </w:rPr>
        <w:t xml:space="preserve">prijedloga </w:t>
      </w:r>
      <w:r w:rsidR="008C3490" w:rsidRPr="00B159E9">
        <w:rPr>
          <w:color w:val="000000"/>
        </w:rPr>
        <w:t>FINANCIJSKE AGENCIJE</w:t>
      </w:r>
      <w:r w:rsidR="0038778C" w:rsidRPr="00B159E9">
        <w:t>, OIB 85821130368,</w:t>
      </w:r>
      <w:r w:rsidR="008B10D2" w:rsidRPr="00B159E9">
        <w:t xml:space="preserve"> Regionalni centar Zagreb, Trg svibanjskih žrtava 1995. 1, Zagreb </w:t>
      </w:r>
      <w:r w:rsidR="009745DD" w:rsidRPr="00B159E9">
        <w:t xml:space="preserve">za otvaranje stečajnog postupka nad dužnikom </w:t>
      </w:r>
      <w:r w:rsidR="002E0D2A" w:rsidRPr="002E0D2A">
        <w:t>TEHNOKONSTRUKCIJE GRADNJA d.o.o.</w:t>
      </w:r>
      <w:r w:rsidR="002E0D2A">
        <w:t xml:space="preserve"> Zagreb, Dankovečka 7, OIB </w:t>
      </w:r>
      <w:r w:rsidR="002E0D2A" w:rsidRPr="002E0D2A">
        <w:t>21175558047</w:t>
      </w:r>
      <w:r w:rsidR="002E0D2A">
        <w:t>, MBS</w:t>
      </w:r>
      <w:r w:rsidR="00983E0C">
        <w:t xml:space="preserve"> </w:t>
      </w:r>
      <w:r w:rsidR="00983E0C" w:rsidRPr="00983E0C">
        <w:t>080957180</w:t>
      </w:r>
      <w:r w:rsidR="00983E0C">
        <w:t xml:space="preserve">, dana 23. srpnja 2018.                                       </w:t>
      </w:r>
      <w:r w:rsidR="006279E7" w:rsidRPr="00B159E9">
        <w:rPr>
          <w:color w:val="000000"/>
        </w:rPr>
        <w:t xml:space="preserve"> </w:t>
      </w:r>
    </w:p>
    <w:p w:rsidRDefault="0013787F" w:rsidP="0085221D" w:rsidR="0013787F" w:rsidRPr="00B159E9">
      <w:pPr>
        <w:jc w:val="both"/>
      </w:pPr>
    </w:p>
    <w:p w:rsidRDefault="00976949" w:rsidP="0085221D" w:rsidR="00976949" w:rsidRPr="00B159E9">
      <w:pPr>
        <w:jc w:val="both"/>
      </w:pPr>
    </w:p>
    <w:p w:rsidRDefault="0087108B" w:rsidP="0087108B" w:rsidR="0087108B" w:rsidRPr="00B159E9">
      <w:pPr>
        <w:jc w:val="center"/>
      </w:pPr>
      <w:r w:rsidRPr="00B159E9">
        <w:t>r i j e š i o   j e</w:t>
      </w:r>
    </w:p>
    <w:p w:rsidRDefault="0087108B" w:rsidP="0087108B" w:rsidR="0087108B" w:rsidRPr="00B159E9">
      <w:pPr>
        <w:pStyle w:val="Tijeloteksta"/>
        <w:rPr>
          <w:sz w:val="24"/>
        </w:rPr>
      </w:pPr>
    </w:p>
    <w:p w:rsidRDefault="0087108B" w:rsidP="0087108B" w:rsidR="0087108B" w:rsidRPr="00B159E9">
      <w:pPr>
        <w:pStyle w:val="Tijeloteksta"/>
        <w:rPr>
          <w:sz w:val="24"/>
        </w:rPr>
      </w:pPr>
    </w:p>
    <w:p w:rsidRDefault="0087108B" w:rsidP="0087108B" w:rsidR="0087108B" w:rsidRPr="00983E0C">
      <w:pPr>
        <w:pStyle w:val="Tijeloteksta"/>
        <w:numPr>
          <w:ilvl w:val="0"/>
          <w:numId w:val="23"/>
        </w:numPr>
        <w:rPr>
          <w:bCs/>
          <w:sz w:val="24"/>
        </w:rPr>
      </w:pPr>
      <w:r w:rsidRPr="00983E0C">
        <w:rPr>
          <w:bCs/>
          <w:sz w:val="24"/>
        </w:rPr>
        <w:t>OBUSTAVLJA SE postupak radi utvrđivanja pretpostavki za otvaranje stečajnog postupka (prethodni postupak) nad dužnikom</w:t>
      </w:r>
      <w:r w:rsidR="00983E0C" w:rsidRPr="00983E0C">
        <w:rPr>
          <w:bCs/>
          <w:sz w:val="24"/>
        </w:rPr>
        <w:t xml:space="preserve"> </w:t>
      </w:r>
      <w:r w:rsidR="00983E0C">
        <w:t xml:space="preserve">TEHNOKONSTRUKCIJE GRADNJA d.o.o. Zagreb, Dankovečka 7, OIB 21175558047, MBS 080957180.  </w:t>
      </w:r>
    </w:p>
    <w:p w:rsidRDefault="00983E0C" w:rsidP="00C0229B" w:rsidR="00983E0C" w:rsidRPr="00983E0C">
      <w:pPr>
        <w:pStyle w:val="Tijeloteksta"/>
        <w:ind w:left="1065"/>
        <w:rPr>
          <w:bCs/>
          <w:sz w:val="24"/>
        </w:rPr>
      </w:pPr>
    </w:p>
    <w:p w:rsidRDefault="0087108B" w:rsidP="0087108B" w:rsidR="0087108B" w:rsidRPr="00983E0C">
      <w:pPr>
        <w:pStyle w:val="Tijeloteksta"/>
        <w:numPr>
          <w:ilvl w:val="0"/>
          <w:numId w:val="23"/>
        </w:numPr>
        <w:rPr>
          <w:bCs/>
          <w:sz w:val="24"/>
        </w:rPr>
      </w:pPr>
      <w:r w:rsidRPr="00983E0C">
        <w:rPr>
          <w:sz w:val="24"/>
        </w:rPr>
        <w:t xml:space="preserve">Odbacuje se prijedlog za otvaranje </w:t>
      </w:r>
      <w:r w:rsidR="008906B2" w:rsidRPr="00983E0C">
        <w:rPr>
          <w:sz w:val="24"/>
        </w:rPr>
        <w:t>stečajnog postupka nad dužnikom</w:t>
      </w:r>
      <w:r w:rsidRPr="00983E0C">
        <w:rPr>
          <w:sz w:val="24"/>
        </w:rPr>
        <w:t xml:space="preserve"> </w:t>
      </w:r>
      <w:r w:rsidR="00983E0C">
        <w:t xml:space="preserve">TEHNOKONSTRUKCIJE GRADNJA d.o.o. Zagreb, Dankovečka 7, OIB 21175558047, MBS 080957180.  </w:t>
      </w:r>
    </w:p>
    <w:p w:rsidRDefault="00983E0C" w:rsidP="00C0229B" w:rsidR="00983E0C" w:rsidRPr="00983E0C">
      <w:pPr>
        <w:pStyle w:val="Tijeloteksta"/>
        <w:ind w:left="705"/>
        <w:rPr>
          <w:bCs/>
          <w:sz w:val="24"/>
        </w:rPr>
      </w:pPr>
    </w:p>
    <w:p w:rsidRDefault="0087108B" w:rsidP="0087108B" w:rsidR="0087108B" w:rsidRPr="00B159E9">
      <w:pPr>
        <w:pStyle w:val="Tijeloteksta"/>
        <w:jc w:val="center"/>
        <w:rPr>
          <w:bCs/>
          <w:sz w:val="24"/>
        </w:rPr>
      </w:pPr>
      <w:r w:rsidRPr="00B159E9">
        <w:rPr>
          <w:bCs/>
          <w:sz w:val="24"/>
        </w:rPr>
        <w:t>Obrazloženje</w:t>
      </w:r>
    </w:p>
    <w:p w:rsidRDefault="0087108B" w:rsidP="0087108B" w:rsidR="0087108B" w:rsidRPr="00B159E9">
      <w:pPr>
        <w:jc w:val="both"/>
        <w:rPr>
          <w:b/>
          <w:bCs/>
        </w:rPr>
      </w:pPr>
    </w:p>
    <w:p w:rsidRDefault="006918E8" w:rsidP="006918E8" w:rsidR="006918E8" w:rsidRPr="00B176FC">
      <w:pPr>
        <w:ind w:firstLine="720"/>
        <w:jc w:val="both"/>
      </w:pPr>
      <w:r w:rsidRPr="00B176FC">
        <w:t xml:space="preserve">FINA Regionalni centar Zagreb je </w:t>
      </w:r>
      <w:r w:rsidR="00C0229B" w:rsidRPr="00B176FC">
        <w:t>14</w:t>
      </w:r>
      <w:r w:rsidRPr="00B176FC">
        <w:t xml:space="preserve">. kolovoza 2017. dostavila Trgovačkom sudu u Zagrebu prijedlog za otvaranje stečajnog postupka nad dužnikom </w:t>
      </w:r>
      <w:r w:rsidR="00436994" w:rsidRPr="00B176FC">
        <w:t xml:space="preserve">TEHNOKONSTRUKCIJE GRADNJA d.o.o. Zagreb, Dankovečka 7, OIB 21175558047, MBS 080957180.   </w:t>
      </w:r>
      <w:r w:rsidRPr="00B176FC">
        <w:t xml:space="preserve"> </w:t>
      </w:r>
    </w:p>
    <w:p w:rsidRDefault="0087108B" w:rsidP="0087108B" w:rsidR="0087108B" w:rsidRPr="00B176FC">
      <w:pPr>
        <w:pStyle w:val="Tijeloteksta"/>
        <w:rPr>
          <w:sz w:val="24"/>
        </w:rPr>
      </w:pPr>
    </w:p>
    <w:p w:rsidRDefault="006918E8" w:rsidP="006918E8" w:rsidR="006918E8" w:rsidRPr="00B176FC">
      <w:pPr>
        <w:ind w:firstLine="720"/>
        <w:jc w:val="both"/>
      </w:pPr>
      <w:r w:rsidRPr="00B176FC">
        <w:t xml:space="preserve">Temeljem rješenja Visokog trgovačkog suda RH u Zagrebu broj 31-Su-236/18-3 od 9. ožujka 2018. je određen Trgovački sud u Osijeku kao drugi stvarno nadležni sud, za postupanje u stečajnim predmetima Trgovačkog suda u Zagrebu, te je Trgovački sud u Zagrebu ustupio ovome sudu navedeni stečajni predmet dana 10. travnja 2018. na daljnji postupak. </w:t>
      </w:r>
    </w:p>
    <w:p w:rsidRDefault="00814381" w:rsidP="006918E8" w:rsidR="00814381" w:rsidRPr="00B176FC">
      <w:pPr>
        <w:ind w:firstLine="720"/>
        <w:jc w:val="both"/>
      </w:pPr>
    </w:p>
    <w:p w:rsidRDefault="00814381" w:rsidP="00814381" w:rsidR="00814381">
      <w:pPr>
        <w:ind w:firstLine="720"/>
        <w:jc w:val="both"/>
      </w:pPr>
      <w:r>
        <w:t>Podneskom zaprimljenim kod ovog suda 20. srpnja</w:t>
      </w:r>
      <w:r w:rsidR="00436994">
        <w:t xml:space="preserve"> </w:t>
      </w:r>
      <w:r>
        <w:t xml:space="preserve">2018. dužnik je predložio obustavu postupka budući je izmirio dospjele obveze te je priložio potvrdu potvrdu FINE  Sektor poslovne mreže RC Zagreb  o blokadi računa i novčanih sredstava ovršenika od </w:t>
      </w:r>
      <w:r w:rsidR="00436994">
        <w:t xml:space="preserve">18. </w:t>
      </w:r>
      <w:r>
        <w:t xml:space="preserve">srpnja 2018. iz koje je razvidno da na računima i novčanim sredstvima stečajnog dužnika na dan izdavanja potvrde nema nepodmirenih obveza te da isti nije u blokadi. </w:t>
      </w:r>
    </w:p>
    <w:p w:rsidRDefault="00814381" w:rsidP="00814381" w:rsidR="00814381">
      <w:pPr>
        <w:ind w:firstLine="720"/>
        <w:jc w:val="both"/>
      </w:pPr>
    </w:p>
    <w:p w:rsidRDefault="00814381" w:rsidP="00814381" w:rsidR="00814381">
      <w:pPr>
        <w:ind w:firstLine="720"/>
        <w:jc w:val="both"/>
        <w:rPr>
          <w:bCs/>
        </w:rPr>
      </w:pPr>
      <w:r>
        <w:rPr>
          <w:bCs/>
        </w:rPr>
        <w:lastRenderedPageBreak/>
        <w:t>Budući je dužnik do završetka prethodnog postupka postao sposoban za plaćanje valjalo je obustaviti prethodni postupak i odbaciti prijedlog za otvaranje stečajnog postupka sukladno odredbi čl. 128. st. 9. Stečajnog zakona kao što je to u izreci rješenja</w:t>
      </w:r>
      <w:r w:rsidR="004747DE">
        <w:rPr>
          <w:bCs/>
        </w:rPr>
        <w:t>.</w:t>
      </w:r>
    </w:p>
    <w:p w:rsidRDefault="004747DE" w:rsidP="00814381" w:rsidR="004747DE">
      <w:pPr>
        <w:ind w:firstLine="720"/>
        <w:jc w:val="both"/>
        <w:rPr>
          <w:bCs/>
        </w:rPr>
      </w:pPr>
    </w:p>
    <w:p w:rsidRDefault="004747DE" w:rsidP="00814381" w:rsidR="004747DE">
      <w:pPr>
        <w:ind w:firstLine="720"/>
        <w:jc w:val="both"/>
      </w:pPr>
    </w:p>
    <w:p w:rsidRDefault="0087108B" w:rsidP="001662CF" w:rsidR="001662CF">
      <w:pPr>
        <w:pStyle w:val="Tijeloteksta"/>
        <w:jc w:val="center"/>
        <w:rPr>
          <w:sz w:val="24"/>
        </w:rPr>
      </w:pPr>
      <w:r w:rsidRPr="00B159E9">
        <w:rPr>
          <w:sz w:val="24"/>
        </w:rPr>
        <w:t xml:space="preserve">U Osijeku </w:t>
      </w:r>
      <w:r w:rsidR="00436994">
        <w:rPr>
          <w:sz w:val="24"/>
        </w:rPr>
        <w:t>23. srpnja</w:t>
      </w:r>
      <w:r w:rsidRPr="00B159E9">
        <w:rPr>
          <w:sz w:val="24"/>
        </w:rPr>
        <w:t xml:space="preserve"> 2018. </w:t>
      </w:r>
    </w:p>
    <w:p w:rsidRDefault="001662CF" w:rsidP="00E667B6" w:rsidR="001662CF">
      <w:pPr>
        <w:pStyle w:val="Tijeloteksta"/>
        <w:rPr>
          <w:sz w:val="24"/>
        </w:rPr>
      </w:pPr>
    </w:p>
    <w:p w:rsidRDefault="00D52911" w:rsidP="00D52911" w:rsidR="00D52911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D52911" w:rsidP="00D52911" w:rsidR="00D52911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D52911" w:rsidP="0087108B" w:rsidR="00D52911" w:rsidRPr="00B159E9">
      <w:pPr>
        <w:pStyle w:val="Tijeloteksta"/>
        <w:jc w:val="center"/>
        <w:rPr>
          <w:sz w:val="24"/>
        </w:rPr>
      </w:pPr>
    </w:p>
    <w:p w:rsidRDefault="0087108B" w:rsidP="0087108B" w:rsidR="0087108B" w:rsidRPr="00B159E9">
      <w:pPr>
        <w:pStyle w:val="Tijeloteksta"/>
        <w:jc w:val="left"/>
        <w:rPr>
          <w:sz w:val="24"/>
        </w:rPr>
      </w:pPr>
      <w:r w:rsidRPr="00B159E9">
        <w:rPr>
          <w:sz w:val="24"/>
        </w:rPr>
        <w:t>UPUTA O PRAVNOM LIJEKU:</w:t>
      </w:r>
    </w:p>
    <w:p w:rsidRDefault="0087108B" w:rsidP="0087108B" w:rsidR="0087108B" w:rsidRPr="00B159E9">
      <w:pPr>
        <w:pStyle w:val="Tijeloteksta"/>
        <w:rPr>
          <w:sz w:val="24"/>
        </w:rPr>
      </w:pPr>
      <w:r w:rsidRPr="00B159E9">
        <w:rPr>
          <w:sz w:val="24"/>
        </w:rPr>
        <w:t>Protiv ovog rješenja može nezadovoljna stranka uložiti žalbu Visokom trgovačkom sudu Republike Hrvatske u Zagrebu u roku od 8 dana pismeno u 3 primjerka putem ovoga suda.</w:t>
      </w:r>
      <w:r w:rsidR="007A2A96">
        <w:rPr>
          <w:sz w:val="24"/>
        </w:rPr>
        <w:t>(čl. 19. st. 1 SZ-a)</w:t>
      </w:r>
    </w:p>
    <w:p w:rsidRDefault="0087108B" w:rsidP="0087108B" w:rsidR="0087108B">
      <w:pPr>
        <w:pStyle w:val="Tijeloteksta"/>
        <w:jc w:val="left"/>
        <w:rPr>
          <w:sz w:val="24"/>
        </w:rPr>
      </w:pPr>
    </w:p>
    <w:p w:rsidRDefault="00D52911" w:rsidP="0087108B" w:rsidR="00D52911" w:rsidRPr="00B159E9">
      <w:pPr>
        <w:pStyle w:val="Tijeloteksta"/>
        <w:jc w:val="left"/>
        <w:rPr>
          <w:sz w:val="24"/>
        </w:rPr>
      </w:pPr>
    </w:p>
    <w:p w:rsidRDefault="0087108B" w:rsidP="0087108B" w:rsidR="0087108B" w:rsidRPr="00B159E9">
      <w:pPr>
        <w:pStyle w:val="Tijeloteksta"/>
        <w:jc w:val="left"/>
        <w:rPr>
          <w:sz w:val="24"/>
        </w:rPr>
      </w:pPr>
      <w:r w:rsidRPr="00B159E9">
        <w:rPr>
          <w:sz w:val="24"/>
        </w:rPr>
        <w:t>DNA</w:t>
      </w:r>
    </w:p>
    <w:p w:rsidRDefault="0087108B" w:rsidP="0087108B" w:rsidR="007C4268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right="-142" w:left="720"/>
        <w:rPr>
          <w:sz w:val="24"/>
        </w:rPr>
      </w:pPr>
      <w:r w:rsidRPr="007C4268">
        <w:rPr>
          <w:sz w:val="24"/>
        </w:rPr>
        <w:t xml:space="preserve">Predlagatelj - FINA </w:t>
      </w:r>
    </w:p>
    <w:p w:rsidRDefault="0087108B" w:rsidP="0087108B" w:rsidR="0087108B" w:rsidRPr="007C4268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right="-142" w:left="720"/>
        <w:rPr>
          <w:sz w:val="24"/>
        </w:rPr>
      </w:pPr>
      <w:r w:rsidRPr="007C4268">
        <w:rPr>
          <w:sz w:val="24"/>
        </w:rPr>
        <w:t>Dužnik</w:t>
      </w:r>
    </w:p>
    <w:p w:rsidRDefault="003B3B12" w:rsidP="0087108B" w:rsidR="0087108B" w:rsidRPr="007C4268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rPr>
          <w:sz w:val="24"/>
        </w:rPr>
      </w:pPr>
      <w:r>
        <w:rPr>
          <w:sz w:val="24"/>
        </w:rPr>
        <w:t>e-oglasna ploča</w:t>
      </w:r>
    </w:p>
    <w:p w:rsidRDefault="007C4268" w:rsidP="0087108B" w:rsidR="0087108B" w:rsidRPr="00B159E9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>
        <w:rPr>
          <w:sz w:val="24"/>
        </w:rPr>
        <w:t>R</w:t>
      </w:r>
      <w:r w:rsidR="0087108B" w:rsidRPr="00B159E9">
        <w:rPr>
          <w:sz w:val="24"/>
        </w:rPr>
        <w:t xml:space="preserve">iješeno </w:t>
      </w:r>
      <w:r w:rsidR="001662CF">
        <w:rPr>
          <w:sz w:val="24"/>
        </w:rPr>
        <w:t xml:space="preserve">obustavom                        </w:t>
      </w:r>
    </w:p>
    <w:p w:rsidRDefault="003B3B12" w:rsidP="0087108B" w:rsidR="0087108B" w:rsidRPr="00B159E9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>
        <w:rPr>
          <w:sz w:val="24"/>
        </w:rPr>
        <w:t>kal. 31.8.</w:t>
      </w:r>
    </w:p>
    <w:p w:rsidRDefault="007B6027" w:rsidP="00732816" w:rsidR="007B6027">
      <w:pPr>
        <w:jc w:val="both"/>
      </w:pPr>
    </w:p>
    <w:p w:rsidRDefault="007B6027" w:rsidP="00732816" w:rsidR="007B6027">
      <w:pPr>
        <w:jc w:val="both"/>
      </w:pPr>
    </w:p>
    <w:sectPr w:rsidSect="00606835" w:rsidR="007B602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05EE" w:rsidR="00A505EE">
      <w:r>
        <w:separator/>
      </w:r>
    </w:p>
  </w:endnote>
  <w:endnote w:id="0" w:type="continuationSeparator">
    <w:p w:rsidRDefault="00A505EE" w:rsidR="00A505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05EE" w:rsidR="00A505EE">
      <w:r>
        <w:separator/>
      </w:r>
    </w:p>
  </w:footnote>
  <w:footnote w:id="0" w:type="continuationSeparator">
    <w:p w:rsidRDefault="00A505EE" w:rsidR="00A505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67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5B9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A51078" w:rsidR="00A51078" w:rsidRPr="00341A8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41A8B" w:rsidRPr="00341A8B">
      <w:t>3 St-</w:t>
    </w:r>
    <w:r w:rsidR="00436994">
      <w:t>601/18-4</w:t>
    </w:r>
  </w:p>
  <w:p w:rsidRDefault="00546D11" w:rsidP="00B10FAD" w:rsidR="00546D11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8B4ADE"/>
    <w:multiLevelType w:val="hybridMultilevel"/>
    <w:tmpl w:val="88524DA2"/>
    <w:lvl w:tplc="F8BCE422" w:ilvl="0">
      <w:start w:val="1"/>
      <w:numFmt w:val="decimal"/>
      <w:lvlText w:val="%1."/>
      <w:lvlJc w:val="left"/>
      <w:pPr>
        <w:ind w:hanging="360" w:left="1328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2048"/>
      </w:pPr>
    </w:lvl>
    <w:lvl w:tentative="true" w:tplc="041A001B" w:ilvl="2">
      <w:start w:val="1"/>
      <w:numFmt w:val="lowerRoman"/>
      <w:lvlText w:val="%3."/>
      <w:lvlJc w:val="right"/>
      <w:pPr>
        <w:ind w:hanging="180" w:left="2768"/>
      </w:pPr>
    </w:lvl>
    <w:lvl w:tentative="true" w:tplc="041A000F" w:ilvl="3">
      <w:start w:val="1"/>
      <w:numFmt w:val="decimal"/>
      <w:lvlText w:val="%4."/>
      <w:lvlJc w:val="left"/>
      <w:pPr>
        <w:ind w:hanging="360" w:left="3488"/>
      </w:pPr>
    </w:lvl>
    <w:lvl w:tentative="true" w:tplc="041A0019" w:ilvl="4">
      <w:start w:val="1"/>
      <w:numFmt w:val="lowerLetter"/>
      <w:lvlText w:val="%5."/>
      <w:lvlJc w:val="left"/>
      <w:pPr>
        <w:ind w:hanging="360" w:left="4208"/>
      </w:pPr>
    </w:lvl>
    <w:lvl w:tentative="true" w:tplc="041A001B" w:ilvl="5">
      <w:start w:val="1"/>
      <w:numFmt w:val="lowerRoman"/>
      <w:lvlText w:val="%6."/>
      <w:lvlJc w:val="right"/>
      <w:pPr>
        <w:ind w:hanging="180" w:left="4928"/>
      </w:pPr>
    </w:lvl>
    <w:lvl w:tentative="true" w:tplc="041A000F" w:ilvl="6">
      <w:start w:val="1"/>
      <w:numFmt w:val="decimal"/>
      <w:lvlText w:val="%7."/>
      <w:lvlJc w:val="left"/>
      <w:pPr>
        <w:ind w:hanging="360" w:left="5648"/>
      </w:pPr>
    </w:lvl>
    <w:lvl w:tentative="true" w:tplc="041A0019" w:ilvl="7">
      <w:start w:val="1"/>
      <w:numFmt w:val="lowerLetter"/>
      <w:lvlText w:val="%8."/>
      <w:lvlJc w:val="left"/>
      <w:pPr>
        <w:ind w:hanging="360" w:left="6368"/>
      </w:pPr>
    </w:lvl>
    <w:lvl w:tentative="true" w:tplc="041A001B" w:ilvl="8">
      <w:start w:val="1"/>
      <w:numFmt w:val="lowerRoman"/>
      <w:lvlText w:val="%9."/>
      <w:lvlJc w:val="right"/>
      <w:pPr>
        <w:ind w:hanging="180" w:left="7088"/>
      </w:pPr>
    </w:lvl>
  </w:abstractNum>
  <w:abstractNum w:abstractNumId="1">
    <w:nsid w:val="067450AE"/>
    <w:multiLevelType w:val="hybridMultilevel"/>
    <w:tmpl w:val="EF4AAE72"/>
    <w:lvl w:tplc="C3F0499A" w:ilvl="0">
      <w:start w:val="1"/>
      <w:numFmt w:val="upperRoman"/>
      <w:lvlText w:val="%1."/>
      <w:lvlJc w:val="left"/>
      <w:pPr>
        <w:ind w:hanging="720" w:left="1426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6"/>
      </w:pPr>
    </w:lvl>
    <w:lvl w:tentative="true" w:tplc="041A001B" w:ilvl="2">
      <w:start w:val="1"/>
      <w:numFmt w:val="lowerRoman"/>
      <w:lvlText w:val="%3."/>
      <w:lvlJc w:val="right"/>
      <w:pPr>
        <w:ind w:hanging="180" w:left="2506"/>
      </w:pPr>
    </w:lvl>
    <w:lvl w:tentative="true" w:tplc="041A000F" w:ilvl="3">
      <w:start w:val="1"/>
      <w:numFmt w:val="decimal"/>
      <w:lvlText w:val="%4."/>
      <w:lvlJc w:val="left"/>
      <w:pPr>
        <w:ind w:hanging="360" w:left="3226"/>
      </w:pPr>
    </w:lvl>
    <w:lvl w:tentative="true" w:tplc="041A0019" w:ilvl="4">
      <w:start w:val="1"/>
      <w:numFmt w:val="lowerLetter"/>
      <w:lvlText w:val="%5."/>
      <w:lvlJc w:val="left"/>
      <w:pPr>
        <w:ind w:hanging="360" w:left="3946"/>
      </w:pPr>
    </w:lvl>
    <w:lvl w:tentative="true" w:tplc="041A001B" w:ilvl="5">
      <w:start w:val="1"/>
      <w:numFmt w:val="lowerRoman"/>
      <w:lvlText w:val="%6."/>
      <w:lvlJc w:val="right"/>
      <w:pPr>
        <w:ind w:hanging="180" w:left="4666"/>
      </w:pPr>
    </w:lvl>
    <w:lvl w:tentative="true" w:tplc="041A000F" w:ilvl="6">
      <w:start w:val="1"/>
      <w:numFmt w:val="decimal"/>
      <w:lvlText w:val="%7."/>
      <w:lvlJc w:val="left"/>
      <w:pPr>
        <w:ind w:hanging="360" w:left="5386"/>
      </w:pPr>
    </w:lvl>
    <w:lvl w:tentative="true" w:tplc="041A0019" w:ilvl="7">
      <w:start w:val="1"/>
      <w:numFmt w:val="lowerLetter"/>
      <w:lvlText w:val="%8."/>
      <w:lvlJc w:val="left"/>
      <w:pPr>
        <w:ind w:hanging="360" w:left="6106"/>
      </w:pPr>
    </w:lvl>
    <w:lvl w:tentative="true" w:tplc="041A001B" w:ilvl="8">
      <w:start w:val="1"/>
      <w:numFmt w:val="lowerRoman"/>
      <w:lvlText w:val="%9."/>
      <w:lvlJc w:val="right"/>
      <w:pPr>
        <w:ind w:hanging="180" w:left="6826"/>
      </w:pPr>
    </w:lvl>
  </w:abstractNum>
  <w:abstractNum w:abstractNumId="2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C9401A"/>
    <w:multiLevelType w:val="hybridMultilevel"/>
    <w:tmpl w:val="AFACFEEA"/>
    <w:lvl w:tplc="C7243946" w:ilvl="0">
      <w:start w:val="25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52231CB"/>
    <w:multiLevelType w:val="hybridMultilevel"/>
    <w:tmpl w:val="3FA643A8"/>
    <w:lvl w:tplc="C5C229AE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595159D"/>
    <w:multiLevelType w:val="hybridMultilevel"/>
    <w:tmpl w:val="79FE7A24"/>
    <w:lvl w:tplc="07F20D9C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884E33"/>
    <w:multiLevelType w:val="hybridMultilevel"/>
    <w:tmpl w:val="953CA324"/>
    <w:lvl w:tplc="D73E142E" w:ilvl="0">
      <w:start w:val="12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BE73FF"/>
    <w:multiLevelType w:val="hybridMultilevel"/>
    <w:tmpl w:val="5EA20A70"/>
    <w:lvl w:tplc="3F2AA3E6" w:ilvl="0">
      <w:start w:val="8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2EB490D"/>
    <w:multiLevelType w:val="hybridMultilevel"/>
    <w:tmpl w:val="1ADCBA24"/>
    <w:lvl w:tplc="7A6ACC60" w:ilvl="0">
      <w:start w:val="1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64E45AE4"/>
    <w:multiLevelType w:val="hybridMultilevel"/>
    <w:tmpl w:val="6096BB00"/>
    <w:lvl w:tplc="FDBE0830" w:ilvl="0">
      <w:start w:val="14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20">
    <w:nsid w:val="71E52FE6"/>
    <w:multiLevelType w:val="hybridMultilevel"/>
    <w:tmpl w:val="D05C111E"/>
    <w:lvl w:tplc="A6CEC3F2" w:ilvl="0">
      <w:start w:val="4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7"/>
  </w:num>
  <w:num w:numId="2">
    <w:abstractNumId w:val="19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9"/>
  </w:num>
  <w:num w:numId="13">
    <w:abstractNumId w:val="12"/>
  </w:num>
  <w:num w:numId="14">
    <w:abstractNumId w:val="14"/>
  </w:num>
  <w:num w:numId="15">
    <w:abstractNumId w:val="18"/>
  </w:num>
  <w:num w:numId="16">
    <w:abstractNumId w:val="20"/>
  </w:num>
  <w:num w:numId="17">
    <w:abstractNumId w:val="15"/>
  </w:num>
  <w:num w:numId="18">
    <w:abstractNumId w:val="5"/>
  </w:num>
  <w:num w:numId="19">
    <w:abstractNumId w:val="10"/>
  </w:num>
  <w:num w:numId="20">
    <w:abstractNumId w:val="0"/>
  </w:num>
  <w:num w:numId="21">
    <w:abstractNumId w:val="1"/>
  </w:num>
  <w:num w:numId="22">
    <w:abstractNumId w:val="13"/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2505"/>
    <w:rsid w:val="00013582"/>
    <w:rsid w:val="00013A9E"/>
    <w:rsid w:val="00014B0E"/>
    <w:rsid w:val="00014FA4"/>
    <w:rsid w:val="00014FBE"/>
    <w:rsid w:val="0001545D"/>
    <w:rsid w:val="00017DD7"/>
    <w:rsid w:val="000201CE"/>
    <w:rsid w:val="00020A8B"/>
    <w:rsid w:val="00022DEB"/>
    <w:rsid w:val="00022E72"/>
    <w:rsid w:val="000245F1"/>
    <w:rsid w:val="0002580E"/>
    <w:rsid w:val="00025F64"/>
    <w:rsid w:val="00026556"/>
    <w:rsid w:val="00026F5E"/>
    <w:rsid w:val="0003012B"/>
    <w:rsid w:val="000303CB"/>
    <w:rsid w:val="00033093"/>
    <w:rsid w:val="000342C5"/>
    <w:rsid w:val="00034D70"/>
    <w:rsid w:val="000350A4"/>
    <w:rsid w:val="000409D9"/>
    <w:rsid w:val="00045111"/>
    <w:rsid w:val="00045B24"/>
    <w:rsid w:val="00047237"/>
    <w:rsid w:val="0004776D"/>
    <w:rsid w:val="00047817"/>
    <w:rsid w:val="00052F17"/>
    <w:rsid w:val="00054EB8"/>
    <w:rsid w:val="000561D9"/>
    <w:rsid w:val="00056EA5"/>
    <w:rsid w:val="0006097E"/>
    <w:rsid w:val="00062554"/>
    <w:rsid w:val="000657B0"/>
    <w:rsid w:val="00065D96"/>
    <w:rsid w:val="000674A5"/>
    <w:rsid w:val="0006753C"/>
    <w:rsid w:val="00071489"/>
    <w:rsid w:val="000734E6"/>
    <w:rsid w:val="00073899"/>
    <w:rsid w:val="00073D67"/>
    <w:rsid w:val="0007433D"/>
    <w:rsid w:val="00074DAD"/>
    <w:rsid w:val="00075B92"/>
    <w:rsid w:val="000760D8"/>
    <w:rsid w:val="000772B7"/>
    <w:rsid w:val="000807FA"/>
    <w:rsid w:val="00080CCB"/>
    <w:rsid w:val="00082607"/>
    <w:rsid w:val="00082BE6"/>
    <w:rsid w:val="0008385F"/>
    <w:rsid w:val="00083D2D"/>
    <w:rsid w:val="00084B37"/>
    <w:rsid w:val="000900DB"/>
    <w:rsid w:val="00090344"/>
    <w:rsid w:val="000903DB"/>
    <w:rsid w:val="00090BC8"/>
    <w:rsid w:val="0009186F"/>
    <w:rsid w:val="00091C60"/>
    <w:rsid w:val="00093500"/>
    <w:rsid w:val="0009540B"/>
    <w:rsid w:val="00096FC4"/>
    <w:rsid w:val="00097240"/>
    <w:rsid w:val="00097321"/>
    <w:rsid w:val="000A15BF"/>
    <w:rsid w:val="000A1632"/>
    <w:rsid w:val="000A1CE6"/>
    <w:rsid w:val="000A2BA1"/>
    <w:rsid w:val="000A31E5"/>
    <w:rsid w:val="000A389B"/>
    <w:rsid w:val="000A3977"/>
    <w:rsid w:val="000A3E11"/>
    <w:rsid w:val="000A648E"/>
    <w:rsid w:val="000A67FA"/>
    <w:rsid w:val="000B0681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5B94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41A"/>
    <w:rsid w:val="000D4DAF"/>
    <w:rsid w:val="000D55A8"/>
    <w:rsid w:val="000D67AE"/>
    <w:rsid w:val="000D6F69"/>
    <w:rsid w:val="000D7671"/>
    <w:rsid w:val="000D7898"/>
    <w:rsid w:val="000D78BC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2BA"/>
    <w:rsid w:val="000F7CEF"/>
    <w:rsid w:val="000F7D1E"/>
    <w:rsid w:val="00102146"/>
    <w:rsid w:val="00105A24"/>
    <w:rsid w:val="001066A1"/>
    <w:rsid w:val="00107267"/>
    <w:rsid w:val="00110D41"/>
    <w:rsid w:val="00113ADF"/>
    <w:rsid w:val="00113C62"/>
    <w:rsid w:val="001153EE"/>
    <w:rsid w:val="00115C87"/>
    <w:rsid w:val="00116CBA"/>
    <w:rsid w:val="001175E5"/>
    <w:rsid w:val="00117693"/>
    <w:rsid w:val="00121D34"/>
    <w:rsid w:val="00121EAD"/>
    <w:rsid w:val="00122077"/>
    <w:rsid w:val="00123360"/>
    <w:rsid w:val="00123B55"/>
    <w:rsid w:val="00124213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4D3E"/>
    <w:rsid w:val="0015031F"/>
    <w:rsid w:val="00151867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2CF"/>
    <w:rsid w:val="00166D03"/>
    <w:rsid w:val="0017144B"/>
    <w:rsid w:val="0017457D"/>
    <w:rsid w:val="001752DE"/>
    <w:rsid w:val="00175618"/>
    <w:rsid w:val="00176574"/>
    <w:rsid w:val="0017746A"/>
    <w:rsid w:val="00180434"/>
    <w:rsid w:val="0018135D"/>
    <w:rsid w:val="001814C7"/>
    <w:rsid w:val="00181578"/>
    <w:rsid w:val="0018193E"/>
    <w:rsid w:val="00181C61"/>
    <w:rsid w:val="001821E7"/>
    <w:rsid w:val="00183590"/>
    <w:rsid w:val="00186974"/>
    <w:rsid w:val="00186DB8"/>
    <w:rsid w:val="001879BB"/>
    <w:rsid w:val="001910C6"/>
    <w:rsid w:val="001921AA"/>
    <w:rsid w:val="0019325A"/>
    <w:rsid w:val="00193C26"/>
    <w:rsid w:val="00194143"/>
    <w:rsid w:val="00194DCF"/>
    <w:rsid w:val="00194EE6"/>
    <w:rsid w:val="001954F6"/>
    <w:rsid w:val="00195D1D"/>
    <w:rsid w:val="001963AF"/>
    <w:rsid w:val="00196B2A"/>
    <w:rsid w:val="00196E9C"/>
    <w:rsid w:val="00197385"/>
    <w:rsid w:val="001A10F2"/>
    <w:rsid w:val="001A1492"/>
    <w:rsid w:val="001A16DE"/>
    <w:rsid w:val="001A2221"/>
    <w:rsid w:val="001A4272"/>
    <w:rsid w:val="001A60E5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342"/>
    <w:rsid w:val="001C7AF8"/>
    <w:rsid w:val="001D0270"/>
    <w:rsid w:val="001D1D56"/>
    <w:rsid w:val="001D3B07"/>
    <w:rsid w:val="001D5CC3"/>
    <w:rsid w:val="001D65A9"/>
    <w:rsid w:val="001E12BE"/>
    <w:rsid w:val="001E2409"/>
    <w:rsid w:val="001E336C"/>
    <w:rsid w:val="001E3CEB"/>
    <w:rsid w:val="001E48A2"/>
    <w:rsid w:val="001E53C8"/>
    <w:rsid w:val="001E6626"/>
    <w:rsid w:val="001E6E23"/>
    <w:rsid w:val="001F0363"/>
    <w:rsid w:val="001F07BF"/>
    <w:rsid w:val="001F104C"/>
    <w:rsid w:val="001F205A"/>
    <w:rsid w:val="001F2BBA"/>
    <w:rsid w:val="001F2D81"/>
    <w:rsid w:val="001F4357"/>
    <w:rsid w:val="001F4FE5"/>
    <w:rsid w:val="001F564E"/>
    <w:rsid w:val="0020031F"/>
    <w:rsid w:val="002009C8"/>
    <w:rsid w:val="0020272D"/>
    <w:rsid w:val="00203168"/>
    <w:rsid w:val="00203F05"/>
    <w:rsid w:val="00205878"/>
    <w:rsid w:val="0020732D"/>
    <w:rsid w:val="00207E31"/>
    <w:rsid w:val="00211373"/>
    <w:rsid w:val="002114F3"/>
    <w:rsid w:val="00212566"/>
    <w:rsid w:val="00212D8B"/>
    <w:rsid w:val="00212DF4"/>
    <w:rsid w:val="00212DFB"/>
    <w:rsid w:val="00213CF9"/>
    <w:rsid w:val="002157A4"/>
    <w:rsid w:val="00216896"/>
    <w:rsid w:val="00216B57"/>
    <w:rsid w:val="00216CE7"/>
    <w:rsid w:val="00216F4F"/>
    <w:rsid w:val="002172D7"/>
    <w:rsid w:val="00217F89"/>
    <w:rsid w:val="0022090B"/>
    <w:rsid w:val="0022332E"/>
    <w:rsid w:val="002236E2"/>
    <w:rsid w:val="00223BEF"/>
    <w:rsid w:val="00225473"/>
    <w:rsid w:val="00226B3F"/>
    <w:rsid w:val="00226C61"/>
    <w:rsid w:val="0023004B"/>
    <w:rsid w:val="00230931"/>
    <w:rsid w:val="00231023"/>
    <w:rsid w:val="00231856"/>
    <w:rsid w:val="00231B0A"/>
    <w:rsid w:val="00231DF8"/>
    <w:rsid w:val="002322CA"/>
    <w:rsid w:val="00233BDE"/>
    <w:rsid w:val="00234EAF"/>
    <w:rsid w:val="002370B4"/>
    <w:rsid w:val="002374B2"/>
    <w:rsid w:val="00237AB3"/>
    <w:rsid w:val="002400AA"/>
    <w:rsid w:val="00241003"/>
    <w:rsid w:val="00243FD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765"/>
    <w:rsid w:val="002629E6"/>
    <w:rsid w:val="00262A35"/>
    <w:rsid w:val="00262F86"/>
    <w:rsid w:val="00273B2E"/>
    <w:rsid w:val="00273B39"/>
    <w:rsid w:val="00276BE9"/>
    <w:rsid w:val="00277003"/>
    <w:rsid w:val="00277609"/>
    <w:rsid w:val="00280320"/>
    <w:rsid w:val="002811C3"/>
    <w:rsid w:val="0028153C"/>
    <w:rsid w:val="00282E30"/>
    <w:rsid w:val="00283795"/>
    <w:rsid w:val="00283FBB"/>
    <w:rsid w:val="0028465E"/>
    <w:rsid w:val="00284E3F"/>
    <w:rsid w:val="00287A18"/>
    <w:rsid w:val="00292064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F23"/>
    <w:rsid w:val="002B0DAF"/>
    <w:rsid w:val="002B1362"/>
    <w:rsid w:val="002B18B1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4CC9"/>
    <w:rsid w:val="002C5124"/>
    <w:rsid w:val="002C5792"/>
    <w:rsid w:val="002D4076"/>
    <w:rsid w:val="002D50AA"/>
    <w:rsid w:val="002D60E0"/>
    <w:rsid w:val="002E0D2A"/>
    <w:rsid w:val="002E2327"/>
    <w:rsid w:val="002E32F1"/>
    <w:rsid w:val="002E4945"/>
    <w:rsid w:val="002E51A1"/>
    <w:rsid w:val="002E67D0"/>
    <w:rsid w:val="002E741D"/>
    <w:rsid w:val="002F2EA0"/>
    <w:rsid w:val="002F3A45"/>
    <w:rsid w:val="002F48B0"/>
    <w:rsid w:val="002F6466"/>
    <w:rsid w:val="00301F53"/>
    <w:rsid w:val="00303420"/>
    <w:rsid w:val="0030624E"/>
    <w:rsid w:val="00306615"/>
    <w:rsid w:val="0031019E"/>
    <w:rsid w:val="00310BB4"/>
    <w:rsid w:val="00310F77"/>
    <w:rsid w:val="00311577"/>
    <w:rsid w:val="00311641"/>
    <w:rsid w:val="0031187E"/>
    <w:rsid w:val="003145BD"/>
    <w:rsid w:val="00315D49"/>
    <w:rsid w:val="0031631F"/>
    <w:rsid w:val="00320AFB"/>
    <w:rsid w:val="0032279A"/>
    <w:rsid w:val="003273A5"/>
    <w:rsid w:val="00327789"/>
    <w:rsid w:val="00330D15"/>
    <w:rsid w:val="003310B6"/>
    <w:rsid w:val="00331161"/>
    <w:rsid w:val="00333978"/>
    <w:rsid w:val="00341A8B"/>
    <w:rsid w:val="003424FF"/>
    <w:rsid w:val="00342932"/>
    <w:rsid w:val="00345532"/>
    <w:rsid w:val="00345B31"/>
    <w:rsid w:val="00345BCD"/>
    <w:rsid w:val="00345E8F"/>
    <w:rsid w:val="003462CE"/>
    <w:rsid w:val="00347532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6126D"/>
    <w:rsid w:val="003618B3"/>
    <w:rsid w:val="00362003"/>
    <w:rsid w:val="003638E2"/>
    <w:rsid w:val="00365E87"/>
    <w:rsid w:val="00366030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8778C"/>
    <w:rsid w:val="00387D42"/>
    <w:rsid w:val="00392066"/>
    <w:rsid w:val="00393F14"/>
    <w:rsid w:val="0039407D"/>
    <w:rsid w:val="00394C6C"/>
    <w:rsid w:val="00397F89"/>
    <w:rsid w:val="003A1B4C"/>
    <w:rsid w:val="003A248A"/>
    <w:rsid w:val="003A44A6"/>
    <w:rsid w:val="003A59E5"/>
    <w:rsid w:val="003A7A75"/>
    <w:rsid w:val="003B1229"/>
    <w:rsid w:val="003B1C9C"/>
    <w:rsid w:val="003B1D92"/>
    <w:rsid w:val="003B3410"/>
    <w:rsid w:val="003B3B12"/>
    <w:rsid w:val="003B41FE"/>
    <w:rsid w:val="003B481A"/>
    <w:rsid w:val="003B567A"/>
    <w:rsid w:val="003B692D"/>
    <w:rsid w:val="003C14CB"/>
    <w:rsid w:val="003C1F87"/>
    <w:rsid w:val="003C40A3"/>
    <w:rsid w:val="003C608D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D67EF"/>
    <w:rsid w:val="003E2666"/>
    <w:rsid w:val="003E27D3"/>
    <w:rsid w:val="003E2ED8"/>
    <w:rsid w:val="003E32C9"/>
    <w:rsid w:val="003E3C7B"/>
    <w:rsid w:val="003E3E14"/>
    <w:rsid w:val="003E3FF7"/>
    <w:rsid w:val="003E4C42"/>
    <w:rsid w:val="003E7017"/>
    <w:rsid w:val="003F451F"/>
    <w:rsid w:val="003F47BC"/>
    <w:rsid w:val="003F686D"/>
    <w:rsid w:val="0040025C"/>
    <w:rsid w:val="004024B4"/>
    <w:rsid w:val="0040305A"/>
    <w:rsid w:val="004033D3"/>
    <w:rsid w:val="00404318"/>
    <w:rsid w:val="00404742"/>
    <w:rsid w:val="0040496C"/>
    <w:rsid w:val="00404CD2"/>
    <w:rsid w:val="00404EDE"/>
    <w:rsid w:val="0040768F"/>
    <w:rsid w:val="004121FD"/>
    <w:rsid w:val="00412468"/>
    <w:rsid w:val="004134BC"/>
    <w:rsid w:val="004147E9"/>
    <w:rsid w:val="004166D4"/>
    <w:rsid w:val="0041765F"/>
    <w:rsid w:val="00421F42"/>
    <w:rsid w:val="004252C3"/>
    <w:rsid w:val="0042546B"/>
    <w:rsid w:val="00426521"/>
    <w:rsid w:val="00426D7B"/>
    <w:rsid w:val="0042760E"/>
    <w:rsid w:val="0043157D"/>
    <w:rsid w:val="004339CE"/>
    <w:rsid w:val="00433C94"/>
    <w:rsid w:val="004358DC"/>
    <w:rsid w:val="00435DE7"/>
    <w:rsid w:val="00436994"/>
    <w:rsid w:val="004378B5"/>
    <w:rsid w:val="00437F2E"/>
    <w:rsid w:val="0044219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150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2FB5"/>
    <w:rsid w:val="0047338B"/>
    <w:rsid w:val="004747DE"/>
    <w:rsid w:val="00475155"/>
    <w:rsid w:val="0047589D"/>
    <w:rsid w:val="004766DB"/>
    <w:rsid w:val="00477081"/>
    <w:rsid w:val="004779CF"/>
    <w:rsid w:val="004804E4"/>
    <w:rsid w:val="00481614"/>
    <w:rsid w:val="0048364F"/>
    <w:rsid w:val="00486204"/>
    <w:rsid w:val="00486C17"/>
    <w:rsid w:val="0048705B"/>
    <w:rsid w:val="0048746B"/>
    <w:rsid w:val="004913E6"/>
    <w:rsid w:val="004923F8"/>
    <w:rsid w:val="0049358B"/>
    <w:rsid w:val="00496141"/>
    <w:rsid w:val="00497E7B"/>
    <w:rsid w:val="004A201E"/>
    <w:rsid w:val="004A2823"/>
    <w:rsid w:val="004A34CD"/>
    <w:rsid w:val="004A38FA"/>
    <w:rsid w:val="004A52D1"/>
    <w:rsid w:val="004A5B9A"/>
    <w:rsid w:val="004A62DA"/>
    <w:rsid w:val="004A7ED9"/>
    <w:rsid w:val="004B249C"/>
    <w:rsid w:val="004B2A88"/>
    <w:rsid w:val="004B2DA8"/>
    <w:rsid w:val="004B3352"/>
    <w:rsid w:val="004B3EE8"/>
    <w:rsid w:val="004B5A3A"/>
    <w:rsid w:val="004B5FA4"/>
    <w:rsid w:val="004B6060"/>
    <w:rsid w:val="004B6DF6"/>
    <w:rsid w:val="004B74BC"/>
    <w:rsid w:val="004B7984"/>
    <w:rsid w:val="004C1D6C"/>
    <w:rsid w:val="004C28A4"/>
    <w:rsid w:val="004C3BAF"/>
    <w:rsid w:val="004C5AE9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63E"/>
    <w:rsid w:val="004F0B03"/>
    <w:rsid w:val="004F1DBA"/>
    <w:rsid w:val="004F2AA7"/>
    <w:rsid w:val="004F3C29"/>
    <w:rsid w:val="004F422A"/>
    <w:rsid w:val="004F5315"/>
    <w:rsid w:val="004F5AF1"/>
    <w:rsid w:val="0050093C"/>
    <w:rsid w:val="005013B9"/>
    <w:rsid w:val="00503088"/>
    <w:rsid w:val="00504C4B"/>
    <w:rsid w:val="00505409"/>
    <w:rsid w:val="0050594E"/>
    <w:rsid w:val="00506C07"/>
    <w:rsid w:val="00510069"/>
    <w:rsid w:val="00510B11"/>
    <w:rsid w:val="00510D93"/>
    <w:rsid w:val="005131C9"/>
    <w:rsid w:val="00513B3E"/>
    <w:rsid w:val="0051431A"/>
    <w:rsid w:val="0051629B"/>
    <w:rsid w:val="00522990"/>
    <w:rsid w:val="00524365"/>
    <w:rsid w:val="0052437C"/>
    <w:rsid w:val="00525A1C"/>
    <w:rsid w:val="0052616B"/>
    <w:rsid w:val="005274FE"/>
    <w:rsid w:val="00527B8D"/>
    <w:rsid w:val="00530A06"/>
    <w:rsid w:val="00531931"/>
    <w:rsid w:val="00531B96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47D97"/>
    <w:rsid w:val="00550295"/>
    <w:rsid w:val="00550685"/>
    <w:rsid w:val="00550F8F"/>
    <w:rsid w:val="005516AA"/>
    <w:rsid w:val="0055191B"/>
    <w:rsid w:val="00553027"/>
    <w:rsid w:val="00553343"/>
    <w:rsid w:val="00553FC6"/>
    <w:rsid w:val="005546FE"/>
    <w:rsid w:val="00555621"/>
    <w:rsid w:val="00556815"/>
    <w:rsid w:val="0055716C"/>
    <w:rsid w:val="005576BA"/>
    <w:rsid w:val="00560E6D"/>
    <w:rsid w:val="00561472"/>
    <w:rsid w:val="00563A35"/>
    <w:rsid w:val="00564271"/>
    <w:rsid w:val="00566E5A"/>
    <w:rsid w:val="00567275"/>
    <w:rsid w:val="005725DD"/>
    <w:rsid w:val="005727E5"/>
    <w:rsid w:val="00572DC6"/>
    <w:rsid w:val="00573343"/>
    <w:rsid w:val="0057403E"/>
    <w:rsid w:val="00575E93"/>
    <w:rsid w:val="00576A3C"/>
    <w:rsid w:val="0058014D"/>
    <w:rsid w:val="00580354"/>
    <w:rsid w:val="0058220D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BD"/>
    <w:rsid w:val="00595FF5"/>
    <w:rsid w:val="00596F24"/>
    <w:rsid w:val="0059791F"/>
    <w:rsid w:val="005A06F2"/>
    <w:rsid w:val="005A2403"/>
    <w:rsid w:val="005A27F5"/>
    <w:rsid w:val="005A2A9F"/>
    <w:rsid w:val="005A39C5"/>
    <w:rsid w:val="005A3AAF"/>
    <w:rsid w:val="005A3D9C"/>
    <w:rsid w:val="005A6BED"/>
    <w:rsid w:val="005B23AE"/>
    <w:rsid w:val="005B23DD"/>
    <w:rsid w:val="005B532B"/>
    <w:rsid w:val="005B76ED"/>
    <w:rsid w:val="005B7AD3"/>
    <w:rsid w:val="005B7DF0"/>
    <w:rsid w:val="005C38EC"/>
    <w:rsid w:val="005C3ABC"/>
    <w:rsid w:val="005C4CE3"/>
    <w:rsid w:val="005C56C1"/>
    <w:rsid w:val="005C7107"/>
    <w:rsid w:val="005C722F"/>
    <w:rsid w:val="005D0309"/>
    <w:rsid w:val="005D0A65"/>
    <w:rsid w:val="005D1B0C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5E5F"/>
    <w:rsid w:val="00600812"/>
    <w:rsid w:val="006018EF"/>
    <w:rsid w:val="006021E3"/>
    <w:rsid w:val="0060264C"/>
    <w:rsid w:val="00602860"/>
    <w:rsid w:val="00602F62"/>
    <w:rsid w:val="00604AD6"/>
    <w:rsid w:val="00605210"/>
    <w:rsid w:val="00606835"/>
    <w:rsid w:val="0060700E"/>
    <w:rsid w:val="00607A7D"/>
    <w:rsid w:val="006101EA"/>
    <w:rsid w:val="00610F15"/>
    <w:rsid w:val="006123E0"/>
    <w:rsid w:val="0061303A"/>
    <w:rsid w:val="00615E36"/>
    <w:rsid w:val="00615F62"/>
    <w:rsid w:val="006170FB"/>
    <w:rsid w:val="006171AB"/>
    <w:rsid w:val="006179E2"/>
    <w:rsid w:val="006200E2"/>
    <w:rsid w:val="006205E0"/>
    <w:rsid w:val="006212FE"/>
    <w:rsid w:val="006227B7"/>
    <w:rsid w:val="00622A74"/>
    <w:rsid w:val="00622A93"/>
    <w:rsid w:val="00622FA9"/>
    <w:rsid w:val="00624CCB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58A7"/>
    <w:rsid w:val="0064699F"/>
    <w:rsid w:val="0065201B"/>
    <w:rsid w:val="0065326C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5016"/>
    <w:rsid w:val="006661E8"/>
    <w:rsid w:val="006701FC"/>
    <w:rsid w:val="006717FD"/>
    <w:rsid w:val="00671F8C"/>
    <w:rsid w:val="00672A60"/>
    <w:rsid w:val="006734F9"/>
    <w:rsid w:val="0067464B"/>
    <w:rsid w:val="006757EF"/>
    <w:rsid w:val="00675C44"/>
    <w:rsid w:val="00676171"/>
    <w:rsid w:val="00676D81"/>
    <w:rsid w:val="006813D5"/>
    <w:rsid w:val="00681ED4"/>
    <w:rsid w:val="00682B75"/>
    <w:rsid w:val="00686326"/>
    <w:rsid w:val="00687130"/>
    <w:rsid w:val="006874B5"/>
    <w:rsid w:val="006904CA"/>
    <w:rsid w:val="00691041"/>
    <w:rsid w:val="006918E8"/>
    <w:rsid w:val="00692FCA"/>
    <w:rsid w:val="00694FA2"/>
    <w:rsid w:val="006957B4"/>
    <w:rsid w:val="00695E9A"/>
    <w:rsid w:val="00695F9F"/>
    <w:rsid w:val="006A0ACD"/>
    <w:rsid w:val="006A0CED"/>
    <w:rsid w:val="006A2F13"/>
    <w:rsid w:val="006A3687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5B93"/>
    <w:rsid w:val="006B648C"/>
    <w:rsid w:val="006B65CE"/>
    <w:rsid w:val="006B72EF"/>
    <w:rsid w:val="006B7989"/>
    <w:rsid w:val="006B7F34"/>
    <w:rsid w:val="006C05C3"/>
    <w:rsid w:val="006C13F9"/>
    <w:rsid w:val="006C38CD"/>
    <w:rsid w:val="006C39FE"/>
    <w:rsid w:val="006C5FEB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E7646"/>
    <w:rsid w:val="006F08C0"/>
    <w:rsid w:val="006F1C17"/>
    <w:rsid w:val="006F3974"/>
    <w:rsid w:val="006F48BA"/>
    <w:rsid w:val="006F51D9"/>
    <w:rsid w:val="006F616D"/>
    <w:rsid w:val="00700095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5717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C43"/>
    <w:rsid w:val="00763E6B"/>
    <w:rsid w:val="00764642"/>
    <w:rsid w:val="007703B9"/>
    <w:rsid w:val="00770830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77ED1"/>
    <w:rsid w:val="00780481"/>
    <w:rsid w:val="0078165D"/>
    <w:rsid w:val="00781BD9"/>
    <w:rsid w:val="00782238"/>
    <w:rsid w:val="00787760"/>
    <w:rsid w:val="00787CDB"/>
    <w:rsid w:val="007901B6"/>
    <w:rsid w:val="007903D5"/>
    <w:rsid w:val="00791F43"/>
    <w:rsid w:val="007920D5"/>
    <w:rsid w:val="00793949"/>
    <w:rsid w:val="00793BF8"/>
    <w:rsid w:val="00793E2E"/>
    <w:rsid w:val="00794112"/>
    <w:rsid w:val="007A122F"/>
    <w:rsid w:val="007A2A96"/>
    <w:rsid w:val="007A45DB"/>
    <w:rsid w:val="007A49B3"/>
    <w:rsid w:val="007A5FAD"/>
    <w:rsid w:val="007A6B4E"/>
    <w:rsid w:val="007A7B5D"/>
    <w:rsid w:val="007B1AD5"/>
    <w:rsid w:val="007B1CCF"/>
    <w:rsid w:val="007B20AC"/>
    <w:rsid w:val="007B28D3"/>
    <w:rsid w:val="007B5510"/>
    <w:rsid w:val="007B5995"/>
    <w:rsid w:val="007B6027"/>
    <w:rsid w:val="007B784C"/>
    <w:rsid w:val="007C0217"/>
    <w:rsid w:val="007C0B2F"/>
    <w:rsid w:val="007C1DC5"/>
    <w:rsid w:val="007C4268"/>
    <w:rsid w:val="007D0AF9"/>
    <w:rsid w:val="007D1059"/>
    <w:rsid w:val="007D1791"/>
    <w:rsid w:val="007D5372"/>
    <w:rsid w:val="007D7569"/>
    <w:rsid w:val="007E088B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1583"/>
    <w:rsid w:val="007F25EB"/>
    <w:rsid w:val="007F4B7C"/>
    <w:rsid w:val="008015CF"/>
    <w:rsid w:val="00802615"/>
    <w:rsid w:val="008062BF"/>
    <w:rsid w:val="0081034B"/>
    <w:rsid w:val="008111FF"/>
    <w:rsid w:val="008122CF"/>
    <w:rsid w:val="00812532"/>
    <w:rsid w:val="008134E3"/>
    <w:rsid w:val="00814381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36B"/>
    <w:rsid w:val="00841584"/>
    <w:rsid w:val="008419D8"/>
    <w:rsid w:val="0084451C"/>
    <w:rsid w:val="0084606E"/>
    <w:rsid w:val="00847C8B"/>
    <w:rsid w:val="008504DD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108B"/>
    <w:rsid w:val="00872393"/>
    <w:rsid w:val="00872876"/>
    <w:rsid w:val="00874BF9"/>
    <w:rsid w:val="008770F0"/>
    <w:rsid w:val="008773BE"/>
    <w:rsid w:val="008775CB"/>
    <w:rsid w:val="00877FF1"/>
    <w:rsid w:val="00880DC7"/>
    <w:rsid w:val="00880EED"/>
    <w:rsid w:val="0088111F"/>
    <w:rsid w:val="008811B4"/>
    <w:rsid w:val="00881463"/>
    <w:rsid w:val="00882502"/>
    <w:rsid w:val="00887AFC"/>
    <w:rsid w:val="00887DDF"/>
    <w:rsid w:val="008901B6"/>
    <w:rsid w:val="008906B2"/>
    <w:rsid w:val="00893082"/>
    <w:rsid w:val="00894825"/>
    <w:rsid w:val="00895011"/>
    <w:rsid w:val="00896F26"/>
    <w:rsid w:val="00897126"/>
    <w:rsid w:val="008A07A5"/>
    <w:rsid w:val="008A0AA8"/>
    <w:rsid w:val="008A1D67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10D2"/>
    <w:rsid w:val="008B50D0"/>
    <w:rsid w:val="008B599D"/>
    <w:rsid w:val="008B6700"/>
    <w:rsid w:val="008B7355"/>
    <w:rsid w:val="008B78C8"/>
    <w:rsid w:val="008C0F1F"/>
    <w:rsid w:val="008C3490"/>
    <w:rsid w:val="008C5000"/>
    <w:rsid w:val="008C59C1"/>
    <w:rsid w:val="008C5F8A"/>
    <w:rsid w:val="008C62E6"/>
    <w:rsid w:val="008C6C31"/>
    <w:rsid w:val="008D13DA"/>
    <w:rsid w:val="008D4937"/>
    <w:rsid w:val="008D5F88"/>
    <w:rsid w:val="008E175A"/>
    <w:rsid w:val="008E27E6"/>
    <w:rsid w:val="008E2D4B"/>
    <w:rsid w:val="008E439F"/>
    <w:rsid w:val="008E6F1B"/>
    <w:rsid w:val="008F0E90"/>
    <w:rsid w:val="008F1A52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5B9F"/>
    <w:rsid w:val="00906415"/>
    <w:rsid w:val="009069BD"/>
    <w:rsid w:val="00906EA9"/>
    <w:rsid w:val="00911774"/>
    <w:rsid w:val="00912980"/>
    <w:rsid w:val="00913710"/>
    <w:rsid w:val="00913FE0"/>
    <w:rsid w:val="00914A7E"/>
    <w:rsid w:val="00914C8E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A43"/>
    <w:rsid w:val="00926FA2"/>
    <w:rsid w:val="009301CF"/>
    <w:rsid w:val="00930999"/>
    <w:rsid w:val="009316B1"/>
    <w:rsid w:val="00931F93"/>
    <w:rsid w:val="009332E0"/>
    <w:rsid w:val="009336C2"/>
    <w:rsid w:val="009339F8"/>
    <w:rsid w:val="009341AC"/>
    <w:rsid w:val="009369F3"/>
    <w:rsid w:val="009372AE"/>
    <w:rsid w:val="009400EC"/>
    <w:rsid w:val="00940E90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462"/>
    <w:rsid w:val="00972A58"/>
    <w:rsid w:val="00972C5F"/>
    <w:rsid w:val="009745DD"/>
    <w:rsid w:val="00975D3D"/>
    <w:rsid w:val="00976949"/>
    <w:rsid w:val="00976BC0"/>
    <w:rsid w:val="00980CC4"/>
    <w:rsid w:val="00981933"/>
    <w:rsid w:val="00983945"/>
    <w:rsid w:val="00983E0C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4E13"/>
    <w:rsid w:val="009C61D3"/>
    <w:rsid w:val="009C66DA"/>
    <w:rsid w:val="009C6CA8"/>
    <w:rsid w:val="009D1393"/>
    <w:rsid w:val="009D17F4"/>
    <w:rsid w:val="009D2E9C"/>
    <w:rsid w:val="009D329A"/>
    <w:rsid w:val="009D3DAA"/>
    <w:rsid w:val="009D42BE"/>
    <w:rsid w:val="009D496A"/>
    <w:rsid w:val="009D52CE"/>
    <w:rsid w:val="009D58F1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A22"/>
    <w:rsid w:val="00A04D7C"/>
    <w:rsid w:val="00A0740C"/>
    <w:rsid w:val="00A07DF8"/>
    <w:rsid w:val="00A11CF8"/>
    <w:rsid w:val="00A120D8"/>
    <w:rsid w:val="00A125A8"/>
    <w:rsid w:val="00A12846"/>
    <w:rsid w:val="00A14123"/>
    <w:rsid w:val="00A14DE5"/>
    <w:rsid w:val="00A1548C"/>
    <w:rsid w:val="00A15A89"/>
    <w:rsid w:val="00A16B89"/>
    <w:rsid w:val="00A215B5"/>
    <w:rsid w:val="00A22BB8"/>
    <w:rsid w:val="00A23886"/>
    <w:rsid w:val="00A23F28"/>
    <w:rsid w:val="00A246FD"/>
    <w:rsid w:val="00A25A82"/>
    <w:rsid w:val="00A27F09"/>
    <w:rsid w:val="00A30B3E"/>
    <w:rsid w:val="00A31DAC"/>
    <w:rsid w:val="00A35298"/>
    <w:rsid w:val="00A35A50"/>
    <w:rsid w:val="00A3710A"/>
    <w:rsid w:val="00A400A4"/>
    <w:rsid w:val="00A410AA"/>
    <w:rsid w:val="00A41187"/>
    <w:rsid w:val="00A419B8"/>
    <w:rsid w:val="00A4310C"/>
    <w:rsid w:val="00A432CA"/>
    <w:rsid w:val="00A43B20"/>
    <w:rsid w:val="00A44E66"/>
    <w:rsid w:val="00A46005"/>
    <w:rsid w:val="00A4696D"/>
    <w:rsid w:val="00A47277"/>
    <w:rsid w:val="00A472E3"/>
    <w:rsid w:val="00A505EE"/>
    <w:rsid w:val="00A506AC"/>
    <w:rsid w:val="00A50E42"/>
    <w:rsid w:val="00A51078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1C1"/>
    <w:rsid w:val="00A74939"/>
    <w:rsid w:val="00A74984"/>
    <w:rsid w:val="00A76E70"/>
    <w:rsid w:val="00A77F02"/>
    <w:rsid w:val="00A8049E"/>
    <w:rsid w:val="00A80E8E"/>
    <w:rsid w:val="00A82042"/>
    <w:rsid w:val="00A820F9"/>
    <w:rsid w:val="00A8350A"/>
    <w:rsid w:val="00A83709"/>
    <w:rsid w:val="00A84A3E"/>
    <w:rsid w:val="00A84C26"/>
    <w:rsid w:val="00A850A0"/>
    <w:rsid w:val="00A852D7"/>
    <w:rsid w:val="00A85D17"/>
    <w:rsid w:val="00A86B8B"/>
    <w:rsid w:val="00A872F1"/>
    <w:rsid w:val="00A87F95"/>
    <w:rsid w:val="00A901DC"/>
    <w:rsid w:val="00A914EE"/>
    <w:rsid w:val="00A9309E"/>
    <w:rsid w:val="00A93320"/>
    <w:rsid w:val="00A94749"/>
    <w:rsid w:val="00A94CBC"/>
    <w:rsid w:val="00A9549E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6BD3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31B6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4C"/>
    <w:rsid w:val="00AD7586"/>
    <w:rsid w:val="00AD7818"/>
    <w:rsid w:val="00AE080C"/>
    <w:rsid w:val="00AE20B4"/>
    <w:rsid w:val="00AE45C0"/>
    <w:rsid w:val="00AE6E2E"/>
    <w:rsid w:val="00AE7CDA"/>
    <w:rsid w:val="00AE7D7C"/>
    <w:rsid w:val="00AF1A34"/>
    <w:rsid w:val="00AF22F6"/>
    <w:rsid w:val="00AF3C76"/>
    <w:rsid w:val="00AF3ECC"/>
    <w:rsid w:val="00AF4CC9"/>
    <w:rsid w:val="00AF5B14"/>
    <w:rsid w:val="00AF5E73"/>
    <w:rsid w:val="00AF6C13"/>
    <w:rsid w:val="00AF7DAE"/>
    <w:rsid w:val="00B00551"/>
    <w:rsid w:val="00B01D5D"/>
    <w:rsid w:val="00B026F7"/>
    <w:rsid w:val="00B0554D"/>
    <w:rsid w:val="00B06843"/>
    <w:rsid w:val="00B10FAD"/>
    <w:rsid w:val="00B14374"/>
    <w:rsid w:val="00B159E9"/>
    <w:rsid w:val="00B15F6D"/>
    <w:rsid w:val="00B162DF"/>
    <w:rsid w:val="00B1715E"/>
    <w:rsid w:val="00B176FC"/>
    <w:rsid w:val="00B20671"/>
    <w:rsid w:val="00B20B46"/>
    <w:rsid w:val="00B20ED1"/>
    <w:rsid w:val="00B23420"/>
    <w:rsid w:val="00B2408D"/>
    <w:rsid w:val="00B24D8D"/>
    <w:rsid w:val="00B26783"/>
    <w:rsid w:val="00B26F71"/>
    <w:rsid w:val="00B303AF"/>
    <w:rsid w:val="00B325AA"/>
    <w:rsid w:val="00B326F9"/>
    <w:rsid w:val="00B32AED"/>
    <w:rsid w:val="00B34666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378C"/>
    <w:rsid w:val="00B54730"/>
    <w:rsid w:val="00B54D85"/>
    <w:rsid w:val="00B5718F"/>
    <w:rsid w:val="00B60388"/>
    <w:rsid w:val="00B61C80"/>
    <w:rsid w:val="00B62149"/>
    <w:rsid w:val="00B627B3"/>
    <w:rsid w:val="00B64EDD"/>
    <w:rsid w:val="00B656F1"/>
    <w:rsid w:val="00B67233"/>
    <w:rsid w:val="00B67BBF"/>
    <w:rsid w:val="00B7024E"/>
    <w:rsid w:val="00B7092A"/>
    <w:rsid w:val="00B71AE4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87273"/>
    <w:rsid w:val="00B902FA"/>
    <w:rsid w:val="00B91060"/>
    <w:rsid w:val="00B91177"/>
    <w:rsid w:val="00B91F12"/>
    <w:rsid w:val="00B920CE"/>
    <w:rsid w:val="00B92D4F"/>
    <w:rsid w:val="00B92DE4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26AB"/>
    <w:rsid w:val="00BB3177"/>
    <w:rsid w:val="00BB322A"/>
    <w:rsid w:val="00BB3E82"/>
    <w:rsid w:val="00BB72F3"/>
    <w:rsid w:val="00BB752B"/>
    <w:rsid w:val="00BB7CF0"/>
    <w:rsid w:val="00BB7E08"/>
    <w:rsid w:val="00BC0150"/>
    <w:rsid w:val="00BC1276"/>
    <w:rsid w:val="00BC3441"/>
    <w:rsid w:val="00BC77A9"/>
    <w:rsid w:val="00BC7B05"/>
    <w:rsid w:val="00BD0544"/>
    <w:rsid w:val="00BD0A07"/>
    <w:rsid w:val="00BD19E9"/>
    <w:rsid w:val="00BD1A0A"/>
    <w:rsid w:val="00BD1AA6"/>
    <w:rsid w:val="00BD2CB9"/>
    <w:rsid w:val="00BD4259"/>
    <w:rsid w:val="00BD5693"/>
    <w:rsid w:val="00BD6E08"/>
    <w:rsid w:val="00BE018E"/>
    <w:rsid w:val="00BE0835"/>
    <w:rsid w:val="00BE1C02"/>
    <w:rsid w:val="00BE267B"/>
    <w:rsid w:val="00BE4346"/>
    <w:rsid w:val="00BE480F"/>
    <w:rsid w:val="00BE4BF0"/>
    <w:rsid w:val="00BE550E"/>
    <w:rsid w:val="00BE559E"/>
    <w:rsid w:val="00BE5CC6"/>
    <w:rsid w:val="00BE68CD"/>
    <w:rsid w:val="00BE7D00"/>
    <w:rsid w:val="00BF1169"/>
    <w:rsid w:val="00BF1493"/>
    <w:rsid w:val="00BF3E59"/>
    <w:rsid w:val="00BF46FE"/>
    <w:rsid w:val="00BF491B"/>
    <w:rsid w:val="00BF532F"/>
    <w:rsid w:val="00BF70D6"/>
    <w:rsid w:val="00BF7E1D"/>
    <w:rsid w:val="00C00292"/>
    <w:rsid w:val="00C0229B"/>
    <w:rsid w:val="00C030E5"/>
    <w:rsid w:val="00C05047"/>
    <w:rsid w:val="00C054D3"/>
    <w:rsid w:val="00C06DBA"/>
    <w:rsid w:val="00C07AD7"/>
    <w:rsid w:val="00C07C90"/>
    <w:rsid w:val="00C10480"/>
    <w:rsid w:val="00C1085C"/>
    <w:rsid w:val="00C108B5"/>
    <w:rsid w:val="00C11F4A"/>
    <w:rsid w:val="00C15A13"/>
    <w:rsid w:val="00C15CE4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0C82"/>
    <w:rsid w:val="00C325B4"/>
    <w:rsid w:val="00C327EB"/>
    <w:rsid w:val="00C354C3"/>
    <w:rsid w:val="00C35F48"/>
    <w:rsid w:val="00C3623E"/>
    <w:rsid w:val="00C36DBE"/>
    <w:rsid w:val="00C3792D"/>
    <w:rsid w:val="00C37CBC"/>
    <w:rsid w:val="00C37FE1"/>
    <w:rsid w:val="00C40AB9"/>
    <w:rsid w:val="00C4698E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6554"/>
    <w:rsid w:val="00C67F4E"/>
    <w:rsid w:val="00C70AB2"/>
    <w:rsid w:val="00C71A39"/>
    <w:rsid w:val="00C71EEA"/>
    <w:rsid w:val="00C73E39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87547"/>
    <w:rsid w:val="00C9157E"/>
    <w:rsid w:val="00C92BAD"/>
    <w:rsid w:val="00C92F2C"/>
    <w:rsid w:val="00C93761"/>
    <w:rsid w:val="00C95A8B"/>
    <w:rsid w:val="00C961D8"/>
    <w:rsid w:val="00C97D1D"/>
    <w:rsid w:val="00CA1BF9"/>
    <w:rsid w:val="00CA1E4C"/>
    <w:rsid w:val="00CA2C1E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220"/>
    <w:rsid w:val="00CB3876"/>
    <w:rsid w:val="00CB4BE0"/>
    <w:rsid w:val="00CB59E8"/>
    <w:rsid w:val="00CB7057"/>
    <w:rsid w:val="00CC356A"/>
    <w:rsid w:val="00CC3A70"/>
    <w:rsid w:val="00CC401E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E7703"/>
    <w:rsid w:val="00CF202C"/>
    <w:rsid w:val="00CF20E9"/>
    <w:rsid w:val="00CF22BA"/>
    <w:rsid w:val="00CF40E6"/>
    <w:rsid w:val="00CF54CC"/>
    <w:rsid w:val="00CF5A9F"/>
    <w:rsid w:val="00CF5AAF"/>
    <w:rsid w:val="00CF61AE"/>
    <w:rsid w:val="00CF7072"/>
    <w:rsid w:val="00D01711"/>
    <w:rsid w:val="00D0211F"/>
    <w:rsid w:val="00D05229"/>
    <w:rsid w:val="00D06ADE"/>
    <w:rsid w:val="00D107DE"/>
    <w:rsid w:val="00D11ABF"/>
    <w:rsid w:val="00D1346F"/>
    <w:rsid w:val="00D151AD"/>
    <w:rsid w:val="00D219EC"/>
    <w:rsid w:val="00D21AE1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3DD8"/>
    <w:rsid w:val="00D37E6D"/>
    <w:rsid w:val="00D400A2"/>
    <w:rsid w:val="00D400C2"/>
    <w:rsid w:val="00D40213"/>
    <w:rsid w:val="00D409FE"/>
    <w:rsid w:val="00D44E45"/>
    <w:rsid w:val="00D4562F"/>
    <w:rsid w:val="00D45CFC"/>
    <w:rsid w:val="00D46D67"/>
    <w:rsid w:val="00D47ECB"/>
    <w:rsid w:val="00D51039"/>
    <w:rsid w:val="00D513AB"/>
    <w:rsid w:val="00D51C0D"/>
    <w:rsid w:val="00D5209F"/>
    <w:rsid w:val="00D52623"/>
    <w:rsid w:val="00D52911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A4E"/>
    <w:rsid w:val="00D659E7"/>
    <w:rsid w:val="00D65E9C"/>
    <w:rsid w:val="00D66E3E"/>
    <w:rsid w:val="00D701F1"/>
    <w:rsid w:val="00D70AF7"/>
    <w:rsid w:val="00D70DE9"/>
    <w:rsid w:val="00D719A3"/>
    <w:rsid w:val="00D71BA2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875F9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0D4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1F"/>
    <w:rsid w:val="00DB48D4"/>
    <w:rsid w:val="00DB4F62"/>
    <w:rsid w:val="00DB6077"/>
    <w:rsid w:val="00DB62A5"/>
    <w:rsid w:val="00DB77DD"/>
    <w:rsid w:val="00DC2050"/>
    <w:rsid w:val="00DC2A34"/>
    <w:rsid w:val="00DC7EA3"/>
    <w:rsid w:val="00DD1593"/>
    <w:rsid w:val="00DD24EA"/>
    <w:rsid w:val="00DD3504"/>
    <w:rsid w:val="00DD58B4"/>
    <w:rsid w:val="00DD6F38"/>
    <w:rsid w:val="00DD7E77"/>
    <w:rsid w:val="00DE05E4"/>
    <w:rsid w:val="00DE1D08"/>
    <w:rsid w:val="00DE24E1"/>
    <w:rsid w:val="00DE3B2C"/>
    <w:rsid w:val="00DE3EF2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AEE"/>
    <w:rsid w:val="00E11EB7"/>
    <w:rsid w:val="00E1370F"/>
    <w:rsid w:val="00E16234"/>
    <w:rsid w:val="00E1624B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021C"/>
    <w:rsid w:val="00E31315"/>
    <w:rsid w:val="00E3228B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55087"/>
    <w:rsid w:val="00E60962"/>
    <w:rsid w:val="00E6113A"/>
    <w:rsid w:val="00E61781"/>
    <w:rsid w:val="00E62471"/>
    <w:rsid w:val="00E625CB"/>
    <w:rsid w:val="00E62F34"/>
    <w:rsid w:val="00E667B6"/>
    <w:rsid w:val="00E66DED"/>
    <w:rsid w:val="00E735D8"/>
    <w:rsid w:val="00E7792C"/>
    <w:rsid w:val="00E80621"/>
    <w:rsid w:val="00E80FDE"/>
    <w:rsid w:val="00E817AF"/>
    <w:rsid w:val="00E81D31"/>
    <w:rsid w:val="00E821EC"/>
    <w:rsid w:val="00E8243B"/>
    <w:rsid w:val="00E83444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973"/>
    <w:rsid w:val="00EA599C"/>
    <w:rsid w:val="00EA5CE5"/>
    <w:rsid w:val="00EA5F42"/>
    <w:rsid w:val="00EA6F7F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0B"/>
    <w:rsid w:val="00EB68D8"/>
    <w:rsid w:val="00EB6DB5"/>
    <w:rsid w:val="00EC04E7"/>
    <w:rsid w:val="00EC0CD1"/>
    <w:rsid w:val="00EC10D7"/>
    <w:rsid w:val="00EC1833"/>
    <w:rsid w:val="00EC21A8"/>
    <w:rsid w:val="00EC2419"/>
    <w:rsid w:val="00EC4447"/>
    <w:rsid w:val="00EC59A9"/>
    <w:rsid w:val="00ED0865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E6048"/>
    <w:rsid w:val="00EE63ED"/>
    <w:rsid w:val="00EE6916"/>
    <w:rsid w:val="00EF004E"/>
    <w:rsid w:val="00EF6A98"/>
    <w:rsid w:val="00EF729E"/>
    <w:rsid w:val="00EF7A6A"/>
    <w:rsid w:val="00F0145D"/>
    <w:rsid w:val="00F01593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2864"/>
    <w:rsid w:val="00F15184"/>
    <w:rsid w:val="00F17ACD"/>
    <w:rsid w:val="00F17D6A"/>
    <w:rsid w:val="00F20CBC"/>
    <w:rsid w:val="00F21D1E"/>
    <w:rsid w:val="00F23CE3"/>
    <w:rsid w:val="00F24DEF"/>
    <w:rsid w:val="00F25468"/>
    <w:rsid w:val="00F25628"/>
    <w:rsid w:val="00F26050"/>
    <w:rsid w:val="00F265D4"/>
    <w:rsid w:val="00F27A96"/>
    <w:rsid w:val="00F31FC4"/>
    <w:rsid w:val="00F322A5"/>
    <w:rsid w:val="00F325FD"/>
    <w:rsid w:val="00F34984"/>
    <w:rsid w:val="00F358B2"/>
    <w:rsid w:val="00F3679A"/>
    <w:rsid w:val="00F373FB"/>
    <w:rsid w:val="00F40741"/>
    <w:rsid w:val="00F408E8"/>
    <w:rsid w:val="00F424A2"/>
    <w:rsid w:val="00F43EE5"/>
    <w:rsid w:val="00F44E0B"/>
    <w:rsid w:val="00F45226"/>
    <w:rsid w:val="00F46377"/>
    <w:rsid w:val="00F47C5B"/>
    <w:rsid w:val="00F52FDE"/>
    <w:rsid w:val="00F535C4"/>
    <w:rsid w:val="00F57626"/>
    <w:rsid w:val="00F57E80"/>
    <w:rsid w:val="00F57F23"/>
    <w:rsid w:val="00F603DF"/>
    <w:rsid w:val="00F60579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C50"/>
    <w:rsid w:val="00F73D1E"/>
    <w:rsid w:val="00F7444E"/>
    <w:rsid w:val="00F768F0"/>
    <w:rsid w:val="00F76C5B"/>
    <w:rsid w:val="00F80146"/>
    <w:rsid w:val="00F80ED7"/>
    <w:rsid w:val="00F81E21"/>
    <w:rsid w:val="00F83813"/>
    <w:rsid w:val="00F87D03"/>
    <w:rsid w:val="00F90246"/>
    <w:rsid w:val="00F90ACC"/>
    <w:rsid w:val="00F92006"/>
    <w:rsid w:val="00F9354C"/>
    <w:rsid w:val="00F94499"/>
    <w:rsid w:val="00F94FCC"/>
    <w:rsid w:val="00F962F8"/>
    <w:rsid w:val="00F97B73"/>
    <w:rsid w:val="00FA0930"/>
    <w:rsid w:val="00FA1E75"/>
    <w:rsid w:val="00FA227C"/>
    <w:rsid w:val="00FA4A9E"/>
    <w:rsid w:val="00FA7B04"/>
    <w:rsid w:val="00FB0A06"/>
    <w:rsid w:val="00FB32BA"/>
    <w:rsid w:val="00FB46A6"/>
    <w:rsid w:val="00FB6508"/>
    <w:rsid w:val="00FC0742"/>
    <w:rsid w:val="00FC1AAC"/>
    <w:rsid w:val="00FC4CF3"/>
    <w:rsid w:val="00FC5916"/>
    <w:rsid w:val="00FD2400"/>
    <w:rsid w:val="00FD2AE9"/>
    <w:rsid w:val="00FD3127"/>
    <w:rsid w:val="00FD5D78"/>
    <w:rsid w:val="00FE09AC"/>
    <w:rsid w:val="00FE363A"/>
    <w:rsid w:val="00FE3DAD"/>
    <w:rsid w:val="00FE62B2"/>
    <w:rsid w:val="00FE73E4"/>
    <w:rsid w:val="00FE7488"/>
    <w:rsid w:val="00FF03FB"/>
    <w:rsid w:val="00FF213F"/>
    <w:rsid w:val="00FF2A27"/>
    <w:rsid w:val="00FF31D4"/>
    <w:rsid w:val="00FF5F3A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5107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5B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B5B9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B5B9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5B9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5B9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5107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5B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B5B9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B5B9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5B9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5B9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007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1107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78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03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260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3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618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3669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4394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791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132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799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418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601</izvorni_sadrzaj>
    <derivirana_varijabla naziv="DomainObject.Predmet.Broj_1">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St-601/2018</izvorni_sadrzaj>
    <derivirana_varijabla naziv="DomainObject.Predmet.OznakaBroj_1">St-601/2018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TEHNOKONSTRUKCIJE GRADNJA d.o.o.</izvorni_sadrzaj>
    <derivirana_varijabla naziv="DomainObject.Predmet.ProtustrankaFormated_1">  TEHNOKONSTRUKCIJE GRADNJA d.o.o.</derivirana_varijabla>
  </DomainObject.Predmet.ProtustrankaFormated>
  <DomainObject.Predmet.ProtustrankaFormatedOIB>
    <izvorni_sadrzaj>  TEHNOKONSTRUKCIJE GRADNJA d.o.o., OIB 21175558047</izvorni_sadrzaj>
    <derivirana_varijabla naziv="DomainObject.Predmet.ProtustrankaFormatedOIB_1">  TEHNOKONSTRUKCIJE GRADNJA d.o.o., OIB 21175558047</derivirana_varijabla>
  </DomainObject.Predmet.ProtustrankaFormatedOIB>
  <DomainObject.Predmet.ProtustrankaFormatedWithAdress>
    <izvorni_sadrzaj> TEHNOKONSTRUKCIJE GRADNJA d.o.o., Dankovečka 7, 10000 Zagreb</izvorni_sadrzaj>
    <derivirana_varijabla naziv="DomainObject.Predmet.ProtustrankaFormatedWithAdress_1"> TEHNOKONSTRUKCIJE GRADNJA d.o.o., Dankovečka 7, 10000 Zagreb</derivirana_varijabla>
  </DomainObject.Predmet.ProtustrankaFormatedWithAdress>
  <DomainObject.Predmet.ProtustrankaFormatedWithAdressOIB>
    <izvorni_sadrzaj> TEHNOKONSTRUKCIJE GRADNJA d.o.o., OIB 21175558047, Dankovečka 7, 10000 Zagreb</izvorni_sadrzaj>
    <derivirana_varijabla naziv="DomainObject.Predmet.ProtustrankaFormatedWithAdressOIB_1"> TEHNOKONSTRUKCIJE GRADNJA d.o.o., OIB 21175558047, Dankovečka 7, 10000 Zagreb</derivirana_varijabla>
  </DomainObject.Predmet.ProtustrankaFormatedWithAdressOIB>
  <DomainObject.Predmet.ProtustrankaWithAdress>
    <izvorni_sadrzaj>TEHNOKONSTRUKCIJE GRADNJA d.o.o. Dankovečka 7, 10000 Zagreb</izvorni_sadrzaj>
    <derivirana_varijabla naziv="DomainObject.Predmet.ProtustrankaWithAdress_1">TEHNOKONSTRUKCIJE GRADNJA d.o.o. Dankovečka 7, 10000 Zagreb</derivirana_varijabla>
  </DomainObject.Predmet.ProtustrankaWithAdress>
  <DomainObject.Predmet.ProtustrankaWithAdressOIB>
    <izvorni_sadrzaj>TEHNOKONSTRUKCIJE GRADNJA d.o.o., OIB 21175558047, Dankovečka 7, 10000 Zagreb</izvorni_sadrzaj>
    <derivirana_varijabla naziv="DomainObject.Predmet.ProtustrankaWithAdressOIB_1">TEHNOKONSTRUKCIJE GRADNJA d.o.o., OIB 21175558047, Dankovečka 7, 10000 Zagreb</derivirana_varijabla>
  </DomainObject.Predmet.ProtustrankaWithAdressOIB>
  <DomainObject.Predmet.ProtustrankaNazivFormated>
    <izvorni_sadrzaj>TEHNOKONSTRUKCIJE GRADNJA d.o.o.</izvorni_sadrzaj>
    <derivirana_varijabla naziv="DomainObject.Predmet.ProtustrankaNazivFormated_1">TEHNOKONSTRUKCIJE GRADNJA d.o.o.</derivirana_varijabla>
  </DomainObject.Predmet.ProtustrankaNazivFormated>
  <DomainObject.Predmet.ProtustrankaNazivFormatedOIB>
    <izvorni_sadrzaj>TEHNOKONSTRUKCIJE GRADNJA d.o.o., OIB 21175558047</izvorni_sadrzaj>
    <derivirana_varijabla naziv="DomainObject.Predmet.ProtustrankaNazivFormatedOIB_1">TEHNOKONSTRUKCIJE GRADNJA d.o.o., OIB 21175558047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TEHNOKONSTRUKCIJE GRADNJA d.o.o.</item>
    </izvorni_sadrzaj>
    <derivirana_varijabla naziv="DomainObject.Predmet.ProtuStrankaListFormated_1">
      <item>TEHNOKONSTRUKCIJE GRADNJA d.o.o.</item>
    </derivirana_varijabla>
  </DomainObject.Predmet.ProtuStrankaListFormated>
  <DomainObject.Predmet.ProtuStrankaListFormatedOIB>
    <izvorni_sadrzaj>
      <item>TEHNOKONSTRUKCIJE GRADNJA d.o.o., OIB 21175558047</item>
    </izvorni_sadrzaj>
    <derivirana_varijabla naziv="DomainObject.Predmet.ProtuStrankaListFormatedOIB_1">
      <item>TEHNOKONSTRUKCIJE GRADNJA d.o.o., OIB 21175558047</item>
    </derivirana_varijabla>
  </DomainObject.Predmet.ProtuStrankaListFormatedOIB>
  <DomainObject.Predmet.ProtuStrankaListFormatedWithAdress>
    <izvorni_sadrzaj>
      <item>TEHNOKONSTRUKCIJE GRADNJA d.o.o., Dankovečka 7, 10000 Zagreb</item>
    </izvorni_sadrzaj>
    <derivirana_varijabla naziv="DomainObject.Predmet.ProtuStrankaListFormatedWithAdress_1">
      <item>TEHNOKONSTRUKCIJE GRADNJA d.o.o., Dankovečka 7, 10000 Zagreb</item>
    </derivirana_varijabla>
  </DomainObject.Predmet.ProtuStrankaListFormatedWithAdress>
  <DomainObject.Predmet.ProtuStrankaListFormatedWithAdressOIB>
    <izvorni_sadrzaj>
      <item>TEHNOKONSTRUKCIJE GRADNJA d.o.o., OIB 21175558047, Dankovečka 7, 10000 Zagreb</item>
    </izvorni_sadrzaj>
    <derivirana_varijabla naziv="DomainObject.Predmet.ProtuStrankaListFormatedWithAdressOIB_1">
      <item>TEHNOKONSTRUKCIJE GRADNJA d.o.o., OIB 21175558047, Dankovečka 7, 10000 Zagreb</item>
    </derivirana_varijabla>
  </DomainObject.Predmet.ProtuStrankaListFormatedWithAdressOIB>
  <DomainObject.Predmet.ProtuStrankaListNazivFormated>
    <izvorni_sadrzaj>
      <item>TEHNOKONSTRUKCIJE GRADNJA d.o.o.</item>
    </izvorni_sadrzaj>
    <derivirana_varijabla naziv="DomainObject.Predmet.ProtuStrankaListNazivFormated_1">
      <item>TEHNOKONSTRUKCIJE GRADNJA d.o.o.</item>
    </derivirana_varijabla>
  </DomainObject.Predmet.ProtuStrankaListNazivFormated>
  <DomainObject.Predmet.ProtuStrankaListNazivFormatedOIB>
    <izvorni_sadrzaj>
      <item>TEHNOKONSTRUKCIJE GRADNJA d.o.o., OIB 21175558047</item>
    </izvorni_sadrzaj>
    <derivirana_varijabla naziv="DomainObject.Predmet.ProtuStrankaListNazivFormatedOIB_1">
      <item>TEHNOKONSTRUKCIJE GRADNJA d.o.o., OIB 21175558047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TEHNOKONSTRUKCIJE GRADNJA d.o.o.</izvorni_sadrzaj>
    <derivirana_varijabla naziv="DomainObject.Predmet.ProtustrankaIDrugi_1">TEHNOKONSTRUKCIJE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TEHNOKONSTRUKCIJE GRADNJA d.o.o., OIB 21175558047, Dankovečka 7, 10000 Zagreb</izvorni_sadrzaj>
    <derivirana_varijabla naziv="DomainObject.Predmet.ProtustrankaIDrugiAdressOIB_1">TEHNOKONSTRUKCIJE GRADNJA d.o.o., OIB 21175558047, Dankovečka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TEHNOKONSTRUKCIJE GRADNJA d.o.o.</item>
      <item>FINA Regionalni centar Zagreb</item>
    </izvorni_sadrzaj>
    <derivirana_varijabla naziv="DomainObject.Predmet.SudioniciListNaziv_1">
      <item>TEHNOKONSTRUKCIJE GRADNJA d.o.o.</item>
      <item>FINA Regionalni centar Zagreb</item>
    </derivirana_varijabla>
  </DomainObject.Predmet.SudioniciListNaziv>
  <DomainObject.Predmet.SudioniciListAdressOIB>
    <izvorni_sadrzaj>
      <item>TEHNOKONSTRUKCIJE GRADNJA d.o.o., OIB 21175558047, Dankovečka 7,10000 Zagreb</item>
      <item>FINA Regionalni centar Zagreb, OIB 85821130368, Trg svibanjskih žrtava 1995. 1,10000 Zagreb</item>
    </izvorni_sadrzaj>
    <derivirana_varijabla naziv="DomainObject.Predmet.SudioniciListAdressOIB_1">
      <item>TEHNOKONSTRUKCIJE GRADNJA d.o.o., OIB 21175558047, Dankovečka 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21175558047</item>
      <item>, OIB 85821130368</item>
    </izvorni_sadrzaj>
    <derivirana_varijabla naziv="DomainObject.Predmet.SudioniciListNazivOIB_1">
      <item>, OIB 21175558047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AF0922-6173-40D5-8EC5-49221F299D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390</properties:Words>
  <properties:Characters>2090</properties:Characters>
  <properties:Lines>68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2018-07-23T10:02:00Z</dcterms:created>
  <dc:creator>Baran Mirjana</dc:creator>
  <cp:lastModifiedBy>Sanja Ban</cp:lastModifiedBy>
  <cp:lastPrinted>2018-07-23T10:01:00Z</cp:lastPrinted>
  <dcterms:modified xmlns:xsi="http://www.w3.org/2001/XMLSchema-instance" xsi:type="dcterms:W3CDTF">2018-07-23T10:04:00Z</dcterms:modified>
  <cp:revision>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(OBUSTAVA POSTUPKA deblokada računa  - nije objavljen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