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61dc" w14:paraId="d2461dc" w:rsidRDefault="002D49EC" w:rsidP="003F6C53" w:rsidR="002D49EC" w:rsidRPr="00DE4EDD">
      <w:pPr>
        <w15:collapsed w:val="false"/>
      </w:pPr>
      <w:bookmarkStart w:name="_GoBack" w:id="0"/>
      <w:bookmarkEnd w:id="0"/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Markač, povodom prijedloga za otvaranje stečajnog postupka nad dužnikom </w:t>
      </w:r>
      <w:r w:rsidR="00DE4EDD" w:rsidRPr="00DE4EDD">
        <w:rPr>
          <w:szCs w:val="24"/>
        </w:rPr>
        <w:t>AUTO BOBI d.o.o</w:t>
      </w:r>
      <w:r w:rsidR="005C0456">
        <w:rPr>
          <w:szCs w:val="24"/>
        </w:rPr>
        <w:t>.</w:t>
      </w:r>
      <w:r w:rsidR="00DE4EDD" w:rsidRPr="00DE4EDD">
        <w:rPr>
          <w:szCs w:val="24"/>
        </w:rPr>
        <w:t>, Zadar, Bibinjska 27, OIB: 16480315617</w:t>
      </w:r>
      <w:r w:rsidRPr="00DE4EDD">
        <w:rPr>
          <w:szCs w:val="24"/>
        </w:rPr>
        <w:t xml:space="preserve">, dana </w:t>
      </w:r>
      <w:r w:rsidR="005C0456">
        <w:rPr>
          <w:szCs w:val="24"/>
        </w:rPr>
        <w:t>29</w:t>
      </w:r>
      <w:r w:rsidR="005A7FDB" w:rsidRPr="00DE4EDD">
        <w:rPr>
          <w:szCs w:val="24"/>
        </w:rPr>
        <w:t xml:space="preserve">. </w:t>
      </w:r>
      <w:r w:rsidR="00DE4EDD" w:rsidRPr="00DE4EDD">
        <w:rPr>
          <w:szCs w:val="24"/>
        </w:rPr>
        <w:t xml:space="preserve">studenog </w:t>
      </w:r>
      <w:r w:rsidRPr="00DE4EDD">
        <w:rPr>
          <w:szCs w:val="24"/>
        </w:rPr>
        <w:t xml:space="preserve">2016.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456801" w:rsidR="00CC3921" w:rsidRPr="00DE4EDD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DE4EDD" w:rsidRPr="00013BFD">
        <w:t>AUTO BOBI d.o.o</w:t>
      </w:r>
      <w:r w:rsidR="005C0456">
        <w:t>.</w:t>
      </w:r>
      <w:r w:rsidR="00DE4EDD" w:rsidRPr="00013BFD">
        <w:t>, Zadar, Bibinjska 27, OIB: 16480315617</w:t>
      </w:r>
      <w:r w:rsidRPr="00DE4EDD">
        <w:t>.</w:t>
      </w:r>
    </w:p>
    <w:p w:rsidRDefault="00CC3921" w:rsidP="00CC3921" w:rsidR="00CC3921" w:rsidRPr="00DE4EDD"/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5C0456" w:rsidRPr="005C0456">
        <w:rPr>
          <w:b/>
        </w:rPr>
        <w:t xml:space="preserve">19. prosinca </w:t>
      </w:r>
      <w:r w:rsidR="00D44689" w:rsidRPr="005C0456">
        <w:rPr>
          <w:b/>
          <w:bCs/>
        </w:rPr>
        <w:t>2016</w:t>
      </w:r>
      <w:r w:rsidRPr="00DE4EDD">
        <w:rPr>
          <w:b/>
          <w:bCs/>
        </w:rPr>
        <w:t xml:space="preserve">. u </w:t>
      </w:r>
      <w:r w:rsidR="005C0456">
        <w:rPr>
          <w:b/>
          <w:bCs/>
        </w:rPr>
        <w:t>8,20</w:t>
      </w:r>
      <w:r w:rsidRPr="00DE4EDD">
        <w:rPr>
          <w:b/>
          <w:bCs/>
        </w:rPr>
        <w:t xml:space="preserve"> sati</w:t>
      </w:r>
      <w:r w:rsidRPr="00DE4EDD">
        <w:t xml:space="preserve"> kod ovog suda, Ulica Franje Tuđmana br. 35, sudnica br,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5C0456" w:rsidRPr="005C0456">
        <w:rPr>
          <w:b/>
        </w:rPr>
        <w:t xml:space="preserve">19. prosinca 2016. </w:t>
      </w:r>
      <w:r w:rsidR="00B0143C" w:rsidRPr="00DE4EDD">
        <w:rPr>
          <w:b/>
          <w:bCs/>
        </w:rPr>
        <w:t xml:space="preserve">u </w:t>
      </w:r>
      <w:r w:rsidR="005C0456">
        <w:rPr>
          <w:b/>
          <w:bCs/>
        </w:rPr>
        <w:t>8,30</w:t>
      </w:r>
      <w:r w:rsidR="00B0143C" w:rsidRPr="00DE4EDD">
        <w:rPr>
          <w:b/>
          <w:bCs/>
        </w:rPr>
        <w:t xml:space="preserve"> sati</w:t>
      </w:r>
      <w:r w:rsidR="00B0143C" w:rsidRPr="00DE4EDD">
        <w:t xml:space="preserve"> </w:t>
      </w:r>
      <w:r w:rsidRPr="00DE4EDD">
        <w:t xml:space="preserve">kod ovog suda, Ulica Franje Tuđmana br. 35, sudnica br,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A10BFD" w:rsidRPr="00DE4EDD">
        <w:t xml:space="preserve"> osoba ovlaštena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DE4EDD" w:rsidRPr="00013BFD">
        <w:t>AUTO BOBI d.o.o</w:t>
      </w:r>
      <w:r w:rsidR="005C0456">
        <w:t>.</w:t>
      </w:r>
      <w:r w:rsidR="00DE4EDD" w:rsidRPr="00013BFD">
        <w:t xml:space="preserve">, Zadar, </w:t>
      </w:r>
      <w:r w:rsidR="00ED6162" w:rsidRPr="00DE4EDD">
        <w:t>navodeći da</w:t>
      </w:r>
      <w:r w:rsidR="005F65CA" w:rsidRPr="00DE4EDD">
        <w:t xml:space="preserve"> dužnik na dan 1</w:t>
      </w:r>
      <w:r w:rsidR="00DE4EDD">
        <w:t>8</w:t>
      </w:r>
      <w:r w:rsidR="00245588" w:rsidRPr="00DE4EDD">
        <w:t xml:space="preserve">. </w:t>
      </w:r>
      <w:r w:rsidR="00DE4EDD">
        <w:t xml:space="preserve">studenog </w:t>
      </w:r>
      <w:r w:rsidR="00245588" w:rsidRPr="00DE4EDD">
        <w:t>201</w:t>
      </w:r>
      <w:r w:rsidR="00DE4EDD">
        <w:t>6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DE4EDD">
        <w:t>120.439,00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>ima dva zaposlena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DE4EDD" w:rsidP="00B0143C" w:rsidR="003C5ED2" w:rsidRPr="00DE4EDD">
      <w:pPr>
        <w:jc w:val="center"/>
      </w:pPr>
      <w:r>
        <w:t>U Zadru 2</w:t>
      </w:r>
      <w:r w:rsidR="005C0456">
        <w:t>9</w:t>
      </w:r>
      <w:r w:rsidR="005A7FDB" w:rsidRPr="00DE4EDD">
        <w:t xml:space="preserve">. </w:t>
      </w:r>
      <w:r>
        <w:t xml:space="preserve">studenog </w:t>
      </w:r>
      <w:r w:rsidR="00245588" w:rsidRPr="00DE4EDD">
        <w:t>2016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5A7FDB" w:rsidP="005C0456" w:rsidR="00794DBD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</w:t>
      </w:r>
      <w:r w:rsidR="00B0143C" w:rsidRPr="00DE4EDD">
        <w:t>S</w:t>
      </w:r>
      <w:r w:rsidR="00360AB6" w:rsidRPr="00DE4EDD">
        <w:t>utkinja</w:t>
      </w:r>
    </w:p>
    <w:p w:rsidRDefault="007133CD" w:rsidP="005C0456" w:rsidR="00004F3B" w:rsidRPr="00DE4EDD">
      <w:pPr>
        <w:jc w:val="right"/>
      </w:pPr>
      <w:r w:rsidRPr="00DE4EDD">
        <w:tab/>
      </w: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B0143C" w:rsidRPr="00DE4EDD">
        <w:t>Ana Markač</w:t>
      </w:r>
    </w:p>
    <w:p w:rsidRDefault="005A7FDB" w:rsidP="00721F79" w:rsidR="005A7FDB" w:rsidRPr="00DE4EDD"/>
    <w:p w:rsidRDefault="005A7FDB" w:rsidP="00721F79" w:rsidR="005A7FD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DE4EDD" w:rsidRPr="00013BFD">
        <w:t>AUTO BOBI d.o.o</w:t>
      </w:r>
      <w:r w:rsidR="005C0456">
        <w:t>.</w:t>
      </w:r>
      <w:r w:rsidR="00DE4EDD" w:rsidRPr="00013BFD">
        <w:t xml:space="preserve">, Zadar,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DE4EDD" w:rsidP="00360AB6" w:rsidR="0020610B" w:rsidRPr="00DE4ED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Anti Bobanoviću, Zadar, Bibinjska 27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20610B" w:rsidR="00AB76CD" w:rsidRPr="00DE4EDD">
      <w:pPr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A779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 broj: 2 St-1132/16-5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DE4EDD">
      <w:t>1132/16-5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A779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BOBI d.o.o. za usluge popravka i trgovinu motornih vozila</izvorni_sadrzaj>
    <derivirana_varijabla naziv="DomainObject.Predmet.ProtustrankaFormated_1">  AUTO BOBI d.o.o. za usluge popravka i trgovinu motornih vozila</derivirana_varijabla>
  </DomainObject.Predmet.ProtustrankaFormated>
  <DomainObject.Predmet.ProtustrankaFormatedOIB>
    <izvorni_sadrzaj>  AUTO BOBI d.o.o. za usluge popravka i trgovinu motornih vozila, OIB 16480315617</izvorni_sadrzaj>
    <derivirana_varijabla naziv="DomainObject.Predmet.ProtustrankaFormatedOIB_1">  AUTO BOBI d.o.o. za usluge popravka i trgovinu motornih vozila, OIB 16480315617</derivirana_varijabla>
  </DomainObject.Predmet.ProtustrankaFormatedOIB>
  <DomainObject.Predmet.ProtustrankaFormatedWithAdress>
    <izvorni_sadrzaj> AUTO BOBI d.o.o. za usluge popravka i trgovinu motornih vozila, Bibinjska 27, 23000 Zadar</izvorni_sadrzaj>
    <derivirana_varijabla naziv="DomainObject.Predmet.ProtustrankaFormatedWithAdress_1"> AUTO BOBI d.o.o. za usluge popravka i trgovinu motornih vozila, Bibinjska 27, 23000 Zadar</derivirana_varijabla>
  </DomainObject.Predmet.ProtustrankaFormatedWithAdress>
  <DomainObject.Predmet.ProtustrankaFormatedWithAdressOIB>
    <izvorni_sadrzaj> AUTO BOBI d.o.o. za usluge popravka i trgovinu motornih vozila, OIB 16480315617, Bibinjska 27, 23000 Zadar</izvorni_sadrzaj>
    <derivirana_varijabla naziv="DomainObject.Predmet.ProtustrankaFormatedWithAdressOIB_1"> AUTO BOBI d.o.o. za usluge popravka i trgovinu motornih vozila, OIB 16480315617, Bibinjska 27, 23000 Zadar</derivirana_varijabla>
  </DomainObject.Predmet.ProtustrankaFormatedWithAdressOIB>
  <DomainObject.Predmet.ProtustrankaWithAdress>
    <izvorni_sadrzaj>AUTO BOBI d.o.o. za usluge popravka i trgovinu motornih vozila Bibinjska 27, 23000 Zadar</izvorni_sadrzaj>
    <derivirana_varijabla naziv="DomainObject.Predmet.ProtustrankaWithAdress_1">AUTO BOBI d.o.o. za usluge popravka i trgovinu motornih vozila Bibinjska 27, 23000 Zadar</derivirana_varijabla>
  </DomainObject.Predmet.ProtustrankaWithAdress>
  <DomainObject.Predmet.ProtustrankaWithAdressOIB>
    <izvorni_sadrzaj>AUTO BOBI d.o.o. za usluge popravka i trgovinu motornih vozila, OIB 16480315617, Bibinjska 27, 23000 Zadar</izvorni_sadrzaj>
    <derivirana_varijabla naziv="DomainObject.Predmet.ProtustrankaWithAdressOIB_1">AUTO BOBI d.o.o. za usluge popravka i trgovinu motornih vozila, OIB 16480315617, Bibinjska 27, 23000 Zadar</derivirana_varijabla>
  </DomainObject.Predmet.ProtustrankaWithAdressOIB>
  <DomainObject.Predmet.ProtustrankaNazivFormated>
    <izvorni_sadrzaj>AUTO BOBI d.o.o. za usluge popravka i trgovinu motornih vozila</izvorni_sadrzaj>
    <derivirana_varijabla naziv="DomainObject.Predmet.ProtustrankaNazivFormated_1">AUTO BOBI d.o.o. za usluge popravka i trgovinu motornih vozila</derivirana_varijabla>
  </DomainObject.Predmet.ProtustrankaNazivFormated>
  <DomainObject.Predmet.ProtustrankaNazivFormatedOIB>
    <izvorni_sadrzaj>AUTO BOBI d.o.o. za usluge popravka i trgovinu motornih vozila, OIB 16480315617</izvorni_sadrzaj>
    <derivirana_varijabla naziv="DomainObject.Predmet.ProtustrankaNazivFormatedOIB_1">AUTO BOBI d.o.o. za usluge popravka i trgovinu motornih vozila, OIB 16480315617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120439.00</izvorni_sadrzaj>
    <derivirana_varijabla naziv="DomainObject.Predmet.TrenutnaVrijednost_1">120439.00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BOBI d.o.o. za usluge popravka i trgovinu motornih vozila</item>
    </izvorni_sadrzaj>
    <derivirana_varijabla naziv="DomainObject.Predmet.ProtuStrankaListFormated_1">
      <item>AUTO BOBI d.o.o. za usluge popravka i trgovinu motornih vozila</item>
    </derivirana_varijabla>
  </DomainObject.Predmet.ProtuStrankaListFormated>
  <DomainObject.Predmet.ProtuStrankaListFormatedOIB>
    <izvorni_sadrzaj>
      <item>AUTO BOBI d.o.o. za usluge popravka i trgovinu motornih vozila, OIB 16480315617</item>
    </izvorni_sadrzaj>
    <derivirana_varijabla naziv="DomainObject.Predmet.ProtuStrankaListFormatedOIB_1">
      <item>AUTO BOBI d.o.o. za usluge popravka i trgovinu motornih vozila, OIB 16480315617</item>
    </derivirana_varijabla>
  </DomainObject.Predmet.ProtuStrankaListFormatedOIB>
  <DomainObject.Predmet.ProtuStrankaListFormatedWithAdress>
    <izvorni_sadrzaj>
      <item>AUTO BOBI d.o.o. za usluge popravka i trgovinu motornih vozila, Bibinjska 27, 23000 Zadar</item>
    </izvorni_sadrzaj>
    <derivirana_varijabla naziv="DomainObject.Predmet.ProtuStrankaListFormatedWithAdress_1">
      <item>AUTO BOBI d.o.o. za usluge popravka i trgovinu motornih vozila, Bibinjska 27, 23000 Zadar</item>
    </derivirana_varijabla>
  </DomainObject.Predmet.ProtuStrankaListFormatedWithAdress>
  <DomainObject.Predmet.ProtuStrankaListFormatedWithAdressOIB>
    <izvorni_sadrzaj>
      <item>AUTO BOBI d.o.o. za usluge popravka i trgovinu motornih vozila, OIB 16480315617, Bibinjska 27, 23000 Zadar</item>
    </izvorni_sadrzaj>
    <derivirana_varijabla naziv="DomainObject.Predmet.ProtuStrankaListFormatedWithAdressOIB_1">
      <item>AUTO BOBI d.o.o. za usluge popravka i trgovinu motornih vozila, OIB 16480315617, Bibinjska 27, 23000 Zadar</item>
    </derivirana_varijabla>
  </DomainObject.Predmet.ProtuStrankaListFormatedWithAdressOIB>
  <DomainObject.Predmet.ProtuStrankaListNazivFormated>
    <izvorni_sadrzaj>
      <item>AUTO BOBI d.o.o. za usluge popravka i trgovinu motornih vozila</item>
    </izvorni_sadrzaj>
    <derivirana_varijabla naziv="DomainObject.Predmet.ProtuStrankaListNazivFormated_1">
      <item>AUTO BOBI d.o.o. za usluge popravka i trgovinu motornih vozila</item>
    </derivirana_varijabla>
  </DomainObject.Predmet.ProtuStrankaListNazivFormated>
  <DomainObject.Predmet.ProtuStrankaListNazivFormatedOIB>
    <izvorni_sadrzaj>
      <item>AUTO BOBI d.o.o. za usluge popravka i trgovinu motornih vozila, OIB 16480315617</item>
    </izvorni_sadrzaj>
    <derivirana_varijabla naziv="DomainObject.Predmet.ProtuStrankaListNazivFormatedOIB_1">
      <item>AUTO BOBI d.o.o. za usluge popravka i trgovinu motornih vozila, OIB 16480315617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BOBI d.o.o. za usluge popravka i trgovinu motornih vozila</izvorni_sadrzaj>
    <derivirana_varijabla naziv="DomainObject.Predmet.ProtustrankaIDrugi_1">AUTO BOBI d.o.o. za usluge popravka i trgovinu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BOBI d.o.o. za usluge popravka i trgovinu motornih vozila, OIB 16480315617, Bibinjska 27, 23000 Zadar</izvorni_sadrzaj>
    <derivirana_varijabla naziv="DomainObject.Predmet.ProtustrankaIDrugiAdressOIB_1">AUTO BOBI d.o.o. za usluge popravka i trgovinu motornih vozila, OIB 16480315617, Bibinjska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BOBI d.o.o. za usluge popravka i trgovinu motornih vozila</item>
    </izvorni_sadrzaj>
    <derivirana_varijabla naziv="DomainObject.Predmet.SudioniciListNaziv_1">
      <item>Financijska agencija</item>
      <item>AUTO BOBI d.o.o. za usluge popravka i trgovinu motornih vozila</item>
    </derivirana_varijabla>
  </DomainObject.Predmet.SudioniciListNaziv>
  <DomainObject.Predmet.SudioniciListAdressOIB>
    <izvorni_sadrzaj>
      <item>Financijska agencija, OIB 85821130368, Ivana Danila 4,23000 Zadar</item>
      <item>AUTO BOBI d.o.o. za usluge popravka i trgovinu motornih vozila, OIB 16480315617, Bibinjska 27,23000 Zadar</item>
    </izvorni_sadrzaj>
    <derivirana_varijabla naziv="DomainObject.Predmet.SudioniciListAdressOIB_1">
      <item>Financijska agencija, OIB 85821130368, Ivana Danila 4,23000 Zadar</item>
      <item>AUTO BOBI d.o.o. za usluge popravka i trgovinu motornih vozila, OIB 16480315617, Bibinjska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16480315617</item>
    </izvorni_sadrzaj>
    <derivirana_varijabla naziv="DomainObject.Predmet.SudioniciListNazivOIB_1">
      <item>, OIB 85821130368</item>
      <item>, OIB 16480315617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4B9D6-0247-42C1-AF7E-0B3EF2F6A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1718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2016-11-28T12:04:00Z</dcterms:created>
  <dc:creator>Administrator</dc:creator>
  <cp:lastModifiedBy>Merlina Klišmanić</cp:lastModifiedBy>
  <cp:lastPrinted>2016-11-29T07:29:00Z</cp:lastPrinted>
  <dcterms:modified xmlns:xsi="http://www.w3.org/2001/XMLSchema-instance" xsi:type="dcterms:W3CDTF">2016-11-29T09:53:00Z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