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b8d0" w14:paraId="aa0b8d0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96604D">
        <w:rPr>
          <w:rFonts w:eastAsia="Times New Roman" w:hAnsi="Times New Roman" w:ascii="Times New Roman"/>
          <w:sz w:val="24"/>
          <w:szCs w:val="24"/>
          <w:lang w:eastAsia="hr-HR"/>
        </w:rPr>
        <w:t>AGER</w:t>
      </w:r>
      <w:r w:rsidR="0034288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96604D">
        <w:rPr>
          <w:rFonts w:eastAsia="Times New Roman" w:hAnsi="Times New Roman" w:ascii="Times New Roman"/>
          <w:sz w:val="24"/>
          <w:szCs w:val="24"/>
          <w:lang w:eastAsia="hr-HR"/>
        </w:rPr>
        <w:t>Benkovac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96604D">
        <w:rPr>
          <w:rFonts w:eastAsia="Times New Roman" w:hAnsi="Times New Roman" w:ascii="Times New Roman"/>
          <w:sz w:val="24"/>
          <w:szCs w:val="24"/>
          <w:lang w:eastAsia="hr-HR"/>
        </w:rPr>
        <w:t>Šopot</w:t>
      </w:r>
      <w:proofErr w:type="spellEnd"/>
      <w:r w:rsidR="0096604D">
        <w:rPr>
          <w:rFonts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6604D">
        <w:rPr>
          <w:rFonts w:eastAsia="Times New Roman" w:hAnsi="Times New Roman" w:ascii="Times New Roman"/>
          <w:sz w:val="24"/>
          <w:szCs w:val="24"/>
          <w:lang w:eastAsia="hr-HR"/>
        </w:rPr>
        <w:t>98866625994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96604D">
      <w:rPr>
        <w:rFonts w:eastAsia="Times New Roman" w:hAnsi="Times New Roman" w:ascii="Times New Roman"/>
        <w:sz w:val="24"/>
        <w:szCs w:val="24"/>
        <w:lang w:eastAsia="hr-HR"/>
      </w:rPr>
      <w:t>6</w:t>
    </w:r>
    <w:r w:rsidR="0034288D">
      <w:rPr>
        <w:rFonts w:eastAsia="Times New Roman" w:hAnsi="Times New Roman" w:ascii="Times New Roman"/>
        <w:sz w:val="24"/>
        <w:szCs w:val="24"/>
        <w:lang w:eastAsia="hr-HR"/>
      </w:rPr>
      <w:t>/16-13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8530D"/>
    <w:rsid w:val="002C7497"/>
    <w:rsid w:val="00330958"/>
    <w:rsid w:val="00334FC4"/>
    <w:rsid w:val="0034288D"/>
    <w:rsid w:val="004901DF"/>
    <w:rsid w:val="004D2225"/>
    <w:rsid w:val="0052527F"/>
    <w:rsid w:val="00576F09"/>
    <w:rsid w:val="0078096A"/>
    <w:rsid w:val="0079293D"/>
    <w:rsid w:val="008222BA"/>
    <w:rsid w:val="00836FCC"/>
    <w:rsid w:val="008D48A1"/>
    <w:rsid w:val="008E4A83"/>
    <w:rsid w:val="0096604D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0CB4"/>
    <w:rsid w:val="00BE4EBD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C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0CB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0CB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0CB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0CB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0C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0C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0CB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0C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0CB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AGER d.o.o. za poljoprivrednu proizvodnju, preradu, trgovinu i usluge</izvorni_sadrzaj>
    <derivirana_varijabla naziv="DomainObject.Predmet.ProtustrankaFormated_1">  AGER d.o.o. za poljoprivrednu proizvodnju, preradu, trgovinu i usluge</derivirana_varijabla>
  </DomainObject.Predmet.ProtustrankaFormated>
  <DomainObject.Predmet.ProtustrankaFormatedOIB>
    <izvorni_sadrzaj>  AGER d.o.o. za poljoprivrednu proizvodnju, preradu, trgovinu i usluge, OIB 98866625994</izvorni_sadrzaj>
    <derivirana_varijabla naziv="DomainObject.Predmet.ProtustrankaFormatedOIB_1">  AGER d.o.o. za poljoprivrednu proizvodnju, preradu, trgovinu i usluge, OIB 98866625994</derivirana_varijabla>
  </DomainObject.Predmet.ProtustrankaFormatedOIB>
  <DomainObject.Predmet.ProtustrankaFormatedWithAdress>
    <izvorni_sadrzaj> AGER d.o.o. za poljoprivrednu proizvodnju, preradu, trgovinu i usluge, Šopot 1, 23420 Benkovac</izvorni_sadrzaj>
    <derivirana_varijabla naziv="DomainObject.Predmet.ProtustrankaFormatedWithAdress_1"> AGER d.o.o. za poljoprivrednu proizvodnju, preradu, trgovinu i usluge, Šopot 1, 23420 Benkovac</derivirana_varijabla>
  </DomainObject.Predmet.ProtustrankaFormatedWithAdress>
  <DomainObject.Predmet.ProtustrankaFormatedWithAdressOIB>
    <izvorni_sadrzaj> AGER d.o.o. za poljoprivrednu proizvodnju, preradu, trgovinu i usluge, OIB 98866625994, Šopot 1, 23420 Benkovac</izvorni_sadrzaj>
    <derivirana_varijabla naziv="DomainObject.Predmet.ProtustrankaFormatedWithAdressOIB_1"> AGER d.o.o. za poljoprivrednu proizvodnju, preradu, trgovinu i usluge, OIB 98866625994, Šopot 1, 23420 Benkovac</derivirana_varijabla>
  </DomainObject.Predmet.ProtustrankaFormatedWithAdressOIB>
  <DomainObject.Predmet.ProtustrankaWithAdress>
    <izvorni_sadrzaj>AGER d.o.o. za poljoprivrednu proizvodnju, preradu, trgovinu i usluge Šopot 1, 23420 Benkovac</izvorni_sadrzaj>
    <derivirana_varijabla naziv="DomainObject.Predmet.ProtustrankaWithAdress_1">AGER d.o.o. za poljoprivrednu proizvodnju, preradu, trgovinu i usluge Šopot 1, 23420 Benkovac</derivirana_varijabla>
  </DomainObject.Predmet.ProtustrankaWithAdress>
  <DomainObject.Predmet.ProtustrankaWithAdressOIB>
    <izvorni_sadrzaj>AGER d.o.o. za poljoprivrednu proizvodnju, preradu, trgovinu i usluge, OIB 98866625994, Šopot 1, 23420 Benkovac</izvorni_sadrzaj>
    <derivirana_varijabla naziv="DomainObject.Predmet.ProtustrankaWithAdressOIB_1">AGER d.o.o. za poljoprivrednu proizvodnju, preradu, trgovinu i usluge, OIB 98866625994, Šopot 1, 23420 Benkovac</derivirana_varijabla>
  </DomainObject.Predmet.ProtustrankaWithAdressOIB>
  <DomainObject.Predmet.ProtustrankaNazivFormated>
    <izvorni_sadrzaj>AGER d.o.o. za poljoprivrednu proizvodnju, preradu, trgovinu i usluge</izvorni_sadrzaj>
    <derivirana_varijabla naziv="DomainObject.Predmet.ProtustrankaNazivFormated_1">AGER d.o.o. za poljoprivrednu proizvodnju, preradu, trgovinu i usluge</derivirana_varijabla>
  </DomainObject.Predmet.ProtustrankaNazivFormated>
  <DomainObject.Predmet.ProtustrankaNazivFormatedOIB>
    <izvorni_sadrzaj>AGER d.o.o. za poljoprivrednu proizvodnju, preradu, trgovinu i usluge, OIB 98866625994</izvorni_sadrzaj>
    <derivirana_varijabla naziv="DomainObject.Predmet.ProtustrankaNazivFormatedOIB_1">AGER d.o.o. za poljoprivrednu proizvodnju, preradu, trgovinu i usluge, OIB 98866625994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161893.52</izvorni_sadrzaj>
    <derivirana_varijabla naziv="DomainObject.Predmet.TrenutnaVrijednost_1">161893.52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AGER d.o.o. za poljoprivrednu proizvodnju, preradu, trgovinu i usluge</item>
    </izvorni_sadrzaj>
    <derivirana_varijabla naziv="DomainObject.Predmet.ProtuStrankaListFormated_1">
      <item>AGER d.o.o. za poljoprivrednu proizvodnju, preradu, trgovinu i usluge</item>
    </derivirana_varijabla>
  </DomainObject.Predmet.ProtuStrankaListFormated>
  <DomainObject.Predmet.ProtuStrankaListFormatedOIB>
    <izvorni_sadrzaj>
      <item>AGER d.o.o. za poljoprivrednu proizvodnju, preradu, trgovinu i usluge, OIB 98866625994</item>
    </izvorni_sadrzaj>
    <derivirana_varijabla naziv="DomainObject.Predmet.ProtuStrankaListFormatedOIB_1">
      <item>AGER d.o.o. za poljoprivrednu proizvodnju, preradu, trgovinu i usluge, OIB 98866625994</item>
    </derivirana_varijabla>
  </DomainObject.Predmet.ProtuStrankaListFormatedOIB>
  <DomainObject.Predmet.ProtuStrankaListFormatedWithAdress>
    <izvorni_sadrzaj>
      <item>AGER d.o.o. za poljoprivrednu proizvodnju, preradu, trgovinu i usluge, Šopot 1, 23420 Benkovac</item>
    </izvorni_sadrzaj>
    <derivirana_varijabla naziv="DomainObject.Predmet.ProtuStrankaListFormatedWithAdress_1">
      <item>AGER d.o.o. za poljoprivrednu proizvodnju, preradu, trgovinu i usluge, Šopot 1, 23420 Benkovac</item>
    </derivirana_varijabla>
  </DomainObject.Predmet.ProtuStrankaListFormatedWithAdress>
  <DomainObject.Predmet.ProtuStrankaListFormatedWithAdressOIB>
    <izvorni_sadrzaj>
      <item>AGER d.o.o. za poljoprivrednu proizvodnju, preradu, trgovinu i usluge, OIB 98866625994, Šopot 1, 23420 Benkovac</item>
    </izvorni_sadrzaj>
    <derivirana_varijabla naziv="DomainObject.Predmet.ProtuStrankaListFormatedWithAdressOIB_1">
      <item>AGER d.o.o. za poljoprivrednu proizvodnju, preradu, trgovinu i usluge, OIB 98866625994, Šopot 1, 23420 Benkovac</item>
    </derivirana_varijabla>
  </DomainObject.Predmet.ProtuStrankaListFormatedWithAdressOIB>
  <DomainObject.Predmet.ProtuStrankaListNazivFormated>
    <izvorni_sadrzaj>
      <item>AGER d.o.o. za poljoprivrednu proizvodnju, preradu, trgovinu i usluge</item>
    </izvorni_sadrzaj>
    <derivirana_varijabla naziv="DomainObject.Predmet.ProtuStrankaListNazivFormated_1">
      <item>AGER d.o.o. za poljoprivrednu proizvodnju, preradu, trgovinu i usluge</item>
    </derivirana_varijabla>
  </DomainObject.Predmet.ProtuStrankaListNazivFormated>
  <DomainObject.Predmet.ProtuStrankaListNazivFormatedOIB>
    <izvorni_sadrzaj>
      <item>AGER d.o.o. za poljoprivrednu proizvodnju, preradu, trgovinu i usluge, OIB 98866625994</item>
    </izvorni_sadrzaj>
    <derivirana_varijabla naziv="DomainObject.Predmet.ProtuStrankaListNazivFormatedOIB_1">
      <item>AGER d.o.o. za poljoprivrednu proizvodnju, preradu, trgovinu i usluge, OIB 98866625994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AGER d.o.o. za poljoprivrednu proizvodnju, preradu, trgovinu i usluge</izvorni_sadrzaj>
    <derivirana_varijabla naziv="DomainObject.Predmet.ProtustrankaIDrugi_1">AGER d.o.o. za poljoprivrednu proizvodnju, preradu,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AGER d.o.o. za poljoprivrednu proizvodnju, preradu, trgovinu i usluge, OIB 98866625994, Šopot 1, 23420 Benkovac</izvorni_sadrzaj>
    <derivirana_varijabla naziv="DomainObject.Predmet.ProtustrankaIDrugiAdressOIB_1">AGER d.o.o. za poljoprivrednu proizvodnju, preradu, trgovinu i usluge, OIB 98866625994, Šopot 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AGER d.o.o. za poljoprivrednu proizvodnju, preradu, trgovinu i usluge</item>
    </izvorni_sadrzaj>
    <derivirana_varijabla naziv="DomainObject.Predmet.SudioniciListNaziv_1">
      <item>FINA</item>
      <item>AGER d.o.o. za poljoprivrednu proizvodnju, preradu, trgovinu i usluge</item>
    </derivirana_varijabla>
  </DomainObject.Predmet.SudioniciListNaziv>
  <DomainObject.Predmet.SudioniciListAdressOIB>
    <izvorni_sadrzaj>
      <item>FINA, OIB 85821130368</item>
      <item>AGER d.o.o. za poljoprivrednu proizvodnju, preradu, trgovinu i usluge, OIB 98866625994, Šopot 1,23420 Benkovac</item>
    </izvorni_sadrzaj>
    <derivirana_varijabla naziv="DomainObject.Predmet.SudioniciListAdressOIB_1">
      <item>FINA, OIB 85821130368</item>
      <item>AGER d.o.o. za poljoprivrednu proizvodnju, preradu, trgovinu i usluge, OIB 98866625994, Šopot 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98866625994</item>
    </izvorni_sadrzaj>
    <derivirana_varijabla naziv="DomainObject.Predmet.SudioniciListNazivOIB_1">
      <item>, OIB 85821130368</item>
      <item>, OIB 98866625994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181</properties:Words>
  <properties:Characters>884</properties:Characters>
  <properties:Lines>43</properties:Lines>
  <properties:Paragraphs>16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st-6-16.docx)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