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f532" w14:paraId="c48f53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1553B8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</w:t>
      </w:r>
      <w:r w:rsidR="00896BCC">
        <w:t>U 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 </w:t>
      </w:r>
      <w:r w:rsidR="004854A2">
        <w:t xml:space="preserve">                </w:t>
      </w:r>
      <w:r>
        <w:t xml:space="preserve"> Broj: St-</w:t>
      </w:r>
      <w:r w:rsidR="00F80AF2">
        <w:t>2</w:t>
      </w:r>
      <w:r w:rsidR="00C07CCB">
        <w:t>66</w:t>
      </w:r>
      <w:r w:rsidR="0064503F">
        <w:t>3</w:t>
      </w:r>
      <w:r w:rsidR="00B901C9">
        <w:t>/2016-</w:t>
      </w:r>
      <w:r w:rsidR="004854A2">
        <w:t>2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</w:t>
      </w:r>
      <w:r w:rsidR="00896BCC">
        <w:t>U SLAVONSKOM BRODU</w:t>
      </w:r>
      <w:r w:rsidR="000938B8">
        <w:t>, po</w:t>
      </w:r>
      <w:r w:rsidR="00443F69">
        <w:t xml:space="preserve"> sucu </w:t>
      </w:r>
      <w:r w:rsidR="00C07CCB">
        <w:t>Davorin</w:t>
      </w:r>
      <w:r w:rsidR="00400C81">
        <w:t>u</w:t>
      </w:r>
      <w:r w:rsidR="00C07CCB">
        <w:t xml:space="preserve">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4854A2">
        <w:t>Zagreb,</w:t>
      </w:r>
      <w:r w:rsidR="004A0D7B">
        <w:t xml:space="preserve"> Podružnica </w:t>
      </w:r>
      <w:r w:rsidR="004854A2">
        <w:t>Zagreb</w:t>
      </w:r>
      <w:r w:rsidR="004A0D7B">
        <w:t xml:space="preserve">, za pokretanje skraćenog stečajnog postupka  nad dužnikom </w:t>
      </w:r>
      <w:r w:rsidR="0064503F">
        <w:t>NOGOMETNI KLUB GAVRAN</w:t>
      </w:r>
      <w:r w:rsidR="005845BA">
        <w:t xml:space="preserve">, OIB </w:t>
      </w:r>
      <w:r w:rsidR="0064503F">
        <w:t>64887731867</w:t>
      </w:r>
      <w:r w:rsidR="005845BA">
        <w:t xml:space="preserve">, </w:t>
      </w:r>
      <w:r w:rsidR="004854A2">
        <w:t>Zagreb</w:t>
      </w:r>
      <w:r w:rsidR="005845BA">
        <w:t xml:space="preserve">, </w:t>
      </w:r>
      <w:r w:rsidR="00C04356">
        <w:t>Lanište 9 a</w:t>
      </w:r>
      <w:r w:rsidR="00594FFB">
        <w:t xml:space="preserve">, </w:t>
      </w:r>
      <w:r w:rsidR="005845BA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C07CCB">
        <w:t>18</w:t>
      </w:r>
      <w:r w:rsidR="005845BA">
        <w:t>.</w:t>
      </w:r>
      <w:r w:rsidR="004854A2">
        <w:t xml:space="preserve"> studen</w:t>
      </w:r>
      <w:r w:rsidR="00C07CCB">
        <w:t>og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5845BA">
        <w:rPr>
          <w:bCs/>
        </w:rPr>
        <w:t xml:space="preserve"> </w:t>
      </w:r>
      <w:r w:rsidR="00C04356">
        <w:t>NOGOMETNI KLUB GAVRAN, OIB 64887731867, Zagreb, Lanište 9 a</w:t>
      </w:r>
      <w:r w:rsidR="00594FF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C04356">
        <w:t>5.660,40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C04356">
        <w:t>predsjednik Udruge</w:t>
      </w:r>
      <w:r w:rsidR="009F474D">
        <w:t xml:space="preserve">, </w:t>
      </w:r>
      <w:r w:rsidR="00C04356">
        <w:t>Radmilo Jasak</w:t>
      </w:r>
      <w:r w:rsidR="005845BA">
        <w:t>,</w:t>
      </w:r>
      <w:r w:rsidR="009F474D">
        <w:t xml:space="preserve"> 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9F474D">
        <w:t>-</w:t>
      </w:r>
      <w:r w:rsidR="009F474D" w:rsidRPr="009F474D">
        <w:rPr>
          <w:b/>
        </w:rPr>
        <w:t>266</w:t>
      </w:r>
      <w:r w:rsidR="00C04356">
        <w:rPr>
          <w:b/>
        </w:rPr>
        <w:t>3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r w:rsidR="00B878D9">
        <w:t>Slav.Brodu,</w:t>
      </w:r>
      <w:r w:rsidR="008B6FE1">
        <w:t xml:space="preserve"> </w:t>
      </w:r>
      <w:r w:rsidR="009F474D">
        <w:t>1</w:t>
      </w:r>
      <w:r w:rsidR="005845BA">
        <w:t>8.</w:t>
      </w:r>
      <w:r w:rsidR="009F474D">
        <w:t>studenog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9F474D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738" w:rsidR="00801738">
      <w:r>
        <w:separator/>
      </w:r>
    </w:p>
  </w:endnote>
  <w:endnote w:id="0" w:type="continuationSeparator">
    <w:p w:rsidRDefault="00801738" w:rsidR="0080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738" w:rsidR="00801738">
      <w:r>
        <w:separator/>
      </w:r>
    </w:p>
  </w:footnote>
  <w:footnote w:id="0" w:type="continuationSeparator">
    <w:p w:rsidRDefault="00801738" w:rsidR="00801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122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6B9"/>
    <w:rsid w:val="000B35FC"/>
    <w:rsid w:val="000C26C6"/>
    <w:rsid w:val="000C5C07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553B8"/>
    <w:rsid w:val="001609A5"/>
    <w:rsid w:val="001660D3"/>
    <w:rsid w:val="00170D5E"/>
    <w:rsid w:val="00173F18"/>
    <w:rsid w:val="00177EC7"/>
    <w:rsid w:val="00191A7A"/>
    <w:rsid w:val="001B49A2"/>
    <w:rsid w:val="001B5F20"/>
    <w:rsid w:val="001B604F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1F7182"/>
    <w:rsid w:val="00204C74"/>
    <w:rsid w:val="002063E3"/>
    <w:rsid w:val="002135F4"/>
    <w:rsid w:val="00224AFF"/>
    <w:rsid w:val="002358E7"/>
    <w:rsid w:val="002453C4"/>
    <w:rsid w:val="0025000D"/>
    <w:rsid w:val="002544AB"/>
    <w:rsid w:val="00265AE7"/>
    <w:rsid w:val="00267D26"/>
    <w:rsid w:val="00270039"/>
    <w:rsid w:val="00277399"/>
    <w:rsid w:val="00283E71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E4DC7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0DA1"/>
    <w:rsid w:val="00341CE4"/>
    <w:rsid w:val="00342079"/>
    <w:rsid w:val="003445D8"/>
    <w:rsid w:val="003549D7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0C81"/>
    <w:rsid w:val="004046EB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4A2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2129"/>
    <w:rsid w:val="004E466C"/>
    <w:rsid w:val="004E4C41"/>
    <w:rsid w:val="004F5164"/>
    <w:rsid w:val="004F5FE8"/>
    <w:rsid w:val="00503DC4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45BA"/>
    <w:rsid w:val="005868D0"/>
    <w:rsid w:val="005931E7"/>
    <w:rsid w:val="0059417B"/>
    <w:rsid w:val="00594FF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26C6"/>
    <w:rsid w:val="00644281"/>
    <w:rsid w:val="0064467A"/>
    <w:rsid w:val="0064503F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329E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E68CA"/>
    <w:rsid w:val="007E7376"/>
    <w:rsid w:val="007F1C41"/>
    <w:rsid w:val="00801738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96BCC"/>
    <w:rsid w:val="008A0664"/>
    <w:rsid w:val="008A224F"/>
    <w:rsid w:val="008A30CF"/>
    <w:rsid w:val="008A6156"/>
    <w:rsid w:val="008A66B9"/>
    <w:rsid w:val="008A786C"/>
    <w:rsid w:val="008B0E56"/>
    <w:rsid w:val="008B6FE1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57D3F"/>
    <w:rsid w:val="00965175"/>
    <w:rsid w:val="009722A3"/>
    <w:rsid w:val="009771D9"/>
    <w:rsid w:val="00980E4D"/>
    <w:rsid w:val="0098408C"/>
    <w:rsid w:val="009A142B"/>
    <w:rsid w:val="009A258D"/>
    <w:rsid w:val="009A412B"/>
    <w:rsid w:val="009A58E9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9F474D"/>
    <w:rsid w:val="00A043F5"/>
    <w:rsid w:val="00A07CA2"/>
    <w:rsid w:val="00A1552C"/>
    <w:rsid w:val="00A20109"/>
    <w:rsid w:val="00A214C9"/>
    <w:rsid w:val="00A31E74"/>
    <w:rsid w:val="00A331E5"/>
    <w:rsid w:val="00A405B5"/>
    <w:rsid w:val="00A443DC"/>
    <w:rsid w:val="00A46436"/>
    <w:rsid w:val="00A46AFE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319B"/>
    <w:rsid w:val="00AA6B6E"/>
    <w:rsid w:val="00AB7B53"/>
    <w:rsid w:val="00AD46EF"/>
    <w:rsid w:val="00AF361A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C507B"/>
    <w:rsid w:val="00BD1E7D"/>
    <w:rsid w:val="00BE10EC"/>
    <w:rsid w:val="00BE33FF"/>
    <w:rsid w:val="00BE59FA"/>
    <w:rsid w:val="00BF02CC"/>
    <w:rsid w:val="00BF1CF2"/>
    <w:rsid w:val="00BF32DE"/>
    <w:rsid w:val="00C04356"/>
    <w:rsid w:val="00C04CD8"/>
    <w:rsid w:val="00C07CCB"/>
    <w:rsid w:val="00C2016D"/>
    <w:rsid w:val="00C35020"/>
    <w:rsid w:val="00C41553"/>
    <w:rsid w:val="00C43CDA"/>
    <w:rsid w:val="00C45B6A"/>
    <w:rsid w:val="00C5161A"/>
    <w:rsid w:val="00C56925"/>
    <w:rsid w:val="00C66216"/>
    <w:rsid w:val="00C67665"/>
    <w:rsid w:val="00C744D7"/>
    <w:rsid w:val="00C8590C"/>
    <w:rsid w:val="00C92767"/>
    <w:rsid w:val="00CA01EF"/>
    <w:rsid w:val="00CA7C4D"/>
    <w:rsid w:val="00CA7CEA"/>
    <w:rsid w:val="00CE0EE4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7782"/>
    <w:rsid w:val="00DA146A"/>
    <w:rsid w:val="00DA4636"/>
    <w:rsid w:val="00DA5A49"/>
    <w:rsid w:val="00DB128F"/>
    <w:rsid w:val="00DB1F94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4C16"/>
    <w:rsid w:val="00ED5D13"/>
    <w:rsid w:val="00EE2192"/>
    <w:rsid w:val="00EF56C3"/>
    <w:rsid w:val="00EF76B5"/>
    <w:rsid w:val="00F02A50"/>
    <w:rsid w:val="00F040DB"/>
    <w:rsid w:val="00F1113D"/>
    <w:rsid w:val="00F1447C"/>
    <w:rsid w:val="00F2165F"/>
    <w:rsid w:val="00F21C5A"/>
    <w:rsid w:val="00F435EC"/>
    <w:rsid w:val="00F4387F"/>
    <w:rsid w:val="00F46E60"/>
    <w:rsid w:val="00F6215D"/>
    <w:rsid w:val="00F6633A"/>
    <w:rsid w:val="00F67F7E"/>
    <w:rsid w:val="00F734CA"/>
    <w:rsid w:val="00F73514"/>
    <w:rsid w:val="00F80AF2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0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0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2663</izvorni_sadrzaj>
    <derivirana_varijabla naziv="DomainObject.Predmet.Broj_1">2663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11. ZS-a</izvorni_sadrzaj>
    <derivirana_varijabla naziv="DomainObject.Predmet.Opis_1">Točka 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St-2663/2016</izvorni_sadrzaj>
    <derivirana_varijabla naziv="DomainObject.Predmet.OznakaBroj_1">St-2663/2016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GAVRAN</izvorni_sadrzaj>
    <derivirana_varijabla naziv="DomainObject.Predmet.ProtustrankaFormated_1">  NOGOMETNI KLUB GAVRAN</derivirana_varijabla>
  </DomainObject.Predmet.ProtustrankaFormated>
  <DomainObject.Predmet.ProtustrankaFormatedOIB>
    <izvorni_sadrzaj>  NOGOMETNI KLUB GAVRAN, OIB 64887731867</izvorni_sadrzaj>
    <derivirana_varijabla naziv="DomainObject.Predmet.ProtustrankaFormatedOIB_1">  NOGOMETNI KLUB GAVRAN, OIB 64887731867</derivirana_varijabla>
  </DomainObject.Predmet.ProtustrankaFormatedOIB>
  <DomainObject.Predmet.ProtustrankaFormatedWithAdress>
    <izvorni_sadrzaj> NOGOMETNI KLUB GAVRAN, Lanište 9a, 10000 Zagreb</izvorni_sadrzaj>
    <derivirana_varijabla naziv="DomainObject.Predmet.ProtustrankaFormatedWithAdress_1"> NOGOMETNI KLUB GAVRAN, Lanište 9a, 10000 Zagreb</derivirana_varijabla>
  </DomainObject.Predmet.ProtustrankaFormatedWithAdress>
  <DomainObject.Predmet.ProtustrankaFormatedWithAdressOIB>
    <izvorni_sadrzaj> NOGOMETNI KLUB GAVRAN, OIB 64887731867, Lanište 9a, 10000 Zagreb</izvorni_sadrzaj>
    <derivirana_varijabla naziv="DomainObject.Predmet.ProtustrankaFormatedWithAdressOIB_1"> NOGOMETNI KLUB GAVRAN, OIB 64887731867, Lanište 9a, 10000 Zagreb</derivirana_varijabla>
  </DomainObject.Predmet.ProtustrankaFormatedWithAdressOIB>
  <DomainObject.Predmet.ProtustrankaWithAdress>
    <izvorni_sadrzaj>NOGOMETNI KLUB GAVRAN Lanište 9a, 10000 Zagreb</izvorni_sadrzaj>
    <derivirana_varijabla naziv="DomainObject.Predmet.ProtustrankaWithAdress_1">NOGOMETNI KLUB GAVRAN Lanište 9a, 10000 Zagreb</derivirana_varijabla>
  </DomainObject.Predmet.ProtustrankaWithAdress>
  <DomainObject.Predmet.ProtustrankaWithAdressOIB>
    <izvorni_sadrzaj>NOGOMETNI KLUB GAVRAN, OIB 64887731867, Lanište 9a, 10000 Zagreb</izvorni_sadrzaj>
    <derivirana_varijabla naziv="DomainObject.Predmet.ProtustrankaWithAdressOIB_1">NOGOMETNI KLUB GAVRAN, OIB 64887731867, Lanište 9a, 10000 Zagreb</derivirana_varijabla>
  </DomainObject.Predmet.ProtustrankaWithAdressOIB>
  <DomainObject.Predmet.ProtustrankaNazivFormated>
    <izvorni_sadrzaj>NOGOMETNI KLUB GAVRAN</izvorni_sadrzaj>
    <derivirana_varijabla naziv="DomainObject.Predmet.ProtustrankaNazivFormated_1">NOGOMETNI KLUB GAVRAN</derivirana_varijabla>
  </DomainObject.Predmet.ProtustrankaNazivFormated>
  <DomainObject.Predmet.ProtustrankaNazivFormatedOIB>
    <izvorni_sadrzaj>NOGOMETNI KLUB GAVRAN, OIB 64887731867</izvorni_sadrzaj>
    <derivirana_varijabla naziv="DomainObject.Predmet.ProtustrankaNazivFormatedOIB_1">NOGOMETNI KLUB GAVRAN, OIB 64887731867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5660.40</izvorni_sadrzaj>
    <derivirana_varijabla naziv="DomainObject.Predmet.TrenutnaVrijednost_1">5660.40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GAVRAN</item>
    </izvorni_sadrzaj>
    <derivirana_varijabla naziv="DomainObject.Predmet.ProtuStrankaListFormated_1">
      <item>NOGOMETNI KLUB GAVRAN</item>
    </derivirana_varijabla>
  </DomainObject.Predmet.ProtuStrankaListFormated>
  <DomainObject.Predmet.ProtuStrankaListFormatedOIB>
    <izvorni_sadrzaj>
      <item>NOGOMETNI KLUB GAVRAN, OIB 64887731867</item>
    </izvorni_sadrzaj>
    <derivirana_varijabla naziv="DomainObject.Predmet.ProtuStrankaListFormatedOIB_1">
      <item>NOGOMETNI KLUB GAVRAN, OIB 64887731867</item>
    </derivirana_varijabla>
  </DomainObject.Predmet.ProtuStrankaListFormatedOIB>
  <DomainObject.Predmet.ProtuStrankaListFormatedWithAdress>
    <izvorni_sadrzaj>
      <item>NOGOMETNI KLUB GAVRAN, Lanište 9a, 10000 Zagreb</item>
    </izvorni_sadrzaj>
    <derivirana_varijabla naziv="DomainObject.Predmet.ProtuStrankaListFormatedWithAdress_1">
      <item>NOGOMETNI KLUB GAVRAN, Lanište 9a, 10000 Zagreb</item>
    </derivirana_varijabla>
  </DomainObject.Predmet.ProtuStrankaListFormatedWithAdress>
  <DomainObject.Predmet.ProtuStrankaListFormatedWithAdressOIB>
    <izvorni_sadrzaj>
      <item>NOGOMETNI KLUB GAVRAN, OIB 64887731867, Lanište 9a, 10000 Zagreb</item>
    </izvorni_sadrzaj>
    <derivirana_varijabla naziv="DomainObject.Predmet.ProtuStrankaListFormatedWithAdressOIB_1">
      <item>NOGOMETNI KLUB GAVRAN, OIB 64887731867, Lanište 9a, 10000 Zagreb</item>
    </derivirana_varijabla>
  </DomainObject.Predmet.ProtuStrankaListFormatedWithAdressOIB>
  <DomainObject.Predmet.ProtuStrankaListNazivFormated>
    <izvorni_sadrzaj>
      <item>NOGOMETNI KLUB GAVRAN</item>
    </izvorni_sadrzaj>
    <derivirana_varijabla naziv="DomainObject.Predmet.ProtuStrankaListNazivFormated_1">
      <item>NOGOMETNI KLUB GAVRAN</item>
    </derivirana_varijabla>
  </DomainObject.Predmet.ProtuStrankaListNazivFormated>
  <DomainObject.Predmet.ProtuStrankaListNazivFormatedOIB>
    <izvorni_sadrzaj>
      <item>NOGOMETNI KLUB GAVRAN, OIB 64887731867</item>
    </izvorni_sadrzaj>
    <derivirana_varijabla naziv="DomainObject.Predmet.ProtuStrankaListNazivFormatedOIB_1">
      <item>NOGOMETNI KLUB GAVRAN, OIB 64887731867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GAVRAN</izvorni_sadrzaj>
    <derivirana_varijabla naziv="DomainObject.Predmet.ProtustrankaIDrugi_1">NOGOMETNI KLUB GAVRAN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NOGOMETNI KLUB GAVRAN, OIB 64887731867, Lanište 9a, 10000 Zagreb</izvorni_sadrzaj>
    <derivirana_varijabla naziv="DomainObject.Predmet.ProtustrankaIDrugiAdressOIB_1">NOGOMETNI KLUB GAVRAN, OIB 64887731867, Lanište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GAVRAN</item>
      <item>FINA Regionalni centar Zagreb</item>
    </izvorni_sadrzaj>
    <derivirana_varijabla naziv="DomainObject.Predmet.SudioniciListNaziv_1">
      <item>NOGOMETNI KLUB GAVRAN</item>
      <item>FINA Regionalni centar Zagreb</item>
    </derivirana_varijabla>
  </DomainObject.Predmet.SudioniciListNaziv>
  <DomainObject.Predmet.SudioniciListAdressOIB>
    <izvorni_sadrzaj>
      <item>NOGOMETNI KLUB GAVRAN, OIB 64887731867, Lanište 9a,10000 Zagreb</item>
      <item>FINA Regionalni centar Zagreb, OIB 85821130368, Trg svibanjskih žrtava 1995.1,10000 Zagreb</item>
    </izvorni_sadrzaj>
    <derivirana_varijabla naziv="DomainObject.Predmet.SudioniciListAdressOIB_1">
      <item>NOGOMETNI KLUB GAVRAN, OIB 64887731867, Lanište 9a,10000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64887731867</item>
      <item>, OIB 85821130368</item>
    </izvorni_sadrzaj>
    <derivirana_varijabla naziv="DomainObject.Predmet.SudioniciListNazivOIB_1">
      <item>, OIB 64887731867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1865</properties:Characters>
  <properties:Lines>49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2016-11-18T07:49:00Z</dcterms:created>
  <dc:creator>Korisnik</dc:creator>
  <cp:lastModifiedBy>wsadmin</cp:lastModifiedBy>
  <cp:lastPrinted>2016-11-18T07:47:00Z</cp:lastPrinted>
  <dcterms:modified xmlns:xsi="http://www.w3.org/2001/XMLSchema-instance" xsi:type="dcterms:W3CDTF">2016-11-18T12:35:00Z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