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3ffd" w14:paraId="4173ffd" w:rsidRDefault="007F2C11" w:rsidP="00C93FA7" w:rsidR="00EC7BCD" w:rsidRPr="00845E49">
      <w:pPr>
        <w:ind w:firstLine="720" w:left="720"/>
        <w:jc w:val="right"/>
        <w15:collapsed w:val="false"/>
      </w:pPr>
      <w:bookmarkStart w:name="_GoBack" w:id="0"/>
      <w:bookmarkEnd w:id="0"/>
      <w:r w:rsidRPr="00845E49">
        <w:tab/>
      </w:r>
      <w:r w:rsidRPr="00845E49">
        <w:tab/>
      </w:r>
      <w:r w:rsidRPr="00845E49">
        <w:tab/>
      </w:r>
      <w:r w:rsidR="00C4791A" w:rsidRPr="00845E49">
        <w:tab/>
      </w:r>
      <w:r w:rsidR="00C4791A" w:rsidRPr="00845E49">
        <w:tab/>
      </w:r>
      <w:r w:rsidR="00C4791A" w:rsidRPr="00845E49">
        <w:tab/>
        <w:t xml:space="preserve">   </w:t>
      </w:r>
      <w:r w:rsidR="00761A36">
        <w:t xml:space="preserve">1 </w:t>
      </w:r>
      <w:r w:rsidR="007E60F0">
        <w:t xml:space="preserve"> </w:t>
      </w:r>
      <w:r w:rsidR="001C229A">
        <w:t xml:space="preserve"> </w:t>
      </w:r>
      <w:r w:rsidR="00761A36">
        <w:t>St</w:t>
      </w:r>
      <w:r w:rsidR="00CF7065">
        <w:t>-</w:t>
      </w:r>
      <w:r w:rsidR="007E4EB3">
        <w:t>2261</w:t>
      </w:r>
      <w:r w:rsidR="0094435F">
        <w:t>/1</w:t>
      </w:r>
      <w:r w:rsidR="0047153A">
        <w:t>7</w:t>
      </w:r>
    </w:p>
    <w:p w:rsidRDefault="00EC7BCD" w:rsidR="00EC7BCD" w:rsidRPr="00845E49"/>
    <w:p w:rsidRDefault="001D044B" w:rsidR="00EC7BCD" w:rsidRPr="00845E49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3FA7" w:rsidP="001D044B" w:rsidR="00C93FA7" w:rsidRPr="00CF7065">
      <w:pPr>
        <w:jc w:val="both"/>
      </w:pPr>
      <w:r w:rsidRPr="00CF7065">
        <w:t xml:space="preserve"> REPUBLIKA HRVATSKA</w:t>
      </w:r>
    </w:p>
    <w:p w:rsidRDefault="00C93FA7" w:rsidP="001D044B" w:rsidR="001D044B">
      <w:pPr>
        <w:jc w:val="both"/>
      </w:pPr>
      <w:r w:rsidRPr="00CF7065">
        <w:t>TRGOVAČKI SUD U ZAGREBU</w:t>
      </w:r>
    </w:p>
    <w:p w:rsidRDefault="00162282" w:rsidP="001D044B" w:rsidR="00C4791A" w:rsidRPr="00CF7065">
      <w:pPr>
        <w:jc w:val="both"/>
      </w:pPr>
      <w:r>
        <w:t>Stalna služba u Karlovcu</w:t>
      </w:r>
    </w:p>
    <w:p w:rsidRDefault="003602ED" w:rsidP="001D044B" w:rsidR="003602ED" w:rsidRPr="00CF7065">
      <w:pPr>
        <w:jc w:val="both"/>
      </w:pPr>
      <w:r w:rsidRPr="00CF7065">
        <w:t xml:space="preserve">Karlovac, </w:t>
      </w:r>
      <w:r w:rsidR="00162282">
        <w:t>Trg hrvatskih branitelja 1/II</w:t>
      </w:r>
    </w:p>
    <w:p w:rsidRDefault="003602ED" w:rsidR="003602ED" w:rsidRPr="00CF7065"/>
    <w:p w:rsidRDefault="003602ED" w:rsidP="003602ED" w:rsidR="003602ED">
      <w:pPr>
        <w:jc w:val="center"/>
      </w:pPr>
      <w:r w:rsidRPr="00CF7065">
        <w:t>R</w:t>
      </w:r>
      <w:r w:rsidR="00283467" w:rsidRPr="00CF7065">
        <w:t xml:space="preserve"> </w:t>
      </w:r>
      <w:r w:rsidRPr="00CF7065">
        <w:t>E</w:t>
      </w:r>
      <w:r w:rsidR="00283467" w:rsidRPr="00CF7065">
        <w:t xml:space="preserve"> </w:t>
      </w:r>
      <w:r w:rsidRPr="00CF7065">
        <w:t>P</w:t>
      </w:r>
      <w:r w:rsidR="00283467" w:rsidRPr="00CF7065">
        <w:t xml:space="preserve"> </w:t>
      </w:r>
      <w:r w:rsidRPr="00CF7065">
        <w:t>U</w:t>
      </w:r>
      <w:r w:rsidR="00283467" w:rsidRPr="00CF7065">
        <w:t xml:space="preserve"> </w:t>
      </w:r>
      <w:r w:rsidRPr="00CF7065">
        <w:t>B</w:t>
      </w:r>
      <w:r w:rsidR="00283467" w:rsidRPr="00CF7065">
        <w:t xml:space="preserve"> </w:t>
      </w:r>
      <w:r w:rsidRPr="00CF7065">
        <w:t>L</w:t>
      </w:r>
      <w:r w:rsidR="00283467" w:rsidRPr="00CF7065">
        <w:t xml:space="preserve"> </w:t>
      </w:r>
      <w:r w:rsidRPr="00CF7065">
        <w:t>I</w:t>
      </w:r>
      <w:r w:rsidR="00283467" w:rsidRPr="00CF7065">
        <w:t xml:space="preserve"> </w:t>
      </w:r>
      <w:r w:rsidRPr="00CF7065">
        <w:t>K</w:t>
      </w:r>
      <w:r w:rsidR="00283467" w:rsidRPr="00CF7065">
        <w:t xml:space="preserve"> </w:t>
      </w:r>
      <w:r w:rsidRPr="00CF7065">
        <w:t>A</w:t>
      </w:r>
      <w:r w:rsidR="00283467" w:rsidRPr="00CF7065">
        <w:t xml:space="preserve">  </w:t>
      </w:r>
      <w:r w:rsidRPr="00CF7065">
        <w:t xml:space="preserve"> H</w:t>
      </w:r>
      <w:r w:rsidR="00283467" w:rsidRPr="00CF7065">
        <w:t xml:space="preserve"> </w:t>
      </w:r>
      <w:r w:rsidRPr="00CF7065">
        <w:t>R</w:t>
      </w:r>
      <w:r w:rsidR="00283467" w:rsidRPr="00CF7065">
        <w:t xml:space="preserve"> </w:t>
      </w:r>
      <w:r w:rsidRPr="00CF7065">
        <w:t>V</w:t>
      </w:r>
      <w:r w:rsidR="00283467" w:rsidRPr="00CF7065">
        <w:t xml:space="preserve"> </w:t>
      </w:r>
      <w:r w:rsidRPr="00CF7065">
        <w:t>A</w:t>
      </w:r>
      <w:r w:rsidR="00283467" w:rsidRPr="00CF7065">
        <w:t xml:space="preserve"> </w:t>
      </w:r>
      <w:r w:rsidRPr="00CF7065">
        <w:t>T</w:t>
      </w:r>
      <w:r w:rsidR="00283467" w:rsidRPr="00CF7065">
        <w:t xml:space="preserve"> </w:t>
      </w:r>
      <w:r w:rsidRPr="00CF7065">
        <w:t>S</w:t>
      </w:r>
      <w:r w:rsidR="00283467" w:rsidRPr="00CF7065">
        <w:t xml:space="preserve"> </w:t>
      </w:r>
      <w:r w:rsidRPr="00CF7065">
        <w:t>K</w:t>
      </w:r>
      <w:r w:rsidR="00283467" w:rsidRPr="00CF7065">
        <w:t xml:space="preserve"> </w:t>
      </w:r>
      <w:r w:rsidRPr="00CF7065">
        <w:t>A</w:t>
      </w:r>
    </w:p>
    <w:p w:rsidRDefault="007E4EB3" w:rsidP="003602ED" w:rsidR="007E4EB3" w:rsidRPr="00CF7065">
      <w:pPr>
        <w:jc w:val="center"/>
      </w:pPr>
    </w:p>
    <w:p w:rsidRDefault="006D782D" w:rsidP="006D782D" w:rsidR="00EC7BCD">
      <w:pPr>
        <w:jc w:val="center"/>
      </w:pPr>
      <w:r>
        <w:t>Z A K L J U Č A K</w:t>
      </w:r>
    </w:p>
    <w:p w:rsidRDefault="006D782D" w:rsidP="006D782D" w:rsidR="006D782D" w:rsidRPr="00845E49">
      <w:pPr>
        <w:jc w:val="center"/>
      </w:pPr>
    </w:p>
    <w:p w:rsidRDefault="00EC7BCD" w:rsidP="003602ED" w:rsidR="00845E49">
      <w:pPr>
        <w:ind w:firstLine="360"/>
        <w:jc w:val="both"/>
      </w:pPr>
      <w:r w:rsidRPr="00845E49">
        <w:tab/>
        <w:t xml:space="preserve">TRGOVAČKI SUD U </w:t>
      </w:r>
      <w:r w:rsidR="00C93FA7" w:rsidRPr="00845E49">
        <w:t>ZAGREBU, Stalna služba</w:t>
      </w:r>
      <w:r w:rsidR="00162282">
        <w:t xml:space="preserve"> u Karlovcu</w:t>
      </w:r>
      <w:r w:rsidR="00C93FA7" w:rsidRPr="00845E49">
        <w:rPr>
          <w:b/>
        </w:rPr>
        <w:t>,</w:t>
      </w:r>
      <w:r w:rsidRPr="00845E49">
        <w:t xml:space="preserve"> po sucu Jadranki Mađeruh,</w:t>
      </w:r>
      <w:r w:rsidR="00DF1D0D" w:rsidRPr="00845E49">
        <w:t xml:space="preserve"> </w:t>
      </w:r>
      <w:r w:rsidR="007E4EB3" w:rsidRPr="007E4EB3">
        <w:t xml:space="preserve">u </w:t>
      </w:r>
      <w:proofErr w:type="spellStart"/>
      <w:r w:rsidR="007E4EB3" w:rsidRPr="007E4EB3">
        <w:t>predstečajnom</w:t>
      </w:r>
      <w:proofErr w:type="spellEnd"/>
      <w:r w:rsidR="007E4EB3" w:rsidRPr="007E4EB3">
        <w:t xml:space="preserve"> postupku nad dužnikom KRO-GRAD d.o.o., Sveti Ivan Zelina, </w:t>
      </w:r>
      <w:proofErr w:type="spellStart"/>
      <w:r w:rsidR="007E4EB3" w:rsidRPr="007E4EB3">
        <w:t>Črečan</w:t>
      </w:r>
      <w:proofErr w:type="spellEnd"/>
      <w:r w:rsidR="007E4EB3" w:rsidRPr="007E4EB3">
        <w:t xml:space="preserve"> 36a, OIB: 36315052566, kojeg zastupa punomoćnik Nenad </w:t>
      </w:r>
      <w:proofErr w:type="spellStart"/>
      <w:r w:rsidR="007E4EB3" w:rsidRPr="007E4EB3">
        <w:t>Šimunec</w:t>
      </w:r>
      <w:proofErr w:type="spellEnd"/>
      <w:r w:rsidR="007E4EB3" w:rsidRPr="007E4EB3">
        <w:t>, odvjetnik u Zagre</w:t>
      </w:r>
      <w:r w:rsidR="007E4EB3">
        <w:t xml:space="preserve">bu, </w:t>
      </w:r>
      <w:proofErr w:type="spellStart"/>
      <w:r w:rsidR="007E4EB3">
        <w:t>Marjanovićev</w:t>
      </w:r>
      <w:proofErr w:type="spellEnd"/>
      <w:r w:rsidR="007E4EB3">
        <w:t xml:space="preserve"> prilaz 13/8, 24</w:t>
      </w:r>
      <w:r w:rsidR="007E4EB3" w:rsidRPr="007E4EB3">
        <w:t>. studenog 2017.</w:t>
      </w:r>
    </w:p>
    <w:p w:rsidRDefault="007E4EB3" w:rsidP="003602ED" w:rsidR="007E4EB3" w:rsidRPr="00845E49">
      <w:pPr>
        <w:ind w:firstLine="360"/>
        <w:jc w:val="both"/>
      </w:pPr>
    </w:p>
    <w:p w:rsidRDefault="006D782D" w:rsidP="00D207F0" w:rsidR="00EC7BCD">
      <w:pPr>
        <w:jc w:val="center"/>
      </w:pPr>
      <w:r>
        <w:t>z a k l j u č i o    j e</w:t>
      </w:r>
    </w:p>
    <w:p w:rsidRDefault="00EC7BCD" w:rsidP="00D207F0" w:rsidR="00EC7BCD" w:rsidRPr="00845E49"/>
    <w:p w:rsidRDefault="00C87D41" w:rsidP="006D782D" w:rsidR="00845E49">
      <w:pPr>
        <w:tabs>
          <w:tab w:pos="945" w:val="left"/>
        </w:tabs>
        <w:jc w:val="both"/>
      </w:pPr>
      <w:r w:rsidRPr="00845E49">
        <w:t xml:space="preserve">     </w:t>
      </w:r>
      <w:r w:rsidR="00C00CCC">
        <w:tab/>
      </w:r>
      <w:r w:rsidR="006162D1">
        <w:t xml:space="preserve"> </w:t>
      </w:r>
      <w:r w:rsidR="006D782D">
        <w:t xml:space="preserve">Dopušta se produženje roka za daljnjih 90 dana za sklapanje </w:t>
      </w:r>
      <w:proofErr w:type="spellStart"/>
      <w:r w:rsidR="006D782D">
        <w:t>predstečajnog</w:t>
      </w:r>
      <w:proofErr w:type="spellEnd"/>
      <w:r w:rsidR="006D782D">
        <w:t xml:space="preserve"> sporazuma.</w:t>
      </w:r>
    </w:p>
    <w:p w:rsidRDefault="006D782D" w:rsidP="006D782D" w:rsidR="006D782D">
      <w:pPr>
        <w:tabs>
          <w:tab w:pos="945" w:val="left"/>
        </w:tabs>
        <w:jc w:val="both"/>
      </w:pPr>
    </w:p>
    <w:p w:rsidRDefault="006D782D" w:rsidP="006D782D" w:rsidR="006D782D">
      <w:pPr>
        <w:tabs>
          <w:tab w:pos="945" w:val="left"/>
        </w:tabs>
        <w:jc w:val="center"/>
      </w:pPr>
      <w:r>
        <w:t>Obrazloženje</w:t>
      </w:r>
    </w:p>
    <w:p w:rsidRDefault="006D782D" w:rsidP="006D782D" w:rsidR="006D782D">
      <w:pPr>
        <w:tabs>
          <w:tab w:pos="945" w:val="left"/>
        </w:tabs>
        <w:jc w:val="center"/>
      </w:pPr>
    </w:p>
    <w:p w:rsidRDefault="006D782D" w:rsidP="006D782D" w:rsidR="007E4EB3">
      <w:pPr>
        <w:tabs>
          <w:tab w:pos="945" w:val="left"/>
        </w:tabs>
        <w:jc w:val="both"/>
      </w:pPr>
      <w:r>
        <w:tab/>
        <w:t xml:space="preserve">Dužnik je podneskom od </w:t>
      </w:r>
      <w:r w:rsidR="007E4EB3">
        <w:t>22. studenog</w:t>
      </w:r>
      <w:r>
        <w:t xml:space="preserve"> 2017. predložio produljenje roka za sklapanje </w:t>
      </w:r>
      <w:proofErr w:type="spellStart"/>
      <w:r>
        <w:t>predstečajnog</w:t>
      </w:r>
      <w:proofErr w:type="spellEnd"/>
      <w:r>
        <w:t xml:space="preserve"> sporazuma za dodatnih 90 dana s obzirom da</w:t>
      </w:r>
      <w:r w:rsidR="007E4EB3">
        <w:t xml:space="preserve"> je izvjesno da postupak neće biti okončan u roku od 120 dana od dana podnošenja prijedloga.</w:t>
      </w:r>
    </w:p>
    <w:p w:rsidRDefault="006D782D" w:rsidP="006D782D" w:rsidR="006D782D">
      <w:pPr>
        <w:tabs>
          <w:tab w:pos="945" w:val="left"/>
        </w:tabs>
        <w:jc w:val="both"/>
      </w:pPr>
      <w:r>
        <w:t xml:space="preserve"> </w:t>
      </w:r>
    </w:p>
    <w:p w:rsidRDefault="006D782D" w:rsidP="006D782D" w:rsidR="006D782D">
      <w:pPr>
        <w:tabs>
          <w:tab w:pos="945" w:val="left"/>
        </w:tabs>
        <w:jc w:val="both"/>
      </w:pPr>
      <w:r>
        <w:tab/>
        <w:t xml:space="preserve">Sud je dopustio produženje roka za daljnjih 90 dana s obzirom da smatra da bi to bilo svrsishodno za sklapanje </w:t>
      </w:r>
      <w:proofErr w:type="spellStart"/>
      <w:r>
        <w:t>predstečajnog</w:t>
      </w:r>
      <w:proofErr w:type="spellEnd"/>
      <w:r>
        <w:t xml:space="preserve"> sporazum, a temeljem čl. 63. st. 2. Stečajnog zakona (Narodne novine broj 71/15, dalje:SZ).</w:t>
      </w:r>
    </w:p>
    <w:p w:rsidRDefault="006D782D" w:rsidP="006D782D" w:rsidR="006D782D">
      <w:pPr>
        <w:tabs>
          <w:tab w:pos="945" w:val="left"/>
        </w:tabs>
        <w:jc w:val="both"/>
      </w:pPr>
    </w:p>
    <w:p w:rsidRDefault="006D782D" w:rsidP="006D782D" w:rsidR="006D782D">
      <w:pPr>
        <w:tabs>
          <w:tab w:pos="945" w:val="left"/>
        </w:tabs>
        <w:jc w:val="both"/>
      </w:pPr>
      <w:r>
        <w:tab/>
        <w:t>Slijedom navedenog odlučeno je kao u izreci zaključka.</w:t>
      </w:r>
    </w:p>
    <w:p w:rsidRDefault="00C00CCC" w:rsidP="00306557" w:rsidR="00C00CCC" w:rsidRPr="00845E49">
      <w:pPr>
        <w:tabs>
          <w:tab w:pos="1125" w:val="left"/>
        </w:tabs>
        <w:jc w:val="both"/>
      </w:pPr>
    </w:p>
    <w:p w:rsidRDefault="00163B00" w:rsidP="00D207F0" w:rsidR="00C4791A" w:rsidRPr="00845E49">
      <w:pPr>
        <w:jc w:val="center"/>
        <w:rPr>
          <w:b/>
        </w:rPr>
      </w:pPr>
      <w:r w:rsidRPr="00CF7065">
        <w:t>U Karlovcu</w:t>
      </w:r>
      <w:r w:rsidR="00857AF8" w:rsidRPr="00CF7065">
        <w:t xml:space="preserve"> </w:t>
      </w:r>
      <w:r w:rsidR="007E4EB3">
        <w:t>24. studenog</w:t>
      </w:r>
      <w:r w:rsidR="001709E9">
        <w:t xml:space="preserve"> 2017.</w:t>
      </w:r>
      <w:r w:rsidRPr="00CF7065">
        <w:t xml:space="preserve"> </w:t>
      </w:r>
    </w:p>
    <w:p w:rsidRDefault="00163B00" w:rsidP="0004084A" w:rsidR="00163B00" w:rsidRPr="00845E49">
      <w:pPr>
        <w:jc w:val="right"/>
      </w:pPr>
      <w:r w:rsidRPr="00845E49">
        <w:t xml:space="preserve"> </w:t>
      </w:r>
      <w:r w:rsidR="00D207F0" w:rsidRPr="00845E49">
        <w:t xml:space="preserve">                                                                     </w:t>
      </w:r>
      <w:r w:rsidR="00C93FA7" w:rsidRPr="00845E49">
        <w:t xml:space="preserve">     </w:t>
      </w:r>
      <w:r w:rsidR="00845E49">
        <w:t xml:space="preserve">                                 </w:t>
      </w:r>
      <w:r w:rsidR="00C93FA7" w:rsidRPr="00845E49">
        <w:t xml:space="preserve"> </w:t>
      </w:r>
      <w:r w:rsidR="00D207F0" w:rsidRPr="00845E49">
        <w:t xml:space="preserve"> </w:t>
      </w:r>
      <w:r w:rsidR="00526840" w:rsidRPr="00845E49">
        <w:t>S</w:t>
      </w:r>
      <w:r w:rsidRPr="00845E49">
        <w:t>udac:</w:t>
      </w:r>
    </w:p>
    <w:p w:rsidRDefault="00C4791A" w:rsidP="0004084A" w:rsidR="00845E49">
      <w:pPr>
        <w:jc w:val="right"/>
      </w:pPr>
      <w:r w:rsidRPr="00845E49">
        <w:t xml:space="preserve">  </w:t>
      </w:r>
      <w:r w:rsidR="00857AF8" w:rsidRPr="00845E49">
        <w:t xml:space="preserve">                                                                </w:t>
      </w:r>
      <w:r w:rsidR="00845E49">
        <w:t xml:space="preserve">                 </w:t>
      </w:r>
      <w:r w:rsidR="00163B00" w:rsidRPr="00845E49">
        <w:t>Jadranka Mađeruh</w:t>
      </w:r>
      <w:r w:rsidR="00C21F5E">
        <w:t>,v.r.</w:t>
      </w:r>
    </w:p>
    <w:p w:rsidRDefault="00CF7065" w:rsidP="0004084A" w:rsidR="00CF7065">
      <w:pPr>
        <w:jc w:val="right"/>
      </w:pPr>
    </w:p>
    <w:p w:rsidRDefault="00C21F5E" w:rsidP="0004084A" w:rsidR="0004084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04084A" w:rsidP="0004084A" w:rsidR="0004084A">
      <w:pPr>
        <w:jc w:val="right"/>
      </w:pPr>
      <w:r>
        <w:t>ovlašteni službenik:</w:t>
      </w:r>
    </w:p>
    <w:p w:rsidRDefault="00162282" w:rsidP="007F3F23" w:rsidR="00845E4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Draženka Prpić</w:t>
      </w:r>
    </w:p>
    <w:p w:rsidRDefault="007F3F23" w:rsidP="007F3F23" w:rsidR="007F3F23">
      <w:pPr>
        <w:jc w:val="both"/>
      </w:pPr>
      <w:r>
        <w:t>PRAVNA POUKA:</w:t>
      </w:r>
    </w:p>
    <w:p w:rsidRDefault="006D782D" w:rsidP="007F3F23" w:rsidR="007F3F23">
      <w:pPr>
        <w:jc w:val="both"/>
      </w:pPr>
      <w:r>
        <w:t>Protiv ovog zaključka nije dopušten pravni lijek.</w:t>
      </w:r>
    </w:p>
    <w:p w:rsidRDefault="006D782D" w:rsidP="007F3F23" w:rsidR="006D782D">
      <w:pPr>
        <w:jc w:val="both"/>
      </w:pPr>
    </w:p>
    <w:p w:rsidRDefault="007F3F23" w:rsidP="007F3F23" w:rsidR="007F3F23">
      <w:pPr>
        <w:jc w:val="both"/>
      </w:pPr>
    </w:p>
    <w:sectPr w:rsidSect="000337D3" w:rsidR="007F3F23">
      <w:headerReference w:type="even" r:id="rId10"/>
      <w:headerReference w:type="default" r:id="rId11"/>
      <w:pgSz w:h="16838" w:w="11906"/>
      <w:pgMar w:gutter="0" w:footer="708" w:header="708" w:left="1800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5CD" w:rsidR="004615CD">
      <w:r>
        <w:separator/>
      </w:r>
    </w:p>
  </w:endnote>
  <w:endnote w:id="0" w:type="continuationSeparator">
    <w:p w:rsidRDefault="004615CD" w:rsidR="00461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5CD" w:rsidR="004615CD">
      <w:r>
        <w:separator/>
      </w:r>
    </w:p>
  </w:footnote>
  <w:footnote w:id="0" w:type="continuationSeparator">
    <w:p w:rsidRDefault="004615CD" w:rsidR="004615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6557" w:rsidR="003065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D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F5E" w:rsidP="00C21F5E" w:rsidR="00306557">
    <w:pPr>
      <w:pStyle w:val="Zaglavlje"/>
      <w:jc w:val="right"/>
    </w:pPr>
    <w:r>
      <w:t xml:space="preserve">1 </w:t>
    </w:r>
    <w:r w:rsidR="007F3F23">
      <w:t>St-1654/17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1343D17"/>
    <w:multiLevelType w:val="hybridMultilevel"/>
    <w:tmpl w:val="300819F4"/>
    <w:lvl w:tplc="1548CB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EC7030C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5505786"/>
    <w:multiLevelType w:val="hybridMultilevel"/>
    <w:tmpl w:val="9ADA33B6"/>
    <w:lvl w:tplc="33A23D22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6B7370"/>
    <w:multiLevelType w:val="hybridMultilevel"/>
    <w:tmpl w:val="C096F5B4"/>
    <w:lvl w:tplc="05B0A8DE" w:ilvl="0">
      <w:start w:val="1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BF7BB3"/>
    <w:multiLevelType w:val="hybridMultilevel"/>
    <w:tmpl w:val="00F628F0"/>
    <w:lvl w:tplc="30F0C8D4" w:ilvl="0">
      <w:start w:val="2"/>
      <w:numFmt w:val="upperRoman"/>
      <w:lvlText w:val="%1."/>
      <w:lvlJc w:val="left"/>
      <w:pPr>
        <w:ind w:hanging="720" w:left="20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85"/>
      </w:pPr>
    </w:lvl>
    <w:lvl w:tentative="true" w:tplc="041A001B" w:ilvl="2">
      <w:start w:val="1"/>
      <w:numFmt w:val="lowerRoman"/>
      <w:lvlText w:val="%3."/>
      <w:lvlJc w:val="right"/>
      <w:pPr>
        <w:ind w:hanging="180" w:left="3105"/>
      </w:pPr>
    </w:lvl>
    <w:lvl w:tentative="true" w:tplc="041A000F" w:ilvl="3">
      <w:start w:val="1"/>
      <w:numFmt w:val="decimal"/>
      <w:lvlText w:val="%4."/>
      <w:lvlJc w:val="left"/>
      <w:pPr>
        <w:ind w:hanging="360" w:left="3825"/>
      </w:pPr>
    </w:lvl>
    <w:lvl w:tentative="true" w:tplc="041A0019" w:ilvl="4">
      <w:start w:val="1"/>
      <w:numFmt w:val="lowerLetter"/>
      <w:lvlText w:val="%5."/>
      <w:lvlJc w:val="left"/>
      <w:pPr>
        <w:ind w:hanging="360" w:left="4545"/>
      </w:pPr>
    </w:lvl>
    <w:lvl w:tentative="true" w:tplc="041A001B" w:ilvl="5">
      <w:start w:val="1"/>
      <w:numFmt w:val="lowerRoman"/>
      <w:lvlText w:val="%6."/>
      <w:lvlJc w:val="right"/>
      <w:pPr>
        <w:ind w:hanging="180" w:left="5265"/>
      </w:pPr>
    </w:lvl>
    <w:lvl w:tentative="true" w:tplc="041A000F" w:ilvl="6">
      <w:start w:val="1"/>
      <w:numFmt w:val="decimal"/>
      <w:lvlText w:val="%7."/>
      <w:lvlJc w:val="left"/>
      <w:pPr>
        <w:ind w:hanging="360" w:left="5985"/>
      </w:pPr>
    </w:lvl>
    <w:lvl w:tentative="true" w:tplc="041A0019" w:ilvl="7">
      <w:start w:val="1"/>
      <w:numFmt w:val="lowerLetter"/>
      <w:lvlText w:val="%8."/>
      <w:lvlJc w:val="left"/>
      <w:pPr>
        <w:ind w:hanging="360" w:left="6705"/>
      </w:pPr>
    </w:lvl>
    <w:lvl w:tentative="true" w:tplc="041A001B" w:ilvl="8">
      <w:start w:val="1"/>
      <w:numFmt w:val="lowerRoman"/>
      <w:lvlText w:val="%9."/>
      <w:lvlJc w:val="right"/>
      <w:pPr>
        <w:ind w:hanging="180" w:left="7425"/>
      </w:pPr>
    </w:lvl>
  </w:abstractNum>
  <w:abstractNum w:abstractNumId="6">
    <w:nsid w:val="514B6E4D"/>
    <w:multiLevelType w:val="hybridMultilevel"/>
    <w:tmpl w:val="AFD8A664"/>
    <w:lvl w:tplc="434AC7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A78099F"/>
    <w:multiLevelType w:val="multilevel"/>
    <w:tmpl w:val="F376C016"/>
    <w:lvl w:ilvl="0">
      <w:start w:val="1"/>
      <w:numFmt w:val="decimal"/>
      <w:lvlText w:val="%1."/>
      <w:lvlJc w:val="left"/>
      <w:pPr>
        <w:ind w:hanging="360" w:left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6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3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7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4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8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54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90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625"/>
      </w:pPr>
      <w:rPr>
        <w:rFonts w:hint="default"/>
      </w:rPr>
    </w:lvl>
  </w:abstractNum>
  <w:abstractNum w:abstractNumId="8">
    <w:nsid w:val="5C2D7024"/>
    <w:multiLevelType w:val="hybridMultilevel"/>
    <w:tmpl w:val="89E47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37037E"/>
    <w:multiLevelType w:val="hybridMultilevel"/>
    <w:tmpl w:val="7ED4EC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BCD"/>
    <w:rsid w:val="0003099F"/>
    <w:rsid w:val="00032795"/>
    <w:rsid w:val="000337D3"/>
    <w:rsid w:val="00033C67"/>
    <w:rsid w:val="0004084A"/>
    <w:rsid w:val="000760CD"/>
    <w:rsid w:val="000A2AD9"/>
    <w:rsid w:val="000D1030"/>
    <w:rsid w:val="00125839"/>
    <w:rsid w:val="001370A8"/>
    <w:rsid w:val="00140488"/>
    <w:rsid w:val="00162282"/>
    <w:rsid w:val="00163B00"/>
    <w:rsid w:val="001709E9"/>
    <w:rsid w:val="001752D5"/>
    <w:rsid w:val="00185F68"/>
    <w:rsid w:val="0019590F"/>
    <w:rsid w:val="001C229A"/>
    <w:rsid w:val="001D044B"/>
    <w:rsid w:val="00207A46"/>
    <w:rsid w:val="0022784C"/>
    <w:rsid w:val="002371C8"/>
    <w:rsid w:val="00246A99"/>
    <w:rsid w:val="00283467"/>
    <w:rsid w:val="00286993"/>
    <w:rsid w:val="002A7453"/>
    <w:rsid w:val="002B5007"/>
    <w:rsid w:val="002C0587"/>
    <w:rsid w:val="002C2087"/>
    <w:rsid w:val="002E5174"/>
    <w:rsid w:val="00306557"/>
    <w:rsid w:val="0032020F"/>
    <w:rsid w:val="00342E6D"/>
    <w:rsid w:val="003602ED"/>
    <w:rsid w:val="00380248"/>
    <w:rsid w:val="003A45D6"/>
    <w:rsid w:val="003E348C"/>
    <w:rsid w:val="00457BD1"/>
    <w:rsid w:val="004615CD"/>
    <w:rsid w:val="0047153A"/>
    <w:rsid w:val="00473BAB"/>
    <w:rsid w:val="004C778F"/>
    <w:rsid w:val="004D2935"/>
    <w:rsid w:val="004E31B0"/>
    <w:rsid w:val="00517348"/>
    <w:rsid w:val="00526840"/>
    <w:rsid w:val="00562D2E"/>
    <w:rsid w:val="005F2CED"/>
    <w:rsid w:val="00603C5E"/>
    <w:rsid w:val="006162D1"/>
    <w:rsid w:val="006210F6"/>
    <w:rsid w:val="0062287B"/>
    <w:rsid w:val="006305A4"/>
    <w:rsid w:val="00644D3C"/>
    <w:rsid w:val="00670A71"/>
    <w:rsid w:val="00675734"/>
    <w:rsid w:val="006B1461"/>
    <w:rsid w:val="006B4EE6"/>
    <w:rsid w:val="006D782D"/>
    <w:rsid w:val="006E23E7"/>
    <w:rsid w:val="007203D6"/>
    <w:rsid w:val="00761A36"/>
    <w:rsid w:val="00777357"/>
    <w:rsid w:val="0079114A"/>
    <w:rsid w:val="007E033D"/>
    <w:rsid w:val="007E4EB3"/>
    <w:rsid w:val="007E60F0"/>
    <w:rsid w:val="007F0E12"/>
    <w:rsid w:val="007F1BB0"/>
    <w:rsid w:val="007F2C11"/>
    <w:rsid w:val="007F3F23"/>
    <w:rsid w:val="0080590C"/>
    <w:rsid w:val="00833649"/>
    <w:rsid w:val="00845E49"/>
    <w:rsid w:val="00850B4C"/>
    <w:rsid w:val="00857AF8"/>
    <w:rsid w:val="00864128"/>
    <w:rsid w:val="00891632"/>
    <w:rsid w:val="0089606B"/>
    <w:rsid w:val="008B427F"/>
    <w:rsid w:val="0094193F"/>
    <w:rsid w:val="00942E9E"/>
    <w:rsid w:val="0094435F"/>
    <w:rsid w:val="009E32A3"/>
    <w:rsid w:val="00A00F71"/>
    <w:rsid w:val="00A2007F"/>
    <w:rsid w:val="00A26252"/>
    <w:rsid w:val="00A34674"/>
    <w:rsid w:val="00A849B2"/>
    <w:rsid w:val="00A84EE8"/>
    <w:rsid w:val="00A85010"/>
    <w:rsid w:val="00AC7583"/>
    <w:rsid w:val="00AD4983"/>
    <w:rsid w:val="00AD684A"/>
    <w:rsid w:val="00B67CC7"/>
    <w:rsid w:val="00B80DEC"/>
    <w:rsid w:val="00B95E99"/>
    <w:rsid w:val="00BA4EC4"/>
    <w:rsid w:val="00BD6670"/>
    <w:rsid w:val="00BF44BB"/>
    <w:rsid w:val="00C00CCC"/>
    <w:rsid w:val="00C21F5E"/>
    <w:rsid w:val="00C4791A"/>
    <w:rsid w:val="00C62F51"/>
    <w:rsid w:val="00C87D41"/>
    <w:rsid w:val="00C93FA7"/>
    <w:rsid w:val="00CA3427"/>
    <w:rsid w:val="00CD072E"/>
    <w:rsid w:val="00CD4E8D"/>
    <w:rsid w:val="00CE1452"/>
    <w:rsid w:val="00CF2A81"/>
    <w:rsid w:val="00CF5219"/>
    <w:rsid w:val="00CF7065"/>
    <w:rsid w:val="00D207F0"/>
    <w:rsid w:val="00D66560"/>
    <w:rsid w:val="00D66943"/>
    <w:rsid w:val="00D91B38"/>
    <w:rsid w:val="00DB755E"/>
    <w:rsid w:val="00DD2D47"/>
    <w:rsid w:val="00DE0A56"/>
    <w:rsid w:val="00DE5CEB"/>
    <w:rsid w:val="00DF1D0D"/>
    <w:rsid w:val="00E43CFE"/>
    <w:rsid w:val="00E46511"/>
    <w:rsid w:val="00EC7BCD"/>
    <w:rsid w:val="00ED6A82"/>
    <w:rsid w:val="00EF4B9E"/>
    <w:rsid w:val="00F23DEE"/>
    <w:rsid w:val="00F63AA8"/>
    <w:rsid w:val="00F928B7"/>
    <w:rsid w:val="00FB2A95"/>
    <w:rsid w:val="00FB45B4"/>
    <w:rsid w:val="00FB6EE0"/>
    <w:rsid w:val="00FE76C9"/>
    <w:rsid w:val="00FF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04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5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04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5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produljenje roka</izvorni_sadrzaj>
    <derivirana_varijabla naziv="DomainObject.Primjedba_1">produljenje roka</derivirana_varijabla>
  </DomainObject.Primjedba>
  <DomainObject.Oznaka>
    <izvorni_sadrzaj>St-2261/2017-33</izvorni_sadrzaj>
    <derivirana_varijabla naziv="DomainObject.Oznaka_1">St-2261/2017-33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KRO-GRAD d.o.o. zastupanog po punomoćniku Nenad Šimunec</izvorni_sadrzaj>
    <derivirana_varijabla naziv="DomainObject.Predmet.ProtustrankaFormated_1">  KRO-GRAD d.o.o. zastupanog po punomoćniku Nenad Šimunec</derivirana_varijabla>
  </DomainObject.Predmet.ProtustrankaFormated>
  <DomainObject.Predmet.ProtustrankaFormatedOIB>
    <izvorni_sadrzaj>  KRO-GRAD d.o.o., OIB 36315052566 zastupanog po punomoćniku Nenad Šimunec</izvorni_sadrzaj>
    <derivirana_varijabla naziv="DomainObject.Predmet.ProtustrankaFormatedOIB_1">  KRO-GRAD d.o.o., OIB 36315052566 zastupanog po punomoćniku Nenad Šimunec</derivirana_varijabla>
  </DomainObject.Predmet.ProtustrankaFormatedOIB>
  <DomainObject.Predmet.ProtustrankaFormatedWithAdress>
    <izvorni_sadrzaj> KRO-GRAD d.o.o., Črečan 36/a, 10380 Sveti Ivan Zelina zastupanog po punomoćniku Nenad Šimunec</izvorni_sadrzaj>
    <derivirana_varijabla naziv="DomainObject.Predmet.ProtustrankaFormatedWithAdress_1"> KRO-GRAD d.o.o., Črečan 36/a, 10380 Sveti Ivan Zelina zastupanog po punomoćniku Nenad Šimunec</derivirana_varijabla>
  </DomainObject.Predmet.ProtustrankaFormatedWithAdress>
  <DomainObject.Predmet.ProtustrankaFormatedWithAdressOIB>
    <izvorni_sadrzaj> KRO-GRAD d.o.o., OIB 36315052566, Črečan 36/a, 10380 Sveti Ivan Zelina zastupanog po punomoćniku Nenad Šimunec</izvorni_sadrzaj>
    <derivirana_varijabla naziv="DomainObject.Predmet.ProtustrankaFormatedWithAdressOIB_1"> KRO-GRAD d.o.o., OIB 36315052566, Črečan 36/a, 10380 Sveti Ivan Zelina zastupanog po punomoćniku Nenad Šimunec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 zastupanog po punomoćniku Nenad Šimunec</item>
    </izvorni_sadrzaj>
    <derivirana_varijabla naziv="DomainObject.Predmet.ProtuStrankaListFormated_1">
      <item>KRO-GRAD d.o.o. zastupanog po punomoćniku Nenad Šimunec</item>
    </derivirana_varijabla>
  </DomainObject.Predmet.ProtuStrankaListFormated>
  <DomainObject.Predmet.ProtuStrankaListFormatedOIB>
    <izvorni_sadrzaj>
      <item>KRO-GRAD d.o.o., OIB 36315052566 zastupanog po punomoćniku Nenad Šimunec</item>
    </izvorni_sadrzaj>
    <derivirana_varijabla naziv="DomainObject.Predmet.ProtuStrankaListFormatedOIB_1">
      <item>KRO-GRAD d.o.o., OIB 36315052566 zastupanog po punomoćniku Nenad Šimunec</item>
    </derivirana_varijabla>
  </DomainObject.Predmet.ProtuStrankaListFormatedOIB>
  <DomainObject.Predmet.ProtuStrankaListFormatedWithAdress>
    <izvorni_sadrzaj>
      <item>KRO-GRAD d.o.o., Črečan 36/a, 10380 Sveti Ivan Zelina zastupanog po punomoćniku Nenad Šimunec</item>
    </izvorni_sadrzaj>
    <derivirana_varijabla naziv="DomainObject.Predmet.ProtuStrankaListFormatedWithAdress_1">
      <item>KRO-GRAD d.o.o., Črečan 36/a, 10380 Sveti Ivan Zelina zastupanog po punomoćniku Nenad Šimunec</item>
    </derivirana_varijabla>
  </DomainObject.Predmet.ProtuStrankaListFormatedWithAdress>
  <DomainObject.Predmet.ProtuStrankaListFormatedWithAdressOIB>
    <izvorni_sadrzaj>
      <item>KRO-GRAD d.o.o., OIB 36315052566, Črečan 36/a, 10380 Sveti Ivan Zelina zastupanog po punomoćniku Nenad Šimunec</item>
    </izvorni_sadrzaj>
    <derivirana_varijabla naziv="DomainObject.Predmet.ProtuStrankaListFormatedWithAdressOIB_1">
      <item>KRO-GRAD d.o.o., OIB 36315052566, Črečan 36/a, 10380 Sveti Ivan Zelina zastupanog po punomoćniku Nenad Šimunec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>
      <item>Nenad Šimunec punomoćnik sudionika u postupku KRO-GRAD d.o.o.</item>
    </izvorni_sadrzaj>
    <derivirana_varijabla naziv="DomainObject.Predmet.OstaliListFormated_1">
      <item>Nenad Šimunec punomoćnik sudionika u postupku KRO-GRAD d.o.o.</item>
    </derivirana_varijabla>
  </DomainObject.Predmet.OstaliListFormated>
  <DomainObject.Predmet.OstaliListFormatedOIB>
    <izvorni_sadrzaj>
      <item>Nenad Šimunec punomoćnik sudionika u postupku KRO-GRAD d.o.o.</item>
    </izvorni_sadrzaj>
    <derivirana_varijabla naziv="DomainObject.Predmet.OstaliListFormatedOIB_1">
      <item>Nenad Šimunec punomoćnik sudionika u postupku KRO-GRAD d.o.o.</item>
    </derivirana_varijabla>
  </DomainObject.Predmet.OstaliListFormatedOIB>
  <DomainObject.Predmet.OstaliListFormatedWithAdress>
    <izvorni_sadrzaj>
      <item>Nenad Šimunec, Marijanovićev prilaz 13/VIII, 10000 Zagreb punomoćnik sudionika u postupku KRO-GRAD d.o.o.</item>
    </izvorni_sadrzaj>
    <derivirana_varijabla naziv="DomainObject.Predmet.OstaliListFormatedWithAdress_1">
      <item>Nenad Šimunec, Marijanovićev prilaz 13/VIII, 10000 Zagreb punomoćnik sudionika u postupku KRO-GRAD d.o.o.</item>
    </derivirana_varijabla>
  </DomainObject.Predmet.OstaliListFormatedWithAdress>
  <DomainObject.Predmet.OstaliListFormatedWithAdressOIB>
    <izvorni_sadrzaj>
      <item>Nenad Šimunec, Marijanovićev prilaz 13/VIII, 10000 Zagreb punomoćnik sudionika u postupku KRO-GRAD d.o.o.</item>
    </izvorni_sadrzaj>
    <derivirana_varijabla naziv="DomainObject.Predmet.OstaliListFormatedWithAdressOIB_1">
      <item>Nenad Šimunec, Marijanovićev prilaz 13/VIII, 10000 Zagreb punomoćnik sudionika u postupku KRO-GRAD d.o.o.</item>
    </derivirana_varijabla>
  </DomainObject.Predmet.OstaliListFormatedWithAdressOIB>
  <DomainObject.Predmet.OstaliListNazivFormated>
    <izvorni_sadrzaj>
      <item>Nenad Šimunec</item>
    </izvorni_sadrzaj>
    <derivirana_varijabla naziv="DomainObject.Predmet.OstaliListNazivFormated_1">
      <item>Nenad Šimunec</item>
    </derivirana_varijabla>
  </DomainObject.Predmet.OstaliListNazivFormated>
  <DomainObject.Predmet.OstaliListNazivFormatedOIB>
    <izvorni_sadrzaj>
      <item>Nenad Šimunec</item>
    </izvorni_sadrzaj>
    <derivirana_varijabla naziv="DomainObject.Predmet.OstaliListNazivFormatedOIB_1">
      <item>Nenad Šimunec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St-2261/2017-33</izvorni_sadrzaj>
    <derivirana_varijabla naziv="DomainObject.PoslovniBrojDokumenta_1">St-2261/2017-33</derivirana_varijabla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KRO-GRAD d.o.o.</item>
      <item>KRO-GRAD d.o.o.</item>
      <item>Štefica Krofak</item>
      <item>Nenad Šimunec</item>
    </izvorni_sadrzaj>
    <derivirana_varijabla naziv="DomainObject.Predmet.SudioniciListNaziv_1">
      <item>KRO-GRAD d.o.o.</item>
      <item>KRO-GRAD d.o.o.</item>
      <item>Štefica Krofak</item>
      <item>Nenad Šimunec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Marijanovićev prilaz 13/VIII,10000 Zagreb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Marijanovićev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36315052566</item>
      <item>, OIB 36315052566</item>
      <item>, OIB 51564551339</item>
      <item>, OIB null</item>
    </izvorni_sadrzaj>
    <derivirana_varijabla naziv="DomainObject.Predmet.SudioniciListNazivOIB_1">
      <item>, OIB 36315052566</item>
      <item>, OIB 36315052566</item>
      <item>, OIB 51564551339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211</properties:Words>
  <properties:Characters>1052</properties:Characters>
  <properties:Lines>44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2017-11-24T12:06:00Z</dcterms:created>
  <dc:creator>Korisnik</dc:creator>
  <cp:lastModifiedBy>Draženka Prpić</cp:lastModifiedBy>
  <cp:lastPrinted>2017-11-24T12:08:00Z</cp:lastPrinted>
  <dcterms:modified xmlns:xsi="http://www.w3.org/2001/XMLSchema-instance" xsi:type="dcterms:W3CDTF">2017-11-24T12:08:00Z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St-2261/2017-33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