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f041" w14:paraId="639f041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 w:rsidR="00F601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F601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601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601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601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601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601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F6015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9 St-679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F60156">
        <w:rPr>
          <w:rFonts w:cs="Times New Roman" w:eastAsia="Times New Roman" w:hAnsi="Times New Roman" w:ascii="Times New Roman"/>
          <w:sz w:val="24"/>
          <w:szCs w:val="24"/>
          <w:lang w:eastAsia="hr-HR"/>
        </w:rPr>
        <w:t>SELEKTOR društvo s ograničeno odgovornošću za izradu proizvoda od karbonskih, kompozitnih i drugih materijala, Šibenik, Zapadna magistrala bb, MBS:100014367, OIB:33314903508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zahtjeva Financijske agencije - Regionalni centar Split, Podružnica Šibenik, po službenoj dužnosti dana </w:t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>03.veljače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724265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F60156">
        <w:rPr>
          <w:rFonts w:cs="Times New Roman" w:eastAsia="Times New Roman" w:hAnsi="Times New Roman" w:ascii="Times New Roman"/>
          <w:sz w:val="24"/>
          <w:szCs w:val="24"/>
          <w:lang w:eastAsia="hr-HR"/>
        </w:rPr>
        <w:t>SELEKTOR društvo s ograničeno odgovornošću za izradu proizvoda od karbonskih, kompozitnih i drugih materijala, Šibenik, Zapadna magistrala bb, MBS:100014367, OIB:33314903508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>03.veljače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4116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14,40 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>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691242">
        <w:rPr>
          <w:rFonts w:cs="Times New Roman" w:eastAsia="Times New Roman" w:hAnsi="Times New Roman" w:ascii="Times New Roman"/>
          <w:sz w:val="24"/>
          <w:szCs w:val="24"/>
          <w:lang w:eastAsia="hr-HR"/>
        </w:rPr>
        <w:t>Jelenko Lehki iz Zagreba, Pavla Hatza 10, OIB:96068307857.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F60156">
        <w:rPr>
          <w:rFonts w:cs="Times New Roman" w:eastAsia="Times New Roman" w:hAnsi="Times New Roman" w:ascii="Times New Roman"/>
          <w:sz w:val="24"/>
          <w:szCs w:val="24"/>
          <w:lang w:eastAsia="hr-HR"/>
        </w:rPr>
        <w:t>SELEKTOR društvo s ograničeno odgovornošću za izradu proizvoda od karbonskih, kompozitnih i drugih materijala, Šibenik, Zapadna magistrala bb, MBS:100014367, OIB:33314903508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>03.veljače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registar Trgovačkog suda u Zadru, Stalne službe u Šibeniku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3D20BF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 2015. godine zaprimljen je na ovom sudu zahtjev Financijske agencije - Regionalni centar Split, Podružnica Šibenik, za provedbu skraćenog stečajnog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postupka nad dužnikom </w:t>
      </w:r>
      <w:r w:rsidR="002404F6">
        <w:rPr>
          <w:rFonts w:cs="Times New Roman" w:eastAsia="Times New Roman" w:hAnsi="Times New Roman" w:ascii="Times New Roman"/>
          <w:sz w:val="24"/>
          <w:szCs w:val="24"/>
          <w:lang w:eastAsia="hr-HR"/>
        </w:rPr>
        <w:t>DALMATINSKI VALOVI d.o.o. iz Šibenika, Prilaz tvornici 21, MBS:080501012, OIB:29128801127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F60156">
        <w:rPr>
          <w:rFonts w:cs="Times New Roman" w:eastAsia="Times New Roman" w:hAnsi="Times New Roman" w:ascii="Times New Roman"/>
          <w:sz w:val="24"/>
          <w:szCs w:val="24"/>
          <w:lang w:eastAsia="hr-HR"/>
        </w:rPr>
        <w:t>679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751F05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>20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studenog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724265">
        <w:rPr>
          <w:rFonts w:cs="Times New Roman" w:eastAsia="Times New Roman" w:hAnsi="Times New Roman" w:ascii="Times New Roman"/>
          <w:sz w:val="24"/>
          <w:szCs w:val="24"/>
          <w:lang w:eastAsia="hr-HR"/>
        </w:rPr>
        <w:t>03.veljače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D505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1.Predlagatelju FINI, Podružnica Šibenik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Zakonskom zastupniku dužnika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3. Stečajnom upravitelju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e-oglasna ploča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sudski registar,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E7BA7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9BA" w:rsidP="00345FCD" w:rsidR="00EC19BA">
      <w:pPr>
        <w:spacing w:lineRule="auto" w:line="240" w:after="0"/>
      </w:pPr>
      <w:r>
        <w:separator/>
      </w:r>
    </w:p>
  </w:endnote>
  <w:endnote w:id="0" w:type="continuationSeparator">
    <w:p w:rsidRDefault="00EC19BA" w:rsidP="00345FCD" w:rsidR="00EC19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9BA" w:rsidP="00345FCD" w:rsidR="00EC19BA">
      <w:pPr>
        <w:spacing w:lineRule="auto" w:line="240" w:after="0"/>
      </w:pPr>
      <w:r>
        <w:separator/>
      </w:r>
    </w:p>
  </w:footnote>
  <w:footnote w:id="0" w:type="continuationSeparator">
    <w:p w:rsidRDefault="00EC19BA" w:rsidP="00345FCD" w:rsidR="00EC19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33F1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8E7BA7">
      <w:rPr>
        <w:noProof/>
      </w:rPr>
      <w:t>2</w:t>
    </w:r>
    <w:r>
      <w:fldChar w:fldCharType="end"/>
    </w:r>
    <w:r>
      <w:t xml:space="preserve">                            </w:t>
    </w:r>
    <w:r w:rsidR="00F60156">
      <w:t xml:space="preserve">                        9 St-679</w:t>
    </w:r>
    <w:r>
      <w:t>/15</w:t>
    </w:r>
  </w:p>
  <w:p w:rsidRDefault="008E7BA7" w:rsidR="00EB4DE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2404F6"/>
    <w:rsid w:val="00345FCD"/>
    <w:rsid w:val="003752AF"/>
    <w:rsid w:val="003D20BF"/>
    <w:rsid w:val="00411659"/>
    <w:rsid w:val="004E11F8"/>
    <w:rsid w:val="00691242"/>
    <w:rsid w:val="00724265"/>
    <w:rsid w:val="00751F05"/>
    <w:rsid w:val="007F555B"/>
    <w:rsid w:val="008433F1"/>
    <w:rsid w:val="008E7BA7"/>
    <w:rsid w:val="00962C2C"/>
    <w:rsid w:val="00982B22"/>
    <w:rsid w:val="00A27AC8"/>
    <w:rsid w:val="00A3376C"/>
    <w:rsid w:val="00D5054E"/>
    <w:rsid w:val="00EC19BA"/>
    <w:rsid w:val="00EF390B"/>
    <w:rsid w:val="00F60156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4116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65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1165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1165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1165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4116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6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116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116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116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St-679/2015</izvorni_sadrzaj>
    <derivirana_varijabla naziv="DomainObject.Predmet.OznakaBroj_1">St-679/2015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SELEKTOR društvo s ograničenom odgovornošću za izradu proizvoda od karbonskih, kompozitnih i drugih materijala</izvorni_sadrzaj>
    <derivirana_varijabla naziv="DomainObject.Predmet.ProtustrankaFormated_1">  SELEKTOR društvo s ograničenom odgovornošću za izradu proizvoda od karbonskih, kompozitnih i drugih materijala</derivirana_varijabla>
  </DomainObject.Predmet.ProtustrankaFormated>
  <DomainObject.Predmet.ProtustrankaFormatedOIB>
    <izvorni_sadrzaj>  SELEKTOR društvo s ograničenom odgovornošću za izradu proizvoda od karbonskih, kompozitnih i drugih materijala, OIB 33314903508</izvorni_sadrzaj>
    <derivirana_varijabla naziv="DomainObject.Predmet.ProtustrankaFormatedOIB_1">  SELEKTOR društvo s ograničenom odgovornošću za izradu proizvoda od karbonskih, kompozitnih i drugih materijala, OIB 33314903508</derivirana_varijabla>
  </DomainObject.Predmet.ProtustrankaFormatedOIB>
  <DomainObject.Predmet.ProtustrankaFormatedWithAdress>
    <izvorni_sadrzaj> SELEKTOR društvo s ograničenom odgovornošću za izradu proizvoda od karbonskih, kompozitnih i drugih materijala, Zapadna magistrala bb , 22000 Šibenik</izvorni_sadrzaj>
    <derivirana_varijabla naziv="DomainObject.Predmet.ProtustrankaFormatedWithAdress_1"> SELEKTOR društvo s ograničenom odgovornošću za izradu proizvoda od karbonskih, kompozitnih i drugih materijala, Zapadna magistrala bb , 22000 Šibenik</derivirana_varijabla>
  </DomainObject.Predmet.ProtustrankaFormatedWithAdress>
  <DomainObject.Predmet.ProtustrankaFormatedWithAdressOIB>
    <izvorni_sadrzaj> SELEKTOR društvo s ograničenom odgovornošću za izradu proizvoda od karbonskih, kompozitnih i drugih materijala, OIB 33314903508, Zapadna magistrala bb , 22000 Šibenik</izvorni_sadrzaj>
    <derivirana_varijabla naziv="DomainObject.Predmet.ProtustrankaFormatedWithAdressOIB_1"> SELEKTOR društvo s ograničenom odgovornošću za izradu proizvoda od karbonskih, kompozitnih i drugih materijala, OIB 33314903508, Zapadna magistrala bb , 22000 Šibenik</derivirana_varijabla>
  </DomainObject.Predmet.ProtustrankaFormatedWithAdressOIB>
  <DomainObject.Predmet.ProtustrankaWithAdress>
    <izvorni_sadrzaj>SELEKTOR društvo s ograničenom odgovornošću za izradu proizvoda od karbonskih, kompozitnih i drugih materijala Zapadna magistrala bb , 22000 Šibenik</izvorni_sadrzaj>
    <derivirana_varijabla naziv="DomainObject.Predmet.ProtustrankaWithAdress_1">SELEKTOR društvo s ograničenom odgovornošću za izradu proizvoda od karbonskih, kompozitnih i drugih materijala Zapadna magistrala bb , 22000 Šibenik</derivirana_varijabla>
  </DomainObject.Predmet.ProtustrankaWithAdress>
  <DomainObject.Predmet.ProtustrankaWithAdressOIB>
    <izvorni_sadrzaj>SELEKTOR društvo s ograničenom odgovornošću za izradu proizvoda od karbonskih, kompozitnih i drugih materijala, OIB 33314903508, Zapadna magistrala bb , 22000 Šibenik</izvorni_sadrzaj>
    <derivirana_varijabla naziv="DomainObject.Predmet.ProtustrankaWithAdressOIB_1">SELEKTOR društvo s ograničenom odgovornošću za izradu proizvoda od karbonskih, kompozitnih i drugih materijala, OIB 33314903508, Zapadna magistrala bb , 22000 Šibenik</derivirana_varijabla>
  </DomainObject.Predmet.ProtustrankaWithAdressOIB>
  <DomainObject.Predmet.ProtustrankaNazivFormated>
    <izvorni_sadrzaj>SELEKTOR društvo s ograničenom odgovornošću za izradu proizvoda od karbonskih, kompozitnih i drugih materijala</izvorni_sadrzaj>
    <derivirana_varijabla naziv="DomainObject.Predmet.ProtustrankaNazivFormated_1">SELEKTOR društvo s ograničenom odgovornošću za izradu proizvoda od karbonskih, kompozitnih i drugih materijala</derivirana_varijabla>
  </DomainObject.Predmet.ProtustrankaNazivFormated>
  <DomainObject.Predmet.ProtustrankaNazivFormatedOIB>
    <izvorni_sadrzaj>SELEKTOR društvo s ograničenom odgovornošću za izradu proizvoda od karbonskih, kompozitnih i drugih materijala, OIB 33314903508</izvorni_sadrzaj>
    <derivirana_varijabla naziv="DomainObject.Predmet.ProtustrankaNazivFormatedOIB_1">SELEKTOR društvo s ograničenom odgovornošću za izradu proizvoda od karbonskih, kompozitnih i drugih materijala, OIB 33314903508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SELEKTOR društvo s ograničenom odgovornošću za izradu proizvoda od karbonskih, kompozitnih i drugih materijala</item>
    </izvorni_sadrzaj>
    <derivirana_varijabla naziv="DomainObject.Predmet.ProtuStrankaListFormated_1">
      <item>SELEKTOR društvo s ograničenom odgovornošću za izradu proizvoda od karbonskih, kompozitnih i drugih materijala</item>
    </derivirana_varijabla>
  </DomainObject.Predmet.ProtuStrankaListFormated>
  <DomainObject.Predmet.ProtuStrankaListFormatedOIB>
    <izvorni_sadrzaj>
      <item>SELEKTOR društvo s ograničenom odgovornošću za izradu proizvoda od karbonskih, kompozitnih i drugih materijala, OIB 33314903508</item>
    </izvorni_sadrzaj>
    <derivirana_varijabla naziv="DomainObject.Predmet.ProtuStrankaListFormatedOIB_1">
      <item>SELEKTOR društvo s ograničenom odgovornošću za izradu proizvoda od karbonskih, kompozitnih i drugih materijala, OIB 33314903508</item>
    </derivirana_varijabla>
  </DomainObject.Predmet.ProtuStrankaListFormatedOIB>
  <DomainObject.Predmet.ProtuStrankaListFormatedWithAdress>
    <izvorni_sadrzaj>
      <item>SELEKTOR društvo s ograničenom odgovornošću za izradu proizvoda od karbonskih, kompozitnih i drugih materijala, Zapadna magistrala bb , 22000 Šibenik</item>
    </izvorni_sadrzaj>
    <derivirana_varijabla naziv="DomainObject.Predmet.ProtuStrankaListFormatedWithAdress_1">
      <item>SELEKTOR društvo s ograničenom odgovornošću za izradu proizvoda od karbonskih, kompozitnih i drugih materijala, Zapadna magistrala bb , 22000 Šibenik</item>
    </derivirana_varijabla>
  </DomainObject.Predmet.ProtuStrankaListFormatedWithAdress>
  <DomainObject.Predmet.ProtuStrankaListFormatedWithAdressOIB>
    <izvorni_sadrzaj>
      <item>SELEKTOR društvo s ograničenom odgovornošću za izradu proizvoda od karbonskih, kompozitnih i drugih materijala, OIB 33314903508, Zapadna magistrala bb , 22000 Šibenik</item>
    </izvorni_sadrzaj>
    <derivirana_varijabla naziv="DomainObject.Predmet.ProtuStrankaListFormatedWithAdressOIB_1">
      <item>SELEKTOR društvo s ograničenom odgovornošću za izradu proizvoda od karbonskih, kompozitnih i drugih materijala, OIB 33314903508, Zapadna magistrala bb , 22000 Šibenik</item>
    </derivirana_varijabla>
  </DomainObject.Predmet.ProtuStrankaListFormatedWithAdressOIB>
  <DomainObject.Predmet.ProtuStrankaListNazivFormated>
    <izvorni_sadrzaj>
      <item>SELEKTOR društvo s ograničenom odgovornošću za izradu proizvoda od karbonskih, kompozitnih i drugih materijala</item>
    </izvorni_sadrzaj>
    <derivirana_varijabla naziv="DomainObject.Predmet.ProtuStrankaListNazivFormated_1">
      <item>SELEKTOR društvo s ograničenom odgovornošću za izradu proizvoda od karbonskih, kompozitnih i drugih materijala</item>
    </derivirana_varijabla>
  </DomainObject.Predmet.ProtuStrankaListNazivFormated>
  <DomainObject.Predmet.ProtuStrankaListNazivFormatedOIB>
    <izvorni_sadrzaj>
      <item>SELEKTOR društvo s ograničenom odgovornošću za izradu proizvoda od karbonskih, kompozitnih i drugih materijala, OIB 33314903508</item>
    </izvorni_sadrzaj>
    <derivirana_varijabla naziv="DomainObject.Predmet.ProtuStrankaListNazivFormatedOIB_1">
      <item>SELEKTOR društvo s ograničenom odgovornošću za izradu proizvoda od karbonskih, kompozitnih i drugih materijala, OIB 33314903508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SELEKTOR društvo s ograničenom odgovornošću za izradu proizvoda od karbonskih, kompozitnih i drugih materijala</izvorni_sadrzaj>
    <derivirana_varijabla naziv="DomainObject.Predmet.ProtustrankaIDrugi_1">SELEKTOR društvo s ograničenom odgovornošću za izradu proizvoda od karbonskih, kompozitnih i drugih materijala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SELEKTOR društvo s ograničenom odgovornošću za izradu proizvoda od karbonskih, kompozitnih i drugih materijala, OIB 33314903508, Zapadna magistrala bb , 22000 Šibenik</izvorni_sadrzaj>
    <derivirana_varijabla naziv="DomainObject.Predmet.ProtustrankaIDrugiAdressOIB_1">SELEKTOR društvo s ograničenom odgovornošću za izradu proizvoda od karbonskih, kompozitnih i drugih materijala, OIB 33314903508, Zapadna magistrala bb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SELEKTOR društvo s ograničenom odgovornošću za izradu proizvoda od karbonskih, kompozitnih i drugih materijala</item>
    </izvorni_sadrzaj>
    <derivirana_varijabla naziv="DomainObject.Predmet.SudioniciListNaziv_1">
      <item>FINA - Podružnica Šibenik</item>
      <item>SELEKTOR društvo s ograničenom odgovornošću za izradu proizvoda od karbonskih, kompozitnih i drugih materijala</item>
    </derivirana_varijabla>
  </DomainObject.Predmet.SudioniciListNaziv>
  <DomainObject.Predmet.SudioniciListAdressOIB>
    <izvorni_sadrzaj>
      <item>FINA - Podružnica Šibenik, OIB 85821130368, Perivoj L. Marune 1,22000 Šibenik</item>
      <item>SELEKTOR društvo s ograničenom odgovornošću za izradu proizvoda od karbonskih, kompozitnih i drugih materijala, OIB 33314903508, Zapadna magistrala bb ,22000 Šibenik</item>
    </izvorni_sadrzaj>
    <derivirana_varijabla naziv="DomainObject.Predmet.SudioniciListAdressOIB_1">
      <item>FINA - Podružnica Šibenik, OIB 85821130368, Perivoj L. Marune 1,22000 Šibenik</item>
      <item>SELEKTOR društvo s ograničenom odgovornošću za izradu proizvoda od karbonskih, kompozitnih i drugih materijala, OIB 33314903508, Zapadna magistrala bb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33314903508</item>
    </izvorni_sadrzaj>
    <derivirana_varijabla naziv="DomainObject.Predmet.SudioniciListNazivOIB_1">
      <item>, OIB 85821130368</item>
      <item>, OIB 33314903508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2829</properties:Characters>
  <properties:Lines>99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2016-02-03T08:05:00Z</dcterms:created>
  <dc:creator>Joško Livaković</dc:creator>
  <cp:lastModifiedBy>Joško Livaković</cp:lastModifiedBy>
  <dcterms:modified xmlns:xsi="http://www.w3.org/2001/XMLSchema-instance" xsi:type="dcterms:W3CDTF">2016-02-03T13:39:00Z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