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7198" w14:paraId="f327198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DE20A2" w:rsidP="00DE20A2" w:rsidR="00DE20A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HRVATSKA, Ministarstvo financija, Porezna uprava, Područni ured Vukovar, OIB: </w:t>
      </w:r>
      <w:r>
        <w:rPr>
          <w:rStyle w:val="st1"/>
        </w:rPr>
        <w:t>18683136487</w:t>
      </w:r>
      <w:r>
        <w:rPr>
          <w:rStyle w:val="st1"/>
          <w:rFonts w:cs="Arial" w:hAnsi="Arial" w:ascii="Arial"/>
          <w:color w:val="545454"/>
        </w:rPr>
        <w:t xml:space="preserve"> </w:t>
      </w:r>
      <w:r>
        <w:t>koju zastupa Županijsko državno odvjetništvo u Vukovaru, za otvaranje stečajnog postupka nad dužnikom PATRIA SPORT TEAM d.o.o., Vukovar, Trg Republike Hrvatske 4/22, MBS: 030149940, OIB: 81560053719</w:t>
      </w:r>
      <w:r>
        <w:rPr>
          <w:color w:val="000000"/>
        </w:rPr>
        <w:t>, dana 18. rujna 2018. godine</w:t>
      </w:r>
    </w:p>
    <w:p w:rsidRDefault="00A8492D" w:rsidP="00A8492D" w:rsidR="00A8492D">
      <w:pPr>
        <w:jc w:val="both"/>
      </w:pPr>
    </w:p>
    <w:p w:rsidRDefault="00A8492D" w:rsidP="00A8492D" w:rsidR="00A8492D">
      <w:pPr>
        <w:jc w:val="center"/>
      </w:pPr>
      <w:r>
        <w:t>r i j e š i o  j e</w:t>
      </w:r>
    </w:p>
    <w:p w:rsidRDefault="00A8492D" w:rsidP="00A8492D" w:rsidR="00A8492D">
      <w:pPr>
        <w:jc w:val="center"/>
      </w:pPr>
      <w:r>
        <w:tab/>
      </w:r>
      <w:r>
        <w:tab/>
      </w:r>
    </w:p>
    <w:p w:rsidRDefault="00A8492D" w:rsidP="00A8492D" w:rsidR="00A8492D">
      <w:pPr>
        <w:jc w:val="center"/>
      </w:pPr>
      <w:r>
        <w:tab/>
      </w:r>
      <w:r>
        <w:tab/>
      </w:r>
      <w:r>
        <w:tab/>
      </w:r>
    </w:p>
    <w:p w:rsidRDefault="00A8492D" w:rsidP="00A8492D" w:rsidR="00A8492D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B0108">
        <w:t>PATRIA SPORT TEAM d.o.o., Vukovar, Trg Republike Hrvatske 4/22, MBS: 030149940, OIB: 81560053719</w:t>
      </w:r>
      <w:r>
        <w:t>, za dan</w:t>
      </w:r>
    </w:p>
    <w:p w:rsidRDefault="00A8492D" w:rsidP="00A8492D" w:rsidR="00A8492D">
      <w:pPr>
        <w:jc w:val="both"/>
      </w:pPr>
    </w:p>
    <w:p w:rsidRDefault="00EB0108" w:rsidP="00A8492D" w:rsidR="00A8492D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listopad 2018. u 10,0</w:t>
      </w:r>
      <w:r w:rsidR="00A8492D">
        <w:rPr>
          <w:b/>
          <w:u w:val="single"/>
        </w:rPr>
        <w:t>0 sati</w:t>
      </w:r>
    </w:p>
    <w:p w:rsidRDefault="00A8492D" w:rsidP="00A8492D" w:rsidR="00A8492D">
      <w:pPr>
        <w:jc w:val="center"/>
      </w:pPr>
    </w:p>
    <w:p w:rsidRDefault="00A8492D" w:rsidP="00A8492D" w:rsidR="00A8492D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A8492D" w:rsidP="00A8492D" w:rsidR="00A8492D"/>
    <w:p w:rsidRDefault="00A8492D" w:rsidP="00A8492D" w:rsidR="00A8492D"/>
    <w:p w:rsidRDefault="00A8492D" w:rsidP="00A8492D" w:rsidR="00A8492D">
      <w:r>
        <w:t>Na ročište se pozivaju:</w:t>
      </w:r>
    </w:p>
    <w:p w:rsidRDefault="00A8492D" w:rsidP="00A8492D" w:rsidR="00A8492D">
      <w:pPr>
        <w:jc w:val="both"/>
      </w:pPr>
      <w:r>
        <w:t xml:space="preserve">-ŽDO GUO </w:t>
      </w:r>
      <w:r w:rsidR="00FC6C17">
        <w:t>Vukovar</w:t>
      </w:r>
      <w:r>
        <w:t xml:space="preserve"> </w:t>
      </w:r>
    </w:p>
    <w:p w:rsidRDefault="00A8492D" w:rsidP="00FC6C17" w:rsidR="00FC6C17" w:rsidRPr="00FC6C17">
      <w:pPr>
        <w:jc w:val="both"/>
        <w:rPr>
          <w:color w:val="000000"/>
        </w:rPr>
      </w:pPr>
      <w:r>
        <w:t>-</w:t>
      </w:r>
      <w:r w:rsidR="00FC6C17" w:rsidRPr="00FC6C17">
        <w:rPr>
          <w:color w:val="000000"/>
        </w:rPr>
        <w:t>Luka Došen – zakonski zastupnik društva BENIGNE d.o.o. Zagreb</w:t>
      </w:r>
    </w:p>
    <w:p w:rsidRDefault="00A8492D" w:rsidP="00A8492D" w:rsidR="00A8492D">
      <w:pPr>
        <w:jc w:val="both"/>
      </w:pPr>
    </w:p>
    <w:p w:rsidRDefault="00A8492D" w:rsidP="00A8492D" w:rsidR="00A8492D">
      <w:pPr>
        <w:jc w:val="both"/>
      </w:pPr>
    </w:p>
    <w:p w:rsidRDefault="00C1071A" w:rsidP="00A8492D" w:rsidR="00C1071A">
      <w:pPr>
        <w:jc w:val="both"/>
      </w:pPr>
    </w:p>
    <w:p w:rsidRDefault="00A8492D" w:rsidP="00A8492D" w:rsidR="00A8492D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FC6C17">
        <w:t>18</w:t>
      </w:r>
      <w:r w:rsidR="00D2143C">
        <w:t>. rujna</w:t>
      </w:r>
      <w:r>
        <w:t xml:space="preserve"> 2018. </w:t>
      </w:r>
    </w:p>
    <w:p w:rsidRDefault="0022068D" w:rsidP="00A8492D" w:rsidR="0022068D">
      <w:pPr>
        <w:jc w:val="both"/>
      </w:pPr>
    </w:p>
    <w:p w:rsidRDefault="00A8492D" w:rsidP="00C5392B" w:rsidR="00A8492D">
      <w:pPr>
        <w:jc w:val="both"/>
      </w:pPr>
    </w:p>
    <w:p w:rsidRDefault="00A8492D" w:rsidP="00A8492D" w:rsidR="00A8492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 w:rsidR="003F3DD3">
        <w:rPr>
          <w:b w:val="false"/>
          <w:bCs w:val="false"/>
        </w:rPr>
        <w:t xml:space="preserve"> </w:t>
      </w:r>
      <w:r>
        <w:rPr>
          <w:b w:val="false"/>
          <w:bCs w:val="false"/>
        </w:rPr>
        <w:t>STEČAJNI SUDAC:</w:t>
      </w:r>
    </w:p>
    <w:p w:rsidRDefault="00A8492D" w:rsidP="00A8492D" w:rsidR="00A849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A8492D" w:rsidP="00A8492D" w:rsidR="00A8492D">
      <w:pPr>
        <w:jc w:val="both"/>
      </w:pPr>
    </w:p>
    <w:p w:rsidRDefault="00A8492D" w:rsidP="00A8492D" w:rsidR="00A8492D">
      <w:pPr>
        <w:jc w:val="both"/>
      </w:pPr>
      <w:r>
        <w:t>Zapisničar: Danijela Špeletić</w:t>
      </w:r>
    </w:p>
    <w:p w:rsidRDefault="00EC7CBD" w:rsidP="00A8492D" w:rsidR="00EC7CBD">
      <w:pPr>
        <w:jc w:val="both"/>
      </w:pPr>
    </w:p>
    <w:p w:rsidRDefault="0022068D" w:rsidP="00A8492D" w:rsidR="0022068D">
      <w:pPr>
        <w:jc w:val="both"/>
      </w:pPr>
    </w:p>
    <w:p w:rsidRDefault="00A8492D" w:rsidP="00A8492D" w:rsidR="00A8492D">
      <w:pPr>
        <w:jc w:val="both"/>
      </w:pPr>
      <w:r>
        <w:t>DNA:</w:t>
      </w:r>
    </w:p>
    <w:p w:rsidRDefault="00A8492D" w:rsidP="00A8492D" w:rsidR="00A8492D" w:rsidRPr="0028336D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proofErr w:type="spellStart"/>
      <w:r w:rsidRPr="0028336D">
        <w:rPr>
          <w:color w:val="000000"/>
        </w:rPr>
        <w:t>eOgl</w:t>
      </w:r>
      <w:proofErr w:type="spellEnd"/>
      <w:r w:rsidRPr="0028336D">
        <w:rPr>
          <w:color w:val="000000"/>
        </w:rPr>
        <w:t>. ploča</w:t>
      </w:r>
    </w:p>
    <w:p w:rsidRDefault="00FC6C17" w:rsidP="00A8492D" w:rsidR="00A8492D">
      <w:pPr>
        <w:pStyle w:val="Odlomakpopisa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R 18.10.2018. u 10,00 sati</w:t>
      </w:r>
    </w:p>
    <w:p w:rsidRDefault="00687A19" w:rsidP="00A8492D" w:rsidR="00687A19">
      <w:pPr>
        <w:ind w:firstLine="708"/>
        <w:jc w:val="both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AB2" w:rsidR="005C6AB2">
      <w:r>
        <w:separator/>
      </w:r>
    </w:p>
  </w:endnote>
  <w:endnote w:id="0" w:type="continuationSeparator">
    <w:p w:rsidRDefault="005C6AB2" w:rsidR="005C6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AB2" w:rsidR="005C6AB2">
      <w:r>
        <w:separator/>
      </w:r>
    </w:p>
  </w:footnote>
  <w:footnote w:id="0" w:type="continuationSeparator">
    <w:p w:rsidRDefault="005C6AB2" w:rsidR="005C6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3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4AC7" w:rsidP="00E74AC7" w:rsidR="00E74AC7">
    <w:pPr>
      <w:jc w:val="right"/>
    </w:pPr>
    <w:r>
      <w:t>7 St-238/18-28</w:t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A5F" w:rsidP="009A3A5F" w:rsidR="009A3A5F">
    <w:pPr>
      <w:jc w:val="right"/>
    </w:pPr>
    <w:r>
      <w:t>7 St-</w:t>
    </w:r>
    <w:r w:rsidR="00E74AC7">
      <w:t>238</w:t>
    </w:r>
    <w:r>
      <w:t>/18-</w:t>
    </w:r>
    <w:r w:rsidR="00E74AC7">
      <w:t>28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2068D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8336D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3F3DD3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C6AB2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53CF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92B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0A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74AC7"/>
    <w:rsid w:val="00E8111A"/>
    <w:rsid w:val="00E920EE"/>
    <w:rsid w:val="00E93FB9"/>
    <w:rsid w:val="00E948EE"/>
    <w:rsid w:val="00EA348E"/>
    <w:rsid w:val="00EB0108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C17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4AC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3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53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3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3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3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4AC7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3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53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3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3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3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300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 zastupanog po punomoćniku Krešimir Mijatović</izvorni_sadrzaj>
    <derivirana_varijabla naziv="DomainObject.Predmet.ProtustrankaFormated_1">  PATRIA SPORT TEAM d.o.o. za trgovinu i usluge zastupanog po punomoćniku Krešimir Mijatović</derivirana_varijabla>
  </DomainObject.Predmet.ProtustrankaFormated>
  <DomainObject.Predmet.ProtustrankaFormatedOIB>
    <izvorni_sadrzaj>  PATRIA SPORT TEAM d.o.o. za trgovinu i usluge, OIB 81560053719 zastupanog po punomoćniku Krešimir Mijatović</izvorni_sadrzaj>
    <derivirana_varijabla naziv="DomainObject.Predmet.ProtustrankaFormatedOIB_1">  PATRIA SPORT TEAM d.o.o. za trgovinu i usluge, OIB 81560053719 zastupanog po punomoćniku Krešimir Mijatović</derivirana_varijabla>
  </DomainObject.Predmet.ProtustrankaFormatedOIB>
  <DomainObject.Predmet.ProtustrankaFormatedWithAdress>
    <izvorni_sadrzaj> PATRIA SPORT TEAM d.o.o. za trgovinu i usluge, Trg Republike Hrvatske 4/22, 32000 Vukovar zastupanog po punomoćniku Krešimir Mijatović</izvorni_sadrzaj>
    <derivirana_varijabla naziv="DomainObject.Predmet.ProtustrankaFormatedWithAdress_1"> PATRIA SPORT TEAM d.o.o. za trgovinu i usluge, Trg Republike Hrvatske 4/22, 32000 Vukovar zastupanog po punomoćniku Krešimir Mijatović</derivirana_varijabla>
  </DomainObject.Predmet.ProtustrankaFormatedWithAdress>
  <DomainObject.Predmet.ProtustrankaFormatedWithAdressOIB>
    <izvorni_sadrzaj> PATRIA SPORT TEAM d.o.o. za trgovinu i usluge, OIB 81560053719, Trg Republike Hrvatske 4/22, 32000 Vukovar zastupanog po punomoćniku Krešimir Mijatović</izvorni_sadrzaj>
    <derivirana_varijabla naziv="DomainObject.Predmet.ProtustrankaFormatedWithAdressOIB_1"> PATRIA SPORT TEAM d.o.o. za trgovinu i usluge, OIB 81560053719, Trg Republike Hrvatske 4/22, 32000 Vukovar zastupanog po punomoćniku Krešimir Mijatović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 zastupanog po punomoćniku Krešimir Mijatović</item>
    </izvorni_sadrzaj>
    <derivirana_varijabla naziv="DomainObject.Predmet.ProtuStrankaListFormated_1">
      <item>PATRIA SPORT TEAM d.o.o. za trgovinu i usluge zastupanog po punomoćniku Krešimir Mijatović</item>
    </derivirana_varijabla>
  </DomainObject.Predmet.ProtuStrankaListFormated>
  <DomainObject.Predmet.ProtuStrankaListFormatedOIB>
    <izvorni_sadrzaj>
      <item>PATRIA SPORT TEAM d.o.o. za trgovinu i usluge, OIB 81560053719 zastupanog po punomoćniku Krešimir Mijatović</item>
    </izvorni_sadrzaj>
    <derivirana_varijabla naziv="DomainObject.Predmet.ProtuStrankaListFormatedOIB_1">
      <item>PATRIA SPORT TEAM d.o.o. za trgovinu i usluge, OIB 81560053719 zastupanog po punomoćniku Krešimir Mijatović</item>
    </derivirana_varijabla>
  </DomainObject.Predmet.ProtuStrankaListFormatedOIB>
  <DomainObject.Predmet.ProtuStrankaListFormatedWithAdress>
    <izvorni_sadrzaj>
      <item>PATRIA SPORT TEAM d.o.o. za trgovinu i usluge, Trg Republike Hrvatske 4/22, 32000 Vukovar zastupanog po punomoćniku Krešimir Mijatović</item>
    </izvorni_sadrzaj>
    <derivirana_varijabla naziv="DomainObject.Predmet.ProtuStrankaListFormatedWithAdress_1">
      <item>PATRIA SPORT TEAM d.o.o. za trgovinu i usluge, Trg Republike Hrvatske 4/22, 32000 Vukovar zastupanog po punomoćniku Krešimir Mijatović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 zastupanog po punomoćniku Krešimir Mijatović</item>
    </izvorni_sadrzaj>
    <derivirana_varijabla naziv="DomainObject.Predmet.ProtuStrankaListFormatedWithAdressOIB_1">
      <item>PATRIA SPORT TEAM d.o.o. za trgovinu i usluge, OIB 81560053719, Trg Republike Hrvatske 4/22, 32000 Vukovar zastupanog po punomoćniku Krešimir Mijatović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>
      <item>Županijsko državno odvjetništvo u Vukovaru</item>
      <item>Krešimir Mijatović punomoćnik sudionika u postupku PATRIA SPORT TEAM d.o.o. za trgovinu i usluge</item>
    </izvorni_sadrzaj>
    <derivirana_varijabla naziv="DomainObject.Predmet.OstaliListFormated_1">
      <item>Županijsko državno odvjetništvo u Vukovaru</item>
      <item>Krešimir Mijatović punomoćnik sudionika u postupku PATRIA SPORT TEAM d.o.o. za trgovinu i usluge</item>
    </derivirana_varijabla>
  </DomainObject.Predmet.OstaliListFormated>
  <DomainObject.Predmet.OstaliListFormatedOIB>
    <izvorni_sadrzaj>
      <item>Županijsko državno odvjetništvo u Vukovaru, OIB 81618487055</item>
      <item>Krešimir Mijatović, OIB 29938338289 punomoćnik sudionika u postupku PATRIA SPORT TEAM d.o.o. za trgovinu i usluge</item>
    </izvorni_sadrzaj>
    <derivirana_varijabla naziv="DomainObject.Predmet.OstaliListFormatedOIB_1">
      <item>Županijsko državno odvjetništvo u Vukovaru, OIB 81618487055</item>
      <item>Krešimir Mijatović, OIB 29938338289 punomoćnik sudionika u postupku PATRIA SPORT TEAM d.o.o. za trgovinu i usluge</item>
    </derivirana_varijabla>
  </DomainObject.Predmet.OstaliListFormatedOIB>
  <DomainObject.Predmet.OstaliListFormatedWithAdress>
    <izvorni_sadrzaj>
      <item>Županijsko državno odvjetništvo u Vukovaru, Ulica Andrije Hebranga 2, 32000 Vukovar</item>
      <item>Krešimir Mijatović, Dominika Andrijaševića 35, 10000 Zagreb punomoćnik sudionika u postupku PATRIA SPORT TEAM d.o.o. za trgovinu i usluge</item>
    </izvorni_sadrzaj>
    <derivirana_varijabla naziv="DomainObject.Predmet.OstaliListFormatedWithAdress_1">
      <item>Županijsko državno odvjetništvo u Vukovaru, Ulica Andrije Hebranga 2, 32000 Vukovar</item>
      <item>Krešimir Mijatović, Dominika Andrijaševića 35, 10000 Zagreb punomoćnik sudionika u postupku PATRIA SPORT TEAM d.o.o.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</izvorni_sadrzaj>
    <derivirana_varijabla naziv="DomainObject.Predmet.OstaliListFormatedWithAdressOIB_1">
      <item>Županijsko državno odvjetništvo u Vukovaru, OIB 81618487055, Ulica Andrije Hebranga 2, 32000 Vukovar</item>
      <item>Krešimir Mijatović, OIB 29938338289, Dominika Andrijaševića 35, 10000 Zagreb punomoćnik sudionika u postupku PATRIA SPORT TEAM d.o.o. za trgovinu i usluge</item>
    </derivirana_varijabla>
  </DomainObject.Predmet.OstaliListFormatedWithAdressOIB>
  <DomainObject.Predmet.OstaliListNazivFormated>
    <izvorni_sadrzaj>
      <item>Županijsko državno odvjetništvo u Vukovaru</item>
      <item>Krešimir Mijatović</item>
    </izvorni_sadrzaj>
    <derivirana_varijabla naziv="DomainObject.Predmet.OstaliListNazivFormated_1">
      <item>Županijsko državno odvjetništvo u Vukovaru</item>
      <item>Krešimir Mijatović</item>
    </derivirana_varijabla>
  </DomainObject.Predmet.OstaliListNazivFormated>
  <DomainObject.Predmet.OstaliListNazivFormatedOIB>
    <izvorni_sadrzaj>
      <item>Županijsko državno odvjetništvo u Vukovaru, OIB 81618487055</item>
      <item>Krešimir Mijatović, OIB 29938338289</item>
    </izvorni_sadrzaj>
    <derivirana_varijabla naziv="DomainObject.Predmet.OstaliListNazivFormatedOIB_1">
      <item>Županijsko državno odvjetništvo u Vukovaru, OIB 81618487055</item>
      <item>Krešimir Mijatović, OIB 29938338289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  <item>Županijsko državno odvjetništvo u Vukovaru</item>
      <item>Krešimir Mijatović</item>
    </izvorni_sadrzaj>
    <derivirana_varijabla naziv="DomainObject.Predmet.SudioniciListNaziv_1">
      <item>PATRIA SPORT TEAM d.o.o. za trgovinu i usluge</item>
      <item>RH MF PU PODRUČNI URED VUKOVAR</item>
      <item>Županijsko državno odvjetništvo u Vukovaru</item>
      <item>Krešimir Mijatović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  <item>Županijsko državno odvjetništvo u Vukovaru, OIB 81618487055, Ulica Andrije Hebranga 2,32000 Vukovar</item>
      <item>Krešimir Mijatović, OIB 29938338289, Dominika Andrijaševića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  <item>, OIB 81618487055</item>
      <item>, OIB 29938338289</item>
    </izvorni_sadrzaj>
    <derivirana_varijabla naziv="DomainObject.Predmet.SudioniciListNazivOIB_1">
      <item>, OIB 81560053719</item>
      <item>, OIB 18683136487</item>
      <item>, OIB 81618487055</item>
      <item>, OIB 29938338289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6509C-E735-40F2-9A49-AA2E4CC0F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176</properties:Words>
  <properties:Characters>981</properties:Characters>
  <properties:Lines>47</properties:Lines>
  <properties:Paragraphs>19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2018-09-06T11:35:00Z</cp:lastPrinted>
  <dcterms:modified xmlns:xsi="http://www.w3.org/2001/XMLSchema-instance" xsi:type="dcterms:W3CDTF">2018-09-18T12:19:00Z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(238-18 (-28) PATRIA SPORT TEAM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