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ecff" w14:paraId="1acecff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D87934">
        <w:rPr>
          <w:rFonts w:hAnsi="Times New Roman" w:ascii="Times New Roman"/>
          <w:sz w:val="22"/>
          <w:szCs w:val="22"/>
          <w:lang w:val="hr-HR"/>
        </w:rPr>
        <w:t xml:space="preserve"> URLIĆ-DARD d.o.o. " u likvidaciji", Dubrovnik, P. Bakića 9, OIB: 27878934039</w:t>
      </w:r>
      <w:r w:rsidR="00B5660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>dana</w:t>
      </w:r>
      <w:r w:rsidR="00D87934">
        <w:rPr>
          <w:rFonts w:hAnsi="Times New Roman" w:ascii="Times New Roman"/>
          <w:sz w:val="22"/>
          <w:szCs w:val="22"/>
          <w:lang w:val="hr-HR"/>
        </w:rPr>
        <w:t xml:space="preserve"> 23.</w:t>
      </w:r>
      <w:r w:rsidR="00235D69">
        <w:rPr>
          <w:rFonts w:hAnsi="Times New Roman" w:ascii="Times New Roman"/>
          <w:sz w:val="22"/>
          <w:szCs w:val="22"/>
          <w:lang w:val="hr-HR"/>
        </w:rPr>
        <w:t xml:space="preserve">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D87934">
        <w:rPr>
          <w:rFonts w:hAnsi="Times New Roman" w:ascii="Times New Roman"/>
          <w:sz w:val="22"/>
          <w:szCs w:val="22"/>
        </w:rPr>
        <w:t>URLIĆ-DARD d.o.o. " u likvidaciji", Dubrovnik, P. Bakića 9, OIB: 27878934039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D87934">
        <w:rPr>
          <w:rFonts w:hAnsi="Times New Roman" w:ascii="Times New Roman"/>
          <w:sz w:val="22"/>
          <w:szCs w:val="22"/>
        </w:rPr>
        <w:t>23</w:t>
      </w:r>
      <w:r w:rsidR="00235D69">
        <w:rPr>
          <w:rFonts w:hAnsi="Times New Roman" w:ascii="Times New Roman"/>
          <w:sz w:val="22"/>
          <w:szCs w:val="22"/>
        </w:rPr>
        <w:t xml:space="preserve">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D87934">
        <w:rPr>
          <w:rFonts w:hAnsi="Times New Roman" w:ascii="Times New Roman"/>
          <w:sz w:val="22"/>
          <w:szCs w:val="22"/>
        </w:rPr>
        <w:t>0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653C0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Lovretska 10.,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E653C0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87934">
        <w:rPr>
          <w:rFonts w:hAnsi="Times New Roman" w:ascii="Times New Roman"/>
          <w:sz w:val="22"/>
          <w:szCs w:val="22"/>
          <w:lang w:val="hr-HR"/>
        </w:rPr>
        <w:t>URLIĆ-DARD d.o.o. " u likvidaciji", Dubrovnik, P. Bakića 9, OIB: 27878934039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8065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065F">
        <w:rPr>
          <w:rFonts w:hAnsi="Times New Roman" w:ascii="Times New Roman"/>
          <w:sz w:val="22"/>
          <w:szCs w:val="22"/>
          <w:lang w:val="hr-HR"/>
        </w:rPr>
        <w:t>listopada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8065F">
        <w:rPr>
          <w:rFonts w:hAnsi="Times New Roman" w:ascii="Times New Roman"/>
          <w:sz w:val="22"/>
          <w:szCs w:val="22"/>
          <w:lang w:val="hr-HR"/>
        </w:rPr>
        <w:t>15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8065F">
        <w:rPr>
          <w:rFonts w:hAnsi="Times New Roman" w:ascii="Times New Roman"/>
          <w:sz w:val="22"/>
          <w:szCs w:val="22"/>
          <w:lang w:val="hr-HR"/>
        </w:rPr>
        <w:t>ožujka</w:t>
      </w:r>
      <w:r w:rsidR="0077202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D87934">
        <w:rPr>
          <w:rFonts w:hAnsi="Times New Roman" w:ascii="Times New Roman"/>
          <w:b/>
          <w:sz w:val="22"/>
          <w:szCs w:val="22"/>
          <w:lang w:val="hr-HR"/>
        </w:rPr>
        <w:t>Dubrovniku, 23</w:t>
      </w:r>
      <w:r w:rsidR="00235D69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735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8065F">
      <w:rPr>
        <w:rFonts w:hAnsi="Times New Roman" w:ascii="Times New Roman"/>
        <w:b/>
        <w:sz w:val="22"/>
        <w:szCs w:val="22"/>
        <w:lang w:val="hr-HR"/>
      </w:rPr>
      <w:t>651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8065F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8065F">
      <w:rPr>
        <w:rFonts w:hAnsi="Times New Roman" w:ascii="Times New Roman"/>
        <w:b/>
        <w:sz w:val="22"/>
        <w:szCs w:val="22"/>
        <w:lang w:val="hr-HR"/>
      </w:rPr>
      <w:t>651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8065F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6F4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C0765"/>
    <w:rsid w:val="001D5D39"/>
    <w:rsid w:val="00214E95"/>
    <w:rsid w:val="002169D1"/>
    <w:rsid w:val="00235D69"/>
    <w:rsid w:val="002669D9"/>
    <w:rsid w:val="0028065F"/>
    <w:rsid w:val="00281CBA"/>
    <w:rsid w:val="002A2323"/>
    <w:rsid w:val="002B65BB"/>
    <w:rsid w:val="002E46D4"/>
    <w:rsid w:val="002F3D54"/>
    <w:rsid w:val="002F547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6624A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18C5"/>
    <w:rsid w:val="008426E8"/>
    <w:rsid w:val="00860D18"/>
    <w:rsid w:val="00862FDD"/>
    <w:rsid w:val="00867F16"/>
    <w:rsid w:val="0087351C"/>
    <w:rsid w:val="008767D3"/>
    <w:rsid w:val="00877297"/>
    <w:rsid w:val="00890133"/>
    <w:rsid w:val="00893721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10858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56607"/>
    <w:rsid w:val="00B63F82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6DCF"/>
    <w:rsid w:val="00D57391"/>
    <w:rsid w:val="00D648F2"/>
    <w:rsid w:val="00D84BE9"/>
    <w:rsid w:val="00D87934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653C0"/>
    <w:rsid w:val="00E81ADF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URLIĆ-DARD d.o.o. za trgovinu, turizam i ugostiteljstvo - "u likvidaciji"</izvorni_sadrzaj>
    <derivirana_varijabla naziv="DomainObject.Predmet.ProtustrankaFormated_1">  URLIĆ-DARD d.o.o. za trgovinu, turizam i ugostiteljstvo - "u likvidaciji"</derivirana_varijabla>
  </DomainObject.Predmet.ProtustrankaFormated>
  <DomainObject.Predmet.ProtustrankaFormatedOIB>
    <izvorni_sadrzaj>  URLIĆ-DARD d.o.o. za trgovinu, turizam i ugostiteljstvo - "u likvidaciji", OIB 27878934039</izvorni_sadrzaj>
    <derivirana_varijabla naziv="DomainObject.Predmet.ProtustrankaFormatedOIB_1">  URLIĆ-DARD d.o.o. za trgovinu, turizam i ugostiteljstvo - "u likvidaciji", OIB 27878934039</derivirana_varijabla>
  </DomainObject.Predmet.ProtustrankaFormatedOIB>
  <DomainObject.Predmet.ProtustrankaFormatedWithAdress>
    <izvorni_sadrzaj> URLIĆ-DARD d.o.o. za trgovinu, turizam i ugostiteljstvo - "u likvidaciji", P. Bakića 9, 20000 Dubrovnik</izvorni_sadrzaj>
    <derivirana_varijabla naziv="DomainObject.Predmet.ProtustrankaFormatedWithAdress_1"> URLIĆ-DARD d.o.o. za trgovinu, turizam i ugostiteljstvo - "u likvidaciji", P. Bakića 9, 20000 Dubrovnik</derivirana_varijabla>
  </DomainObject.Predmet.ProtustrankaFormatedWithAdress>
  <DomainObject.Predmet.ProtustrankaFormatedWithAdressOIB>
    <izvorni_sadrzaj> URLIĆ-DARD d.o.o. za trgovinu, turizam i ugostiteljstvo - "u likvidaciji", OIB 27878934039, P. Bakića 9, 20000 Dubrovnik</izvorni_sadrzaj>
    <derivirana_varijabla naziv="DomainObject.Predmet.ProtustrankaFormatedWithAdressOIB_1"> URLIĆ-DARD d.o.o. za trgovinu, turizam i ugostiteljstvo - "u likvidaciji", OIB 27878934039, P. Bakića 9, 20000 Dubrovnik</derivirana_varijabla>
  </DomainObject.Predmet.ProtustrankaFormatedWithAdressOIB>
  <DomainObject.Predmet.ProtustrankaWithAdress>
    <izvorni_sadrzaj>URLIĆ-DARD d.o.o. za trgovinu, turizam i ugostiteljstvo - "u likvidaciji" P. Bakića 9, 20000 Dubrovnik</izvorni_sadrzaj>
    <derivirana_varijabla naziv="DomainObject.Predmet.ProtustrankaWithAdress_1">URLIĆ-DARD d.o.o. za trgovinu, turizam i ugostiteljstvo - "u likvidaciji" P. Bakića 9, 20000 Dubrovnik</derivirana_varijabla>
  </DomainObject.Predmet.ProtustrankaWithAdress>
  <DomainObject.Predmet.ProtustrankaWithAdressOIB>
    <izvorni_sadrzaj>URLIĆ-DARD d.o.o. za trgovinu, turizam i ugostiteljstvo - "u likvidaciji", OIB 27878934039, P. Bakića 9, 20000 Dubrovnik</izvorni_sadrzaj>
    <derivirana_varijabla naziv="DomainObject.Predmet.ProtustrankaWithAdressOIB_1">URLIĆ-DARD d.o.o. za trgovinu, turizam i ugostiteljstvo - "u likvidaciji", OIB 27878934039, P. Bakića 9, 20000 Dubrovnik</derivirana_varijabla>
  </DomainObject.Predmet.ProtustrankaWithAdressOIB>
  <DomainObject.Predmet.ProtustrankaNazivFormated>
    <izvorni_sadrzaj>URLIĆ-DARD d.o.o. za trgovinu, turizam i ugostiteljstvo - "u likvidaciji"</izvorni_sadrzaj>
    <derivirana_varijabla naziv="DomainObject.Predmet.ProtustrankaNazivFormated_1">URLIĆ-DARD d.o.o. za trgovinu, turizam i ugostiteljstvo - "u likvidaciji"</derivirana_varijabla>
  </DomainObject.Predmet.ProtustrankaNazivFormated>
  <DomainObject.Predmet.ProtustrankaNazivFormatedOIB>
    <izvorni_sadrzaj>URLIĆ-DARD d.o.o. za trgovinu, turizam i ugostiteljstvo - "u likvidaciji", OIB 27878934039</izvorni_sadrzaj>
    <derivirana_varijabla naziv="DomainObject.Predmet.ProtustrankaNazivFormatedOIB_1">URLIĆ-DARD d.o.o. za trgovinu, turizam i ugostiteljstvo - "u likvidaciji", OIB 27878934039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365586.02</izvorni_sadrzaj>
    <derivirana_varijabla naziv="DomainObject.Predmet.TrenutnaVrijednost_1">365586.02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URLIĆ-DARD d.o.o. za trgovinu, turizam i ugostiteljstvo - "u likvidaciji"</item>
    </izvorni_sadrzaj>
    <derivirana_varijabla naziv="DomainObject.Predmet.ProtuStrankaListFormated_1">
      <item>URLIĆ-DARD d.o.o. za trgovinu, turizam i ugostiteljstvo - "u likvidaciji"</item>
    </derivirana_varijabla>
  </DomainObject.Predmet.ProtuStrankaListFormated>
  <DomainObject.Predmet.ProtuStrankaListFormatedOIB>
    <izvorni_sadrzaj>
      <item>URLIĆ-DARD d.o.o. za trgovinu, turizam i ugostiteljstvo - "u likvidaciji", OIB 27878934039</item>
    </izvorni_sadrzaj>
    <derivirana_varijabla naziv="DomainObject.Predmet.ProtuStrankaListFormatedOIB_1">
      <item>URLIĆ-DARD d.o.o. za trgovinu, turizam i ugostiteljstvo - "u likvidaciji", OIB 27878934039</item>
    </derivirana_varijabla>
  </DomainObject.Predmet.ProtuStrankaListFormatedOIB>
  <DomainObject.Predmet.ProtuStrankaListFormatedWithAdress>
    <izvorni_sadrzaj>
      <item>URLIĆ-DARD d.o.o. za trgovinu, turizam i ugostiteljstvo - "u likvidaciji", P. Bakića 9, 20000 Dubrovnik</item>
    </izvorni_sadrzaj>
    <derivirana_varijabla naziv="DomainObject.Predmet.ProtuStrankaListFormatedWithAdress_1">
      <item>URLIĆ-DARD d.o.o. za trgovinu, turizam i ugostiteljstvo - "u likvidaciji", P. Bakića 9, 20000 Dubrovnik</item>
    </derivirana_varijabla>
  </DomainObject.Predmet.ProtuStrankaListFormatedWithAdress>
  <DomainObject.Predmet.ProtuStrankaListFormatedWithAdressOIB>
    <izvorni_sadrzaj>
      <item>URLIĆ-DARD d.o.o. za trgovinu, turizam i ugostiteljstvo - "u likvidaciji", OIB 27878934039, P. Bakića 9, 20000 Dubrovnik</item>
    </izvorni_sadrzaj>
    <derivirana_varijabla naziv="DomainObject.Predmet.ProtuStrankaListFormatedWithAdressOIB_1">
      <item>URLIĆ-DARD d.o.o. za trgovinu, turizam i ugostiteljstvo - "u likvidaciji", OIB 27878934039, P. Bakića 9, 20000 Dubrovnik</item>
    </derivirana_varijabla>
  </DomainObject.Predmet.ProtuStrankaListFormatedWithAdressOIB>
  <DomainObject.Predmet.ProtuStrankaListNazivFormated>
    <izvorni_sadrzaj>
      <item>URLIĆ-DARD d.o.o. za trgovinu, turizam i ugostiteljstvo - "u likvidaciji"</item>
    </izvorni_sadrzaj>
    <derivirana_varijabla naziv="DomainObject.Predmet.ProtuStrankaListNazivFormated_1">
      <item>URLIĆ-DARD d.o.o. za trgovinu, turizam i ugostiteljstvo - "u likvidaciji"</item>
    </derivirana_varijabla>
  </DomainObject.Predmet.ProtuStrankaListNazivFormated>
  <DomainObject.Predmet.ProtuStrankaListNazivFormatedOIB>
    <izvorni_sadrzaj>
      <item>URLIĆ-DARD d.o.o. za trgovinu, turizam i ugostiteljstvo - "u likvidaciji", OIB 27878934039</item>
    </izvorni_sadrzaj>
    <derivirana_varijabla naziv="DomainObject.Predmet.ProtuStrankaListNazivFormatedOIB_1">
      <item>URLIĆ-DARD d.o.o. za trgovinu, turizam i ugostiteljstvo - "u likvidaciji", OIB 27878934039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URLIĆ-DARD d.o.o. za trgovinu, turizam i ugostiteljstvo - "u likvidaciji"</izvorni_sadrzaj>
    <derivirana_varijabla naziv="DomainObject.Predmet.ProtustrankaIDrugi_1">URLIĆ-DARD d.o.o. za trgovinu, turizam i ugostiteljstvo - "u likvidaciji"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URLIĆ-DARD d.o.o. za trgovinu, turizam i ugostiteljstvo - "u likvidaciji", OIB 27878934039, P. Bakića 9, 20000 Dubrovnik</izvorni_sadrzaj>
    <derivirana_varijabla naziv="DomainObject.Predmet.ProtustrankaIDrugiAdressOIB_1">URLIĆ-DARD d.o.o. za trgovinu, turizam i ugostiteljstvo - "u likvidaciji", OIB 27878934039, P. Bakića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URLIĆ-DARD d.o.o. za trgovinu, turizam i ugostiteljstvo - "u likvidaciji"</item>
      <item>FINA,RC SPLIT,Podružnica Dubrovnik</item>
    </izvorni_sadrzaj>
    <derivirana_varijabla naziv="DomainObject.Predmet.SudioniciListNaziv_1">
      <item>URLIĆ-DARD d.o.o. za trgovinu, turizam i ugostiteljstvo - "u likvidaciji"</item>
      <item>FINA,RC SPLIT,Podružnica Dubrovnik</item>
    </derivirana_varijabla>
  </DomainObject.Predmet.SudioniciListNaziv>
  <DomainObject.Predmet.SudioniciListAdressOIB>
    <izvorni_sadrzaj>
      <item>URLIĆ-DARD d.o.o. za trgovinu, turizam i ugostiteljstvo - "u likvidaciji", OIB 27878934039, P. Bakića 9,20000 Dubrovnik</item>
      <item>FINA,RC SPLIT,Podružnica Dubrovnik, OIB 85821130368, Vukovarska 2,20000 Dubrovnik</item>
    </izvorni_sadrzaj>
    <derivirana_varijabla naziv="DomainObject.Predmet.SudioniciListAdressOIB_1">
      <item>URLIĆ-DARD d.o.o. za trgovinu, turizam i ugostiteljstvo - "u likvidaciji", OIB 27878934039, P. Bakića 9,20000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27878934039</item>
    </izvorni_sadrzaj>
    <derivirana_varijabla naziv="DomainObject.Predmet.SudioniciListNazivOIB_1">
      <item>, OIB 85821130368</item>
      <item>, OIB 27878934039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12069-EA2A-4E46-9FF9-D15E55FA0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2618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2016-05-20T12:00:00Z</dcterms:created>
  <dc:creator>Sudsko vijeæe</dc:creator>
  <cp:lastModifiedBy>Mara Marčinko</cp:lastModifiedBy>
  <cp:lastPrinted>2016-05-23T08:00:00Z</cp:lastPrinted>
  <dcterms:modified xmlns:xsi="http://www.w3.org/2001/XMLSchema-instance" xsi:type="dcterms:W3CDTF">2016-05-23T08:04:00Z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