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3a8b" w14:paraId="15d3a8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9062C">
        <w:t>6023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9062C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9062C">
        <w:t xml:space="preserve">ŠKOT d.o.o., Samobor, Pape Ivana XXIII br. 36/1 </w:t>
      </w:r>
      <w:r w:rsidR="00AC4528">
        <w:t>(OIB</w:t>
      </w:r>
      <w:r w:rsidR="00CB0338">
        <w:t>:</w:t>
      </w:r>
      <w:r w:rsidR="00C9062C">
        <w:t xml:space="preserve"> 17025551386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9062C">
        <w:t xml:space="preserve">13.192,29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9062C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0C32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B4074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062C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4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0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4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0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6023</izvorni_sadrzaj>
    <derivirana_varijabla naziv="DomainObject.Predmet.Broj_1">6023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St-6023/2015</izvorni_sadrzaj>
    <derivirana_varijabla naziv="DomainObject.Predmet.OznakaBroj_1">St-6023/2015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ŠKOT d.o.o. zastupanog po punomoćniku Graham David Burns-Donaldson</izvorni_sadrzaj>
    <derivirana_varijabla naziv="DomainObject.Predmet.ProtustrankaFormated_1">  ŠKOT d.o.o. zastupanog po punomoćniku Graham David Burns-Donaldson</derivirana_varijabla>
  </DomainObject.Predmet.ProtustrankaFormated>
  <DomainObject.Predmet.ProtustrankaFormatedOIB>
    <izvorni_sadrzaj>  ŠKOT d.o.o., OIB 17025551386 zastupanog po punomoćniku Graham David Burns-Donaldson</izvorni_sadrzaj>
    <derivirana_varijabla naziv="DomainObject.Predmet.ProtustrankaFormatedOIB_1">  ŠKOT d.o.o., OIB 17025551386 zastupanog po punomoćniku Graham David Burns-Donaldson</derivirana_varijabla>
  </DomainObject.Predmet.ProtustrankaFormatedOIB>
  <DomainObject.Predmet.ProtustrankaFormatedWithAdress>
    <izvorni_sadrzaj> ŠKOT d.o.o., Pape Ivana XXIII br. 36/1, 10430 Samobor zastupanog po punomoćniku Graham David Burns-Donaldson</izvorni_sadrzaj>
    <derivirana_varijabla naziv="DomainObject.Predmet.ProtustrankaFormatedWithAdress_1"> ŠKOT d.o.o., Pape Ivana XXIII br. 36/1, 10430 Samobor zastupanog po punomoćniku Graham David Burns-Donaldson</derivirana_varijabla>
  </DomainObject.Predmet.ProtustrankaFormatedWithAdress>
  <DomainObject.Predmet.ProtustrankaFormatedWithAdressOIB>
    <izvorni_sadrzaj> ŠKOT d.o.o., OIB 17025551386, Pape Ivana XXIII br. 36/1, 10430 Samobor zastupanog po punomoćniku Graham David Burns-Donaldson</izvorni_sadrzaj>
    <derivirana_varijabla naziv="DomainObject.Predmet.ProtustrankaFormatedWithAdressOIB_1"> ŠKOT d.o.o., OIB 17025551386, Pape Ivana XXIII br. 36/1, 10430 Samobor zastupanog po punomoćniku Graham David Burns-Donaldson</derivirana_varijabla>
  </DomainObject.Predmet.ProtustrankaFormatedWithAdressOIB>
  <DomainObject.Predmet.ProtustrankaWithAdress>
    <izvorni_sadrzaj>ŠKOT d.o.o. Pape Ivana XXIII br. 36/1, 10430 Samobor</izvorni_sadrzaj>
    <derivirana_varijabla naziv="DomainObject.Predmet.ProtustrankaWithAdress_1">ŠKOT d.o.o. Pape Ivana XXIII br. 36/1, 10430 Samobor</derivirana_varijabla>
  </DomainObject.Predmet.ProtustrankaWithAdress>
  <DomainObject.Predmet.ProtustrankaWithAdressOIB>
    <izvorni_sadrzaj>ŠKOT d.o.o., OIB 17025551386, Pape Ivana XXIII br. 36/1, 10430 Samobor</izvorni_sadrzaj>
    <derivirana_varijabla naziv="DomainObject.Predmet.ProtustrankaWithAdressOIB_1">ŠKOT d.o.o., OIB 17025551386, Pape Ivana XXIII br. 36/1, 10430 Samobor</derivirana_varijabla>
  </DomainObject.Predmet.ProtustrankaWithAdressOIB>
  <DomainObject.Predmet.ProtustrankaNazivFormated>
    <izvorni_sadrzaj>ŠKOT d.o.o.</izvorni_sadrzaj>
    <derivirana_varijabla naziv="DomainObject.Predmet.ProtustrankaNazivFormated_1">ŠKOT d.o.o.</derivirana_varijabla>
  </DomainObject.Predmet.ProtustrankaNazivFormated>
  <DomainObject.Predmet.ProtustrankaNazivFormatedOIB>
    <izvorni_sadrzaj>ŠKOT d.o.o., OIB 17025551386</izvorni_sadrzaj>
    <derivirana_varijabla naziv="DomainObject.Predmet.ProtustrankaNazivFormatedOIB_1">ŠKOT d.o.o., OIB 17025551386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ŠKOT d.o.o. zastupanog po punomoćniku Graham David Burns-Donaldson</item>
    </izvorni_sadrzaj>
    <derivirana_varijabla naziv="DomainObject.Predmet.ProtuStrankaListFormated_1">
      <item>ŠKOT d.o.o. zastupanog po punomoćniku Graham David Burns-Donaldson</item>
    </derivirana_varijabla>
  </DomainObject.Predmet.ProtuStrankaListFormated>
  <DomainObject.Predmet.ProtuStrankaListFormatedOIB>
    <izvorni_sadrzaj>
      <item>ŠKOT d.o.o., OIB 17025551386 zastupanog po punomoćniku Graham David Burns-Donaldson</item>
    </izvorni_sadrzaj>
    <derivirana_varijabla naziv="DomainObject.Predmet.ProtuStrankaListFormatedOIB_1">
      <item>ŠKOT d.o.o., OIB 17025551386 zastupanog po punomoćniku Graham David Burns-Donaldson</item>
    </derivirana_varijabla>
  </DomainObject.Predmet.ProtuStrankaListFormatedOIB>
  <DomainObject.Predmet.ProtuStrankaListFormatedWithAdress>
    <izvorni_sadrzaj>
      <item>ŠKOT d.o.o., Pape Ivana XXIII br. 36/1, 10430 Samobor zastupanog po punomoćniku Graham David Burns-Donaldson</item>
    </izvorni_sadrzaj>
    <derivirana_varijabla naziv="DomainObject.Predmet.ProtuStrankaListFormatedWithAdress_1">
      <item>ŠKOT d.o.o., Pape Ivana XXIII br. 36/1, 10430 Samobor zastupanog po punomoćniku Graham David Burns-Donaldson</item>
    </derivirana_varijabla>
  </DomainObject.Predmet.ProtuStrankaListFormatedWithAdress>
  <DomainObject.Predmet.ProtuStrankaListFormatedWithAdressOIB>
    <izvorni_sadrzaj>
      <item>ŠKOT d.o.o., OIB 17025551386, Pape Ivana XXIII br. 36/1, 10430 Samobor zastupanog po punomoćniku Graham David Burns-Donaldson</item>
    </izvorni_sadrzaj>
    <derivirana_varijabla naziv="DomainObject.Predmet.ProtuStrankaListFormatedWithAdressOIB_1">
      <item>ŠKOT d.o.o., OIB 17025551386, Pape Ivana XXIII br. 36/1, 10430 Samobor zastupanog po punomoćniku Graham David Burns-Donaldson</item>
    </derivirana_varijabla>
  </DomainObject.Predmet.ProtuStrankaListFormatedWithAdressOIB>
  <DomainObject.Predmet.ProtuStrankaListNazivFormated>
    <izvorni_sadrzaj>
      <item>ŠKOT d.o.o.</item>
    </izvorni_sadrzaj>
    <derivirana_varijabla naziv="DomainObject.Predmet.ProtuStrankaListNazivFormated_1">
      <item>ŠKOT d.o.o.</item>
    </derivirana_varijabla>
  </DomainObject.Predmet.ProtuStrankaListNazivFormated>
  <DomainObject.Predmet.ProtuStrankaListNazivFormatedOIB>
    <izvorni_sadrzaj>
      <item>ŠKOT d.o.o., OIB 17025551386</item>
    </izvorni_sadrzaj>
    <derivirana_varijabla naziv="DomainObject.Predmet.ProtuStrankaListNazivFormatedOIB_1">
      <item>ŠKOT d.o.o., OIB 17025551386</item>
    </derivirana_varijabla>
  </DomainObject.Predmet.ProtuStrankaListNazivFormatedOIB>
  <DomainObject.Predmet.OstaliListFormated>
    <izvorni_sadrzaj>
      <item>Graham David Burns-Donaldson punomoćnik sudionika u postupku ŠKOT d.o.o.</item>
    </izvorni_sadrzaj>
    <derivirana_varijabla naziv="DomainObject.Predmet.OstaliListFormated_1">
      <item>Graham David Burns-Donaldson punomoćnik sudionika u postupku ŠKOT d.o.o.</item>
    </derivirana_varijabla>
  </DomainObject.Predmet.OstaliListFormated>
  <DomainObject.Predmet.OstaliListFormatedOIB>
    <izvorni_sadrzaj>
      <item>Graham David Burns-Donaldson, OIB 85918189088 punomoćnik sudionika u postupku ŠKOT d.o.o.</item>
    </izvorni_sadrzaj>
    <derivirana_varijabla naziv="DomainObject.Predmet.OstaliListFormatedOIB_1">
      <item>Graham David Burns-Donaldson, OIB 85918189088 punomoćnik sudionika u postupku ŠKOT d.o.o.</item>
    </derivirana_varijabla>
  </DomainObject.Predmet.OstaliListFormatedOIB>
  <DomainObject.Predmet.OstaliListFormatedWithAdress>
    <izvorni_sadrzaj>
      <item>Graham David Burns-Donaldson, Pape Ivana XXIII 36/1, 10430 Samobor punomoćnik sudionika u postupku ŠKOT d.o.o.</item>
    </izvorni_sadrzaj>
    <derivirana_varijabla naziv="DomainObject.Predmet.OstaliListFormatedWithAdress_1">
      <item>Graham David Burns-Donaldson, Pape Ivana XXIII 36/1, 10430 Samobor punomoćnik sudionika u postupku ŠKOT d.o.o.</item>
    </derivirana_varijabla>
  </DomainObject.Predmet.OstaliListFormatedWithAdress>
  <DomainObject.Predmet.OstaliListFormatedWithAdressOIB>
    <izvorni_sadrzaj>
      <item>Graham David Burns-Donaldson, OIB 85918189088, Pape Ivana XXIII 36/1, 10430 Samobor punomoćnik sudionika u postupku ŠKOT d.o.o.</item>
    </izvorni_sadrzaj>
    <derivirana_varijabla naziv="DomainObject.Predmet.OstaliListFormatedWithAdressOIB_1">
      <item>Graham David Burns-Donaldson, OIB 85918189088, Pape Ivana XXIII 36/1, 10430 Samobor punomoćnik sudionika u postupku ŠKOT d.o.o.</item>
    </derivirana_varijabla>
  </DomainObject.Predmet.OstaliListFormatedWithAdressOIB>
  <DomainObject.Predmet.OstaliListNazivFormated>
    <izvorni_sadrzaj>
      <item>Graham David Burns-Donaldson</item>
    </izvorni_sadrzaj>
    <derivirana_varijabla naziv="DomainObject.Predmet.OstaliListNazivFormated_1">
      <item>Graham David Burns-Donaldson</item>
    </derivirana_varijabla>
  </DomainObject.Predmet.OstaliListNazivFormated>
  <DomainObject.Predmet.OstaliListNazivFormatedOIB>
    <izvorni_sadrzaj>
      <item>Graham David Burns-Donaldson, OIB 85918189088</item>
    </izvorni_sadrzaj>
    <derivirana_varijabla naziv="DomainObject.Predmet.OstaliListNazivFormatedOIB_1">
      <item>Graham David Burns-Donaldson, OIB 85918189088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ŠKOT d.o.o.</izvorni_sadrzaj>
    <derivirana_varijabla naziv="DomainObject.Predmet.ProtustrankaIDrugi_1">ŠKOT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ŠKOT d.o.o., OIB 17025551386, Pape Ivana XXIII br. 36/1, 10430 Samobor</izvorni_sadrzaj>
    <derivirana_varijabla naziv="DomainObject.Predmet.ProtustrankaIDrugiAdressOIB_1">ŠKOT d.o.o., OIB 17025551386, Pape Ivana XXIII br. 36/1,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ŠKOT d.o.o.</item>
      <item>Graham David Burns-Donaldson</item>
    </izvorni_sadrzaj>
    <derivirana_varijabla naziv="DomainObject.Predmet.SudioniciListNaziv_1">
      <item>FINA Regionalni centar Zagreb</item>
      <item>ŠKOT d.o.o.</item>
      <item>Graham David Burns-Donaldson</item>
    </derivirana_varijabla>
  </DomainObject.Predmet.SudioniciListNaziv>
  <DomainObject.Predmet.SudioniciListAdressOIB>
    <izvorni_sadrzaj>
      <item>FINA Regionalni centar Zagreb, OIB 85821130368, Trg svibanjskih žrtava 1995. 1,10000 Zagreb</item>
      <item>ŠKOT d.o.o., OIB 17025551386, Pape Ivana XXIII br. 36/1,10430 Samobor</item>
      <item>Graham David Burns-Donaldson, OIB 85918189088, Pape Ivana XXIII 36/1,10430 Samobor</item>
    </izvorni_sadrzaj>
    <derivirana_varijabla naziv="DomainObject.Predmet.SudioniciListAdressOIB_1">
      <item>FINA Regionalni centar Zagreb, OIB 85821130368, Trg svibanjskih žrtava 1995. 1,10000 Zagreb</item>
      <item>ŠKOT d.o.o., OIB 17025551386, Pape Ivana XXIII br. 36/1,10430 Samobor</item>
      <item>Graham David Burns-Donaldson, OIB 85918189088, Pape Ivana XXIII 36/1,10430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17025551386</item>
      <item>, OIB 85918189088</item>
    </izvorni_sadrzaj>
    <derivirana_varijabla naziv="DomainObject.Predmet.SudioniciListNazivOIB_1">
      <item>, OIB 85821130368</item>
      <item>, OIB 17025551386</item>
      <item>, OIB 85918189088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1309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2015-12-09T12:21:00Z</dcterms:created>
  <dc:creator>ilukac</dc:creator>
  <cp:lastModifiedBy>Anita Ban</cp:lastModifiedBy>
  <cp:lastPrinted>2015-11-18T13:13:00Z</cp:lastPrinted>
  <dcterms:modified xmlns:xsi="http://www.w3.org/2001/XMLSchema-instance" xsi:type="dcterms:W3CDTF">2015-12-09T12:26:00Z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