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2780d" w14:paraId="6d2780d" w:rsidRDefault="00E94ADC" w:rsidP="00F53EE8" w:rsidR="005A2F96" w:rsidRPr="00345080">
      <w:pPr>
        <w:ind w:firstLine="567"/>
        <w:jc w:val="right"/>
        <w15:collapsed w:val="false"/>
        <w:rPr>
          <w:rFonts w:hAnsi="Times New Roman" w:ascii="Times New Roman"/>
        </w:rPr>
      </w:pPr>
      <w:bookmarkStart w:name="_GoBack" w:id="0"/>
      <w:bookmarkEnd w:id="0"/>
      <w:r w:rsidRPr="00345080">
        <w:rPr>
          <w:rFonts w:hAnsi="Times New Roman" w:ascii="Times New Roman"/>
        </w:rPr>
        <w:t xml:space="preserve">3 </w:t>
      </w:r>
      <w:r w:rsidR="001A6E03" w:rsidRPr="00345080">
        <w:rPr>
          <w:rFonts w:hAnsi="Times New Roman" w:ascii="Times New Roman"/>
        </w:rPr>
        <w:t>St-</w:t>
      </w:r>
      <w:r w:rsidR="0092734D">
        <w:rPr>
          <w:rFonts w:hAnsi="Times New Roman" w:ascii="Times New Roman"/>
        </w:rPr>
        <w:t>2167</w:t>
      </w:r>
      <w:r w:rsidR="00F10617">
        <w:rPr>
          <w:rFonts w:hAnsi="Times New Roman" w:ascii="Times New Roman"/>
        </w:rPr>
        <w:t>/16</w:t>
      </w:r>
    </w:p>
    <w:p w:rsidRDefault="00574D42" w:rsidP="0071033A" w:rsidR="00574D42" w:rsidRPr="00345080">
      <w:pPr>
        <w:ind w:firstLine="567"/>
        <w:jc w:val="right"/>
        <w:rPr>
          <w:rFonts w:hAnsi="Times New Roman" w:ascii="Times New Roman"/>
        </w:rPr>
      </w:pPr>
    </w:p>
    <w:p w:rsidRDefault="006E2D44" w:rsidP="006E2D44" w:rsidR="0071033A">
      <w:pPr>
        <w:rPr>
          <w:rFonts w:hAnsi="Times New Roman" w:ascii="Times New Roman"/>
        </w:rPr>
      </w:pPr>
      <w:r w:rsidRPr="00345080">
        <w:rPr>
          <w:rFonts w:hAnsi="Times New Roman" w:ascii="Times New Roman"/>
        </w:rPr>
        <w:t xml:space="preserve">       </w:t>
      </w:r>
      <w:r w:rsidRPr="00345080">
        <w:rPr>
          <w:rFonts w:hAnsi="Times New Roman" w:ascii="Times New Roman"/>
          <w:noProof/>
        </w:rPr>
        <w:drawing>
          <wp:inline distR="0" distL="0" distB="0" distT="0">
            <wp:extent cy="965200" cx="723900"/>
            <wp:effectExtent b="6350" r="0" t="0" l="0"/>
            <wp:docPr name="Slika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rsidRDefault="001606F1" w:rsidP="006E2D44" w:rsidR="001606F1" w:rsidRPr="00345080">
      <w:pPr>
        <w:rPr>
          <w:rFonts w:hAnsi="Times New Roman" w:ascii="Times New Roman"/>
        </w:rPr>
      </w:pPr>
    </w:p>
    <w:p w:rsidRDefault="006E2D44" w:rsidP="006E2D44" w:rsidR="0071033A" w:rsidRPr="00345080">
      <w:pPr>
        <w:rPr>
          <w:rFonts w:hAnsi="Times New Roman" w:ascii="Times New Roman"/>
        </w:rPr>
      </w:pPr>
      <w:r w:rsidRPr="00345080">
        <w:rPr>
          <w:rFonts w:hAnsi="Times New Roman" w:ascii="Times New Roman"/>
        </w:rPr>
        <w:t xml:space="preserve">          </w:t>
      </w:r>
      <w:r w:rsidR="0071033A" w:rsidRPr="00345080">
        <w:rPr>
          <w:rFonts w:hAnsi="Times New Roman" w:ascii="Times New Roman"/>
        </w:rPr>
        <w:t>REPUBLIKA HRVATSKA</w:t>
      </w:r>
    </w:p>
    <w:p w:rsidRDefault="0071033A" w:rsidP="006E2D44" w:rsidR="0071033A" w:rsidRPr="00345080">
      <w:pPr>
        <w:ind w:firstLine="567"/>
        <w:rPr>
          <w:rFonts w:hAnsi="Times New Roman" w:ascii="Times New Roman"/>
        </w:rPr>
      </w:pPr>
      <w:r w:rsidRPr="00345080">
        <w:rPr>
          <w:rFonts w:hAnsi="Times New Roman" w:ascii="Times New Roman"/>
        </w:rPr>
        <w:t>TRGOVAČKI SUD U ZAGREBU</w:t>
      </w:r>
    </w:p>
    <w:p w:rsidRDefault="0071033A" w:rsidP="006E2D44" w:rsidR="0071033A" w:rsidRPr="00345080">
      <w:pPr>
        <w:ind w:firstLine="567"/>
        <w:rPr>
          <w:rFonts w:hAnsi="Times New Roman" w:ascii="Times New Roman"/>
        </w:rPr>
      </w:pPr>
      <w:r w:rsidRPr="00345080">
        <w:rPr>
          <w:rFonts w:hAnsi="Times New Roman" w:ascii="Times New Roman"/>
        </w:rPr>
        <w:t xml:space="preserve">STALNA SLUŽBA </w:t>
      </w:r>
    </w:p>
    <w:p w:rsidRDefault="0071033A" w:rsidP="00F53EE8" w:rsidR="001A6E03">
      <w:pPr>
        <w:ind w:firstLine="567"/>
        <w:rPr>
          <w:rFonts w:hAnsi="Times New Roman" w:ascii="Times New Roman"/>
        </w:rPr>
      </w:pPr>
      <w:r w:rsidRPr="00345080">
        <w:rPr>
          <w:rFonts w:hAnsi="Times New Roman" w:ascii="Times New Roman"/>
        </w:rPr>
        <w:t xml:space="preserve">Karlovac, </w:t>
      </w:r>
      <w:r w:rsidR="006E2D44" w:rsidRPr="00345080">
        <w:rPr>
          <w:rFonts w:hAnsi="Times New Roman" w:ascii="Times New Roman"/>
        </w:rPr>
        <w:t>Ljudevita Šestića 4</w:t>
      </w:r>
    </w:p>
    <w:p w:rsidRDefault="001606F1" w:rsidP="00F53EE8" w:rsidR="001606F1">
      <w:pPr>
        <w:ind w:firstLine="567"/>
        <w:rPr>
          <w:rFonts w:hAnsi="Times New Roman" w:ascii="Times New Roman"/>
        </w:rPr>
      </w:pPr>
    </w:p>
    <w:p w:rsidRDefault="001A6E03" w:rsidP="002E7041" w:rsidR="001A6E03" w:rsidRPr="00345080">
      <w:pPr>
        <w:jc w:val="both"/>
        <w:rPr>
          <w:rFonts w:hAnsi="Times New Roman" w:ascii="Times New Roman"/>
        </w:rPr>
      </w:pPr>
    </w:p>
    <w:p w:rsidRDefault="001A6E03" w:rsidP="001A6E03" w:rsidR="001A6E03" w:rsidRPr="00345080">
      <w:pPr>
        <w:ind w:firstLine="567"/>
        <w:jc w:val="center"/>
        <w:rPr>
          <w:rFonts w:hAnsi="Times New Roman" w:ascii="Times New Roman"/>
        </w:rPr>
      </w:pPr>
      <w:r w:rsidRPr="00345080">
        <w:rPr>
          <w:rFonts w:hAnsi="Times New Roman" w:ascii="Times New Roman"/>
        </w:rPr>
        <w:t>REPUBLIKA HRVATSKA</w:t>
      </w:r>
    </w:p>
    <w:p w:rsidRDefault="001A6E03" w:rsidP="001A6E03" w:rsidR="001A6E03" w:rsidRPr="00345080">
      <w:pPr>
        <w:ind w:firstLine="567"/>
        <w:jc w:val="center"/>
        <w:rPr>
          <w:rFonts w:hAnsi="Times New Roman" w:ascii="Times New Roman"/>
        </w:rPr>
      </w:pPr>
      <w:r w:rsidRPr="00345080">
        <w:rPr>
          <w:rFonts w:hAnsi="Times New Roman" w:ascii="Times New Roman"/>
        </w:rPr>
        <w:t>R J E Š E N J E</w:t>
      </w:r>
    </w:p>
    <w:p w:rsidRDefault="000E02E8" w:rsidP="002E7041" w:rsidR="000E02E8" w:rsidRPr="00345080">
      <w:pPr>
        <w:jc w:val="both"/>
        <w:rPr>
          <w:rFonts w:hAnsi="Times New Roman" w:ascii="Times New Roman"/>
        </w:rPr>
      </w:pPr>
    </w:p>
    <w:p w:rsidRDefault="00D61CA0" w:rsidP="00137CA3" w:rsidR="001A6E03">
      <w:pPr>
        <w:ind w:firstLine="567"/>
        <w:jc w:val="both"/>
        <w:rPr>
          <w:rFonts w:hAnsi="Times New Roman" w:ascii="Times New Roman"/>
        </w:rPr>
      </w:pPr>
      <w:r w:rsidRPr="00D61CA0">
        <w:rPr>
          <w:rFonts w:hAnsi="Times New Roman" w:ascii="Times New Roman"/>
        </w:rPr>
        <w:t xml:space="preserve">Trgovački sud u Zagrebu, Stalna služba, po stečajnom sucu Vesni Fundurulić Perišin,  kao sucu pojedincu, postupajući po prijedlogu </w:t>
      </w:r>
      <w:r w:rsidR="00C01917" w:rsidRPr="00C01917">
        <w:rPr>
          <w:rFonts w:hAnsi="Times New Roman" w:ascii="Times New Roman"/>
        </w:rPr>
        <w:t>Republika Hrvatska, Ministarstvo financija, Porezna uprava, Područni ured Zagreb, OIB: 18683136487, kojeg zastupa Županijsko Državno odvjetništvo u Zagrebu</w:t>
      </w:r>
      <w:r w:rsidRPr="00D61CA0">
        <w:rPr>
          <w:rFonts w:hAnsi="Times New Roman" w:ascii="Times New Roman"/>
        </w:rPr>
        <w:t xml:space="preserve">, u stečajnom postupku nad dužnikom </w:t>
      </w:r>
      <w:r w:rsidR="00A27FC8" w:rsidRPr="00A27FC8">
        <w:rPr>
          <w:rFonts w:hAnsi="Times New Roman" w:ascii="Times New Roman"/>
        </w:rPr>
        <w:t>DOMFIL PROJEKT d.o.o.</w:t>
      </w:r>
      <w:r w:rsidR="00A27FC8">
        <w:rPr>
          <w:rFonts w:hAnsi="Times New Roman" w:ascii="Times New Roman"/>
        </w:rPr>
        <w:t>,</w:t>
      </w:r>
      <w:r w:rsidR="00A27FC8" w:rsidRPr="00A27FC8">
        <w:rPr>
          <w:rFonts w:hAnsi="Times New Roman" w:ascii="Times New Roman"/>
        </w:rPr>
        <w:t xml:space="preserve"> Zagreb, Jakuševečka 1 D, OIB: 34229027444</w:t>
      </w:r>
      <w:r w:rsidR="00C62B46">
        <w:rPr>
          <w:rFonts w:hAnsi="Times New Roman" w:ascii="Times New Roman"/>
        </w:rPr>
        <w:t xml:space="preserve">, </w:t>
      </w:r>
      <w:r w:rsidR="008D2E99">
        <w:rPr>
          <w:rFonts w:hAnsi="Times New Roman" w:ascii="Times New Roman"/>
        </w:rPr>
        <w:t>20</w:t>
      </w:r>
      <w:r w:rsidR="00C72E42">
        <w:rPr>
          <w:rFonts w:hAnsi="Times New Roman" w:ascii="Times New Roman"/>
        </w:rPr>
        <w:t xml:space="preserve">. </w:t>
      </w:r>
      <w:r w:rsidR="00137CA3">
        <w:rPr>
          <w:rFonts w:hAnsi="Times New Roman" w:ascii="Times New Roman"/>
        </w:rPr>
        <w:t>veljače 2017.</w:t>
      </w:r>
      <w:r w:rsidR="00C62B46">
        <w:rPr>
          <w:rFonts w:hAnsi="Times New Roman" w:ascii="Times New Roman"/>
        </w:rPr>
        <w:t>,</w:t>
      </w:r>
    </w:p>
    <w:p w:rsidRDefault="00137CA3" w:rsidP="00137CA3" w:rsidR="00137CA3" w:rsidRPr="00345080">
      <w:pPr>
        <w:ind w:firstLine="567"/>
        <w:jc w:val="both"/>
        <w:rPr>
          <w:rFonts w:hAnsi="Times New Roman" w:ascii="Times New Roman"/>
        </w:rPr>
      </w:pPr>
    </w:p>
    <w:p w:rsidRDefault="001A6E03" w:rsidP="009E4C63" w:rsidR="001A6E03" w:rsidRPr="00345080">
      <w:pPr>
        <w:ind w:firstLine="567"/>
        <w:jc w:val="center"/>
        <w:rPr>
          <w:rFonts w:hAnsi="Times New Roman" w:ascii="Times New Roman"/>
        </w:rPr>
      </w:pPr>
      <w:r w:rsidRPr="00345080">
        <w:rPr>
          <w:rFonts w:hAnsi="Times New Roman" w:ascii="Times New Roman"/>
        </w:rPr>
        <w:t>r i j e š i o    j e</w:t>
      </w:r>
    </w:p>
    <w:p w:rsidRDefault="001A6E03" w:rsidP="001A6E03" w:rsidR="001A6E03" w:rsidRPr="00345080">
      <w:pPr>
        <w:ind w:firstLine="567"/>
        <w:jc w:val="center"/>
        <w:rPr>
          <w:rFonts w:hAnsi="Times New Roman" w:ascii="Times New Roman"/>
        </w:rPr>
      </w:pPr>
    </w:p>
    <w:p w:rsidRDefault="00AF6CE1" w:rsidP="00E47A69" w:rsidR="00C72E42">
      <w:pPr>
        <w:ind w:firstLine="567"/>
        <w:jc w:val="both"/>
        <w:rPr>
          <w:rFonts w:hAnsi="Times New Roman" w:ascii="Times New Roman"/>
        </w:rPr>
      </w:pPr>
      <w:r>
        <w:rPr>
          <w:rFonts w:hAnsi="Times New Roman" w:ascii="Times New Roman"/>
        </w:rPr>
        <w:t>1.</w:t>
      </w:r>
      <w:r w:rsidR="008E424E" w:rsidRPr="00C72E42">
        <w:rPr>
          <w:rFonts w:hAnsi="Times New Roman" w:ascii="Times New Roman"/>
        </w:rPr>
        <w:t xml:space="preserve">Obustavlja se </w:t>
      </w:r>
      <w:r w:rsidR="001A6E03" w:rsidRPr="00C72E42">
        <w:rPr>
          <w:rFonts w:hAnsi="Times New Roman" w:ascii="Times New Roman"/>
        </w:rPr>
        <w:t>stečaj</w:t>
      </w:r>
      <w:r w:rsidR="008E424E" w:rsidRPr="00C72E42">
        <w:rPr>
          <w:rFonts w:hAnsi="Times New Roman" w:ascii="Times New Roman"/>
        </w:rPr>
        <w:t>ni</w:t>
      </w:r>
      <w:r w:rsidR="001A6E03" w:rsidRPr="00C72E42">
        <w:rPr>
          <w:rFonts w:hAnsi="Times New Roman" w:ascii="Times New Roman"/>
        </w:rPr>
        <w:t xml:space="preserve"> postup</w:t>
      </w:r>
      <w:r w:rsidR="008E424E" w:rsidRPr="00C72E42">
        <w:rPr>
          <w:rFonts w:hAnsi="Times New Roman" w:ascii="Times New Roman"/>
        </w:rPr>
        <w:t>ak</w:t>
      </w:r>
      <w:r w:rsidR="001A6E03" w:rsidRPr="00C72E42">
        <w:rPr>
          <w:rFonts w:hAnsi="Times New Roman" w:ascii="Times New Roman"/>
        </w:rPr>
        <w:t xml:space="preserve"> nad dužnikom </w:t>
      </w:r>
      <w:r w:rsidR="008D2E99" w:rsidRPr="008D2E99">
        <w:rPr>
          <w:rFonts w:hAnsi="Times New Roman" w:ascii="Times New Roman"/>
        </w:rPr>
        <w:t>DOMFIL PROJEKT d.o.o., Zagreb, Jakuševečka 1 D, OIB: 34229027444</w:t>
      </w:r>
      <w:r w:rsidR="001A6E03" w:rsidRPr="00C72E42">
        <w:rPr>
          <w:rFonts w:hAnsi="Times New Roman" w:ascii="Times New Roman"/>
        </w:rPr>
        <w:t>.</w:t>
      </w:r>
    </w:p>
    <w:p w:rsidRDefault="00AF6CE1" w:rsidP="00E47A69" w:rsidR="00AF6CE1">
      <w:pPr>
        <w:ind w:firstLine="567"/>
        <w:jc w:val="both"/>
        <w:rPr>
          <w:rFonts w:hAnsi="Times New Roman" w:ascii="Times New Roman"/>
        </w:rPr>
      </w:pPr>
    </w:p>
    <w:p w:rsidRDefault="00AF6CE1" w:rsidP="00AF6CE1" w:rsidR="00AF6CE1" w:rsidRPr="00AF6CE1">
      <w:pPr>
        <w:ind w:firstLine="567"/>
        <w:jc w:val="both"/>
        <w:rPr>
          <w:rFonts w:hAnsi="Times New Roman" w:ascii="Times New Roman"/>
        </w:rPr>
      </w:pPr>
      <w:r w:rsidRPr="00AF6CE1">
        <w:rPr>
          <w:rFonts w:hAnsi="Times New Roman" w:ascii="Times New Roman"/>
        </w:rPr>
        <w:t xml:space="preserve">2. </w:t>
      </w:r>
      <w:r w:rsidR="008D2E99">
        <w:rPr>
          <w:rFonts w:hAnsi="Times New Roman" w:ascii="Times New Roman"/>
        </w:rPr>
        <w:t xml:space="preserve">Privremeni stečajni upravitelj </w:t>
      </w:r>
      <w:r w:rsidR="008D2E99" w:rsidRPr="008D2E99">
        <w:rPr>
          <w:rFonts w:hAnsi="Times New Roman" w:ascii="Times New Roman"/>
        </w:rPr>
        <w:t>Stjepan Lović, iz Zagreba, Preradovićeva 13, OIB:  25964288839</w:t>
      </w:r>
      <w:r w:rsidR="008D2E99">
        <w:rPr>
          <w:rFonts w:hAnsi="Times New Roman" w:ascii="Times New Roman"/>
        </w:rPr>
        <w:t>, razrješuje se dužnosti s danom 20. veljače 2017.</w:t>
      </w:r>
    </w:p>
    <w:p w:rsidRDefault="00AF6CE1" w:rsidP="00AF6CE1" w:rsidR="00AF6CE1" w:rsidRPr="00AF6CE1">
      <w:pPr>
        <w:jc w:val="both"/>
        <w:rPr>
          <w:rFonts w:hAnsi="Times New Roman" w:ascii="Times New Roman"/>
        </w:rPr>
      </w:pPr>
    </w:p>
    <w:p w:rsidRDefault="00AF6CE1" w:rsidP="00AF6CE1" w:rsidR="00AF6CE1" w:rsidRPr="00AF6CE1">
      <w:pPr>
        <w:ind w:firstLine="567"/>
        <w:jc w:val="center"/>
        <w:rPr>
          <w:rFonts w:hAnsi="Times New Roman" w:ascii="Times New Roman"/>
        </w:rPr>
      </w:pPr>
      <w:r w:rsidRPr="00AF6CE1">
        <w:rPr>
          <w:rFonts w:hAnsi="Times New Roman" w:ascii="Times New Roman"/>
        </w:rPr>
        <w:t>Obrazloženje</w:t>
      </w:r>
    </w:p>
    <w:p w:rsidRDefault="00AF6CE1" w:rsidP="00AF6CE1" w:rsidR="00AF6CE1" w:rsidRPr="00AF6CE1">
      <w:pPr>
        <w:ind w:firstLine="567"/>
        <w:jc w:val="both"/>
        <w:rPr>
          <w:rFonts w:hAnsi="Times New Roman" w:ascii="Times New Roman"/>
        </w:rPr>
      </w:pPr>
    </w:p>
    <w:p w:rsidRDefault="00AF6CE1" w:rsidP="00AF6CE1" w:rsidR="00AF6CE1">
      <w:pPr>
        <w:ind w:firstLine="567"/>
        <w:jc w:val="both"/>
        <w:rPr>
          <w:rFonts w:hAnsi="Times New Roman" w:ascii="Times New Roman"/>
        </w:rPr>
      </w:pPr>
      <w:r w:rsidRPr="00AF6CE1">
        <w:rPr>
          <w:rFonts w:hAnsi="Times New Roman" w:ascii="Times New Roman"/>
        </w:rPr>
        <w:t xml:space="preserve">Rješenjem poslovni broj gornji od </w:t>
      </w:r>
      <w:r w:rsidR="00130B27">
        <w:rPr>
          <w:rFonts w:hAnsi="Times New Roman" w:ascii="Times New Roman"/>
        </w:rPr>
        <w:t>3</w:t>
      </w:r>
      <w:r w:rsidRPr="00AF6CE1">
        <w:rPr>
          <w:rFonts w:hAnsi="Times New Roman" w:ascii="Times New Roman"/>
        </w:rPr>
        <w:t xml:space="preserve">. </w:t>
      </w:r>
      <w:r w:rsidR="00130B27">
        <w:rPr>
          <w:rFonts w:hAnsi="Times New Roman" w:ascii="Times New Roman"/>
        </w:rPr>
        <w:t>lipnja</w:t>
      </w:r>
      <w:r w:rsidRPr="00AF6CE1">
        <w:rPr>
          <w:rFonts w:hAnsi="Times New Roman" w:ascii="Times New Roman"/>
        </w:rPr>
        <w:t xml:space="preserve"> 201</w:t>
      </w:r>
      <w:r>
        <w:rPr>
          <w:rFonts w:hAnsi="Times New Roman" w:ascii="Times New Roman"/>
        </w:rPr>
        <w:t>6.,</w:t>
      </w:r>
      <w:r w:rsidRPr="00AF6CE1">
        <w:rPr>
          <w:rFonts w:hAnsi="Times New Roman" w:ascii="Times New Roman"/>
        </w:rPr>
        <w:t xml:space="preserve"> sud je pokrenuo prethodni postupak radi utvrđivanja pretpostavki za otvaranje stečajnog postupka nad dužnikom </w:t>
      </w:r>
      <w:r w:rsidR="00130B27" w:rsidRPr="00130B27">
        <w:rPr>
          <w:rFonts w:hAnsi="Times New Roman" w:ascii="Times New Roman"/>
        </w:rPr>
        <w:t>Republika Hrvatska, Ministarstvo financija, Porezna uprava, Područni ured Zagreb, OIB: 18683136487, kojeg zastupa Županijsko Državno odvjetništvo u Zagrebu</w:t>
      </w:r>
      <w:r w:rsidR="00130B27">
        <w:rPr>
          <w:rFonts w:hAnsi="Times New Roman" w:ascii="Times New Roman"/>
        </w:rPr>
        <w:t>.</w:t>
      </w:r>
    </w:p>
    <w:p w:rsidRDefault="00DC3C74" w:rsidP="00AF6CE1" w:rsidR="00DC3C74">
      <w:pPr>
        <w:ind w:firstLine="567"/>
        <w:jc w:val="both"/>
        <w:rPr>
          <w:rFonts w:hAnsi="Times New Roman" w:ascii="Times New Roman"/>
        </w:rPr>
      </w:pPr>
    </w:p>
    <w:p w:rsidRDefault="00DC3C74" w:rsidP="0075528E" w:rsidR="0075528E" w:rsidRPr="00AF6CE1">
      <w:pPr>
        <w:ind w:firstLine="567"/>
        <w:jc w:val="both"/>
        <w:rPr>
          <w:rFonts w:hAnsi="Times New Roman" w:ascii="Times New Roman"/>
        </w:rPr>
      </w:pPr>
      <w:r>
        <w:rPr>
          <w:rFonts w:hAnsi="Times New Roman" w:ascii="Times New Roman"/>
        </w:rPr>
        <w:t>Rješenjem od 20. siječnja 2017., poslovni broj St-2167/16 za privremenog stečajnog upravitelja imenovan je</w:t>
      </w:r>
      <w:r w:rsidRPr="00DC3C74">
        <w:t xml:space="preserve"> </w:t>
      </w:r>
      <w:r w:rsidRPr="00DC3C74">
        <w:rPr>
          <w:rFonts w:hAnsi="Times New Roman" w:ascii="Times New Roman"/>
        </w:rPr>
        <w:t>Stjepan Lović, iz Zagreba,</w:t>
      </w:r>
      <w:r>
        <w:rPr>
          <w:rFonts w:hAnsi="Times New Roman" w:ascii="Times New Roman"/>
        </w:rPr>
        <w:t xml:space="preserve"> </w:t>
      </w:r>
      <w:r w:rsidR="0075528E">
        <w:rPr>
          <w:rFonts w:hAnsi="Times New Roman" w:ascii="Times New Roman"/>
        </w:rPr>
        <w:t xml:space="preserve">temeljem odredbe čl. 118. i 119. </w:t>
      </w:r>
      <w:r w:rsidR="0075528E" w:rsidRPr="0075528E">
        <w:rPr>
          <w:rFonts w:hAnsi="Times New Roman" w:ascii="Times New Roman"/>
        </w:rPr>
        <w:t>Stečajnog zakona ("Narod</w:t>
      </w:r>
      <w:r w:rsidR="0075528E">
        <w:rPr>
          <w:rFonts w:hAnsi="Times New Roman" w:ascii="Times New Roman"/>
        </w:rPr>
        <w:t xml:space="preserve">ne novine" broj 71/15-dalje SZ). </w:t>
      </w:r>
    </w:p>
    <w:p w:rsidRDefault="00AF6CE1" w:rsidP="00AF6CE1" w:rsidR="00AF6CE1" w:rsidRPr="00AF6CE1">
      <w:pPr>
        <w:ind w:firstLine="567"/>
        <w:jc w:val="both"/>
        <w:rPr>
          <w:rFonts w:hAnsi="Times New Roman" w:ascii="Times New Roman"/>
        </w:rPr>
      </w:pPr>
    </w:p>
    <w:p w:rsidRDefault="00AF6CE1" w:rsidP="002E7041" w:rsidR="00AF6CE1">
      <w:pPr>
        <w:ind w:firstLine="567"/>
        <w:jc w:val="both"/>
        <w:rPr>
          <w:rFonts w:hAnsi="Times New Roman" w:ascii="Times New Roman"/>
        </w:rPr>
      </w:pPr>
      <w:r w:rsidRPr="00AF6CE1">
        <w:rPr>
          <w:rFonts w:hAnsi="Times New Roman" w:ascii="Times New Roman"/>
        </w:rPr>
        <w:t xml:space="preserve">Dužnik je </w:t>
      </w:r>
      <w:r w:rsidR="0075528E">
        <w:rPr>
          <w:rFonts w:hAnsi="Times New Roman" w:ascii="Times New Roman"/>
        </w:rPr>
        <w:t>podneskom od 16</w:t>
      </w:r>
      <w:r w:rsidRPr="00AF6CE1">
        <w:rPr>
          <w:rFonts w:hAnsi="Times New Roman" w:ascii="Times New Roman"/>
        </w:rPr>
        <w:t xml:space="preserve">. </w:t>
      </w:r>
      <w:r w:rsidR="0075528E">
        <w:rPr>
          <w:rFonts w:hAnsi="Times New Roman" w:ascii="Times New Roman"/>
        </w:rPr>
        <w:t>veljače</w:t>
      </w:r>
      <w:r w:rsidRPr="00AF6CE1">
        <w:rPr>
          <w:rFonts w:hAnsi="Times New Roman" w:ascii="Times New Roman"/>
        </w:rPr>
        <w:t xml:space="preserve"> 2017. dostavio ovom sudu potvrdu Financijske agencije o </w:t>
      </w:r>
      <w:r w:rsidR="0075528E">
        <w:rPr>
          <w:rFonts w:hAnsi="Times New Roman" w:ascii="Times New Roman"/>
        </w:rPr>
        <w:t>blokadi računa i novčanih sredstava ovršenika od 15. veljače 2017. uvidom u koju je utvrđeno da je na dan izdavanja potvrde evidentirano 0 dana neprekidne blokade, te da nepodmirene obveze na dan izdavanja potvrde iznose 0,00 kn.</w:t>
      </w:r>
    </w:p>
    <w:p w:rsidRDefault="002E7041" w:rsidP="002E7041" w:rsidR="002E7041" w:rsidRPr="00AF6CE1">
      <w:pPr>
        <w:ind w:firstLine="567"/>
        <w:jc w:val="both"/>
        <w:rPr>
          <w:rFonts w:hAnsi="Times New Roman" w:ascii="Times New Roman"/>
        </w:rPr>
      </w:pPr>
    </w:p>
    <w:p w:rsidRDefault="00AF6CE1" w:rsidP="00AF6CE1" w:rsidR="00AF6CE1" w:rsidRPr="00AF6CE1">
      <w:pPr>
        <w:ind w:firstLine="567"/>
        <w:jc w:val="both"/>
        <w:rPr>
          <w:rFonts w:hAnsi="Times New Roman" w:ascii="Times New Roman"/>
        </w:rPr>
      </w:pPr>
      <w:r w:rsidRPr="00AF6CE1">
        <w:rPr>
          <w:rFonts w:hAnsi="Times New Roman" w:ascii="Times New Roman"/>
        </w:rPr>
        <w:lastRenderedPageBreak/>
        <w:t>Prema odredbi čl. 128. st. 9. Stečajnog zakona ("Narodne novine" broj 71/15-dalje SZ), ako dužnik do završetka prethodnog postupka postane sposoban za plaćanje, sud će postupak obustaviti.</w:t>
      </w:r>
    </w:p>
    <w:p w:rsidRDefault="00AF6CE1" w:rsidP="00AF6CE1" w:rsidR="00AF6CE1" w:rsidRPr="00AF6CE1">
      <w:pPr>
        <w:jc w:val="both"/>
        <w:rPr>
          <w:rFonts w:hAnsi="Times New Roman" w:ascii="Times New Roman"/>
        </w:rPr>
      </w:pPr>
    </w:p>
    <w:p w:rsidRDefault="00AF6CE1" w:rsidP="00AF6CE1" w:rsidR="00313F33">
      <w:pPr>
        <w:ind w:firstLine="567"/>
        <w:jc w:val="both"/>
        <w:rPr>
          <w:rFonts w:hAnsi="Times New Roman" w:ascii="Times New Roman"/>
        </w:rPr>
      </w:pPr>
      <w:r w:rsidRPr="00AF6CE1">
        <w:rPr>
          <w:rFonts w:hAnsi="Times New Roman" w:ascii="Times New Roman"/>
        </w:rPr>
        <w:t xml:space="preserve">Kako iz dostavljene potvrde FINA-e od </w:t>
      </w:r>
      <w:r w:rsidR="00313F33">
        <w:rPr>
          <w:rFonts w:hAnsi="Times New Roman" w:ascii="Times New Roman"/>
        </w:rPr>
        <w:t>15</w:t>
      </w:r>
      <w:r w:rsidRPr="00AF6CE1">
        <w:rPr>
          <w:rFonts w:hAnsi="Times New Roman" w:ascii="Times New Roman"/>
        </w:rPr>
        <w:t xml:space="preserve">. </w:t>
      </w:r>
      <w:r w:rsidR="00313F33">
        <w:rPr>
          <w:rFonts w:hAnsi="Times New Roman" w:ascii="Times New Roman"/>
        </w:rPr>
        <w:t>veljače</w:t>
      </w:r>
      <w:r w:rsidRPr="00AF6CE1">
        <w:rPr>
          <w:rFonts w:hAnsi="Times New Roman" w:ascii="Times New Roman"/>
        </w:rPr>
        <w:t xml:space="preserve"> 2017. nedvojbeno proizlazi da je dužnik prije završetka prethodnog postupka postao sposoban za plaćanje, to je temeljem odredbe čl. 128. st. 9. SZ-a riješeno kao </w:t>
      </w:r>
      <w:r w:rsidR="00313F33">
        <w:rPr>
          <w:rFonts w:hAnsi="Times New Roman" w:ascii="Times New Roman"/>
        </w:rPr>
        <w:t>pod toč. 1. izreke.</w:t>
      </w:r>
    </w:p>
    <w:p w:rsidRDefault="00C7592E" w:rsidP="00AF6CE1" w:rsidR="00C7592E">
      <w:pPr>
        <w:ind w:firstLine="567"/>
        <w:jc w:val="both"/>
        <w:rPr>
          <w:rFonts w:hAnsi="Times New Roman" w:ascii="Times New Roman"/>
        </w:rPr>
      </w:pPr>
    </w:p>
    <w:p w:rsidRDefault="00C7592E" w:rsidP="00AF6CE1" w:rsidR="00C7592E">
      <w:pPr>
        <w:ind w:firstLine="567"/>
        <w:jc w:val="both"/>
        <w:rPr>
          <w:rFonts w:hAnsi="Times New Roman" w:ascii="Times New Roman"/>
        </w:rPr>
      </w:pPr>
      <w:r>
        <w:rPr>
          <w:rFonts w:hAnsi="Times New Roman" w:ascii="Times New Roman"/>
        </w:rPr>
        <w:t xml:space="preserve">Budući je postupak obustavljen iz razloga što je dužnik do završetka prethodnog postupka postao sposoban za plaćanje to je valjalo razriješiti privremenog stečajnog upravitelja dužnosti, slijedom čega je odlučeno kao pod toč. 2. izreke. </w:t>
      </w:r>
    </w:p>
    <w:p w:rsidRDefault="001A6E03" w:rsidP="00C47787" w:rsidR="001A6E03" w:rsidRPr="00345080">
      <w:pPr>
        <w:jc w:val="both"/>
        <w:rPr>
          <w:rFonts w:hAnsi="Times New Roman" w:ascii="Times New Roman"/>
        </w:rPr>
      </w:pPr>
      <w:r w:rsidRPr="00345080">
        <w:rPr>
          <w:rFonts w:hAnsi="Times New Roman" w:ascii="Times New Roman"/>
        </w:rPr>
        <w:tab/>
      </w:r>
    </w:p>
    <w:p w:rsidRDefault="001A6E03" w:rsidP="001A6E03" w:rsidR="001A6E03" w:rsidRPr="00345080">
      <w:pPr>
        <w:ind w:firstLine="567"/>
        <w:jc w:val="center"/>
        <w:rPr>
          <w:rFonts w:hAnsi="Times New Roman" w:ascii="Times New Roman"/>
        </w:rPr>
      </w:pPr>
      <w:r w:rsidRPr="00345080">
        <w:rPr>
          <w:rFonts w:hAnsi="Times New Roman" w:ascii="Times New Roman"/>
        </w:rPr>
        <w:t xml:space="preserve">U Karlovcu </w:t>
      </w:r>
      <w:r w:rsidR="00313F33">
        <w:rPr>
          <w:rFonts w:hAnsi="Times New Roman" w:ascii="Times New Roman"/>
        </w:rPr>
        <w:t>20</w:t>
      </w:r>
      <w:r w:rsidR="00CA066E">
        <w:rPr>
          <w:rFonts w:hAnsi="Times New Roman" w:ascii="Times New Roman"/>
        </w:rPr>
        <w:t xml:space="preserve">. </w:t>
      </w:r>
      <w:r w:rsidR="00137CA3">
        <w:rPr>
          <w:rFonts w:hAnsi="Times New Roman" w:ascii="Times New Roman"/>
        </w:rPr>
        <w:t>veljače</w:t>
      </w:r>
      <w:r w:rsidRPr="00345080">
        <w:rPr>
          <w:rFonts w:hAnsi="Times New Roman" w:ascii="Times New Roman"/>
        </w:rPr>
        <w:t xml:space="preserve"> 201</w:t>
      </w:r>
      <w:r w:rsidR="00137CA3">
        <w:rPr>
          <w:rFonts w:hAnsi="Times New Roman" w:ascii="Times New Roman"/>
        </w:rPr>
        <w:t>7</w:t>
      </w:r>
      <w:r w:rsidRPr="00345080">
        <w:rPr>
          <w:rFonts w:hAnsi="Times New Roman" w:ascii="Times New Roman"/>
        </w:rPr>
        <w:t>.</w:t>
      </w:r>
    </w:p>
    <w:p w:rsidRDefault="001A6E03" w:rsidP="00E61B7B" w:rsidR="001A6E03" w:rsidRPr="00345080">
      <w:pPr>
        <w:jc w:val="both"/>
        <w:rPr>
          <w:rFonts w:hAnsi="Times New Roman" w:ascii="Times New Roman"/>
        </w:rPr>
      </w:pPr>
    </w:p>
    <w:p w:rsidRDefault="001A6E03" w:rsidP="001A6E03" w:rsidR="001A6E03" w:rsidRPr="00345080">
      <w:pPr>
        <w:ind w:firstLine="567"/>
        <w:jc w:val="right"/>
        <w:rPr>
          <w:rFonts w:hAnsi="Times New Roman" w:ascii="Times New Roman"/>
        </w:rPr>
      </w:pPr>
      <w:r w:rsidRPr="00345080">
        <w:rPr>
          <w:rFonts w:hAnsi="Times New Roman" w:ascii="Times New Roman"/>
        </w:rPr>
        <w:t>SUDAC:</w:t>
      </w:r>
    </w:p>
    <w:p w:rsidRDefault="001A6E03" w:rsidP="00AF6CE1" w:rsidR="00D35DC2">
      <w:pPr>
        <w:ind w:firstLine="567"/>
        <w:jc w:val="right"/>
        <w:rPr>
          <w:rFonts w:hAnsi="Times New Roman" w:ascii="Times New Roman"/>
        </w:rPr>
      </w:pPr>
      <w:r w:rsidRPr="00345080">
        <w:rPr>
          <w:rFonts w:hAnsi="Times New Roman" w:ascii="Times New Roman"/>
        </w:rPr>
        <w:t>Vesna Fundurulić Perišin</w:t>
      </w:r>
      <w:r w:rsidR="00F41B80">
        <w:rPr>
          <w:rFonts w:hAnsi="Times New Roman" w:ascii="Times New Roman"/>
        </w:rPr>
        <w:t>, v.r.</w:t>
      </w:r>
    </w:p>
    <w:p w:rsidRDefault="00F41B80" w:rsidP="00AF6CE1" w:rsidR="00F41B80">
      <w:pPr>
        <w:ind w:firstLine="567"/>
        <w:jc w:val="right"/>
        <w:rPr>
          <w:rFonts w:hAnsi="Times New Roman" w:ascii="Times New Roman"/>
        </w:rPr>
      </w:pPr>
    </w:p>
    <w:p w:rsidRDefault="00F41B80" w:rsidP="00AF6CE1" w:rsidR="00F41B80">
      <w:pPr>
        <w:ind w:firstLine="567"/>
        <w:jc w:val="right"/>
        <w:rPr>
          <w:rFonts w:hAnsi="Times New Roman" w:ascii="Times New Roman"/>
        </w:rPr>
      </w:pPr>
      <w:r>
        <w:rPr>
          <w:rFonts w:hAnsi="Times New Roman" w:ascii="Times New Roman"/>
        </w:rPr>
        <w:t>Za točnost otpravka-</w:t>
      </w:r>
    </w:p>
    <w:p w:rsidRDefault="00F41B80" w:rsidP="00AF6CE1" w:rsidR="00F41B80">
      <w:pPr>
        <w:ind w:firstLine="567"/>
        <w:jc w:val="right"/>
        <w:rPr>
          <w:rFonts w:hAnsi="Times New Roman" w:ascii="Times New Roman"/>
        </w:rPr>
      </w:pPr>
      <w:r>
        <w:rPr>
          <w:rFonts w:hAnsi="Times New Roman" w:ascii="Times New Roman"/>
        </w:rPr>
        <w:t>Ovlašteni službenik:</w:t>
      </w:r>
    </w:p>
    <w:p w:rsidRDefault="00F41B80" w:rsidP="00AF6CE1" w:rsidR="00F41B80">
      <w:pPr>
        <w:ind w:firstLine="567"/>
        <w:jc w:val="right"/>
        <w:rPr>
          <w:rFonts w:hAnsi="Times New Roman" w:ascii="Times New Roman"/>
        </w:rPr>
      </w:pPr>
      <w:r>
        <w:rPr>
          <w:rFonts w:hAnsi="Times New Roman" w:ascii="Times New Roman"/>
        </w:rPr>
        <w:t>Žana Livaja</w:t>
      </w:r>
    </w:p>
    <w:p w:rsidRDefault="00F41B80" w:rsidP="00AF6CE1" w:rsidR="00F41B80">
      <w:pPr>
        <w:ind w:firstLine="567"/>
        <w:jc w:val="right"/>
        <w:rPr>
          <w:rFonts w:hAnsi="Times New Roman" w:ascii="Times New Roman"/>
        </w:rPr>
      </w:pPr>
    </w:p>
    <w:p w:rsidRDefault="001606F1" w:rsidP="00AF6CE1" w:rsidR="001606F1">
      <w:pPr>
        <w:ind w:firstLine="567"/>
        <w:jc w:val="right"/>
        <w:rPr>
          <w:rFonts w:hAnsi="Times New Roman" w:ascii="Times New Roman"/>
        </w:rPr>
      </w:pPr>
    </w:p>
    <w:p w:rsidRDefault="003C4541" w:rsidP="00D35DC2" w:rsidR="003C4541" w:rsidRPr="00345080">
      <w:pPr>
        <w:ind w:firstLine="567"/>
        <w:jc w:val="right"/>
        <w:rPr>
          <w:rFonts w:hAnsi="Times New Roman" w:ascii="Times New Roman"/>
        </w:rPr>
      </w:pPr>
    </w:p>
    <w:p w:rsidRDefault="001A6E03" w:rsidP="0069131D" w:rsidR="001A6E03" w:rsidRPr="00345080">
      <w:pPr>
        <w:jc w:val="both"/>
        <w:rPr>
          <w:rFonts w:hAnsi="Times New Roman" w:ascii="Times New Roman"/>
        </w:rPr>
      </w:pPr>
      <w:r w:rsidRPr="00345080">
        <w:rPr>
          <w:rFonts w:hAnsi="Times New Roman" w:ascii="Times New Roman"/>
        </w:rPr>
        <w:t xml:space="preserve">POUKA O PRAVNOM LIJEKU: </w:t>
      </w:r>
    </w:p>
    <w:p w:rsidRDefault="001A6E03" w:rsidP="001A6E03" w:rsidR="001A6E03" w:rsidRPr="00345080">
      <w:pPr>
        <w:ind w:firstLine="567"/>
        <w:jc w:val="both"/>
        <w:rPr>
          <w:rFonts w:hAnsi="Times New Roman" w:ascii="Times New Roman"/>
        </w:rPr>
      </w:pPr>
      <w:r w:rsidRPr="00345080">
        <w:rPr>
          <w:rFonts w:hAnsi="Times New Roman" w:ascii="Times New Roman"/>
        </w:rPr>
        <w:tab/>
        <w:t xml:space="preserve">Protiv ovog rješenja, nezadovoljna stranka može uložiti žalbu Visokom trgovačkom sudu Republike Hrvatske u roku od 8 dana po primitku rješenja, a ulaže se putem ovog Suda u 2 primjerka za Sud i po 1 za svaku protivnu stranku. </w:t>
      </w:r>
    </w:p>
    <w:p w:rsidRDefault="0069131D" w:rsidP="00F73FDD" w:rsidR="0069131D">
      <w:pPr>
        <w:jc w:val="both"/>
        <w:rPr>
          <w:rFonts w:hAnsi="Times New Roman" w:ascii="Times New Roman"/>
        </w:rPr>
      </w:pPr>
    </w:p>
    <w:p w:rsidRDefault="00F53EE8" w:rsidP="001A6E03" w:rsidR="00F53EE8" w:rsidRPr="00345080">
      <w:pPr>
        <w:ind w:firstLine="567"/>
        <w:jc w:val="both"/>
        <w:rPr>
          <w:rFonts w:hAnsi="Times New Roman" w:ascii="Times New Roman"/>
        </w:rPr>
      </w:pPr>
    </w:p>
    <w:sectPr w:rsidSect="00F41B80" w:rsidR="00F53EE8" w:rsidRPr="00345080">
      <w:headerReference w:type="default" r:id="rId11"/>
      <w:pgSz w:code="9" w:h="16838" w:w="11906"/>
      <w:pgMar w:gutter="0" w:footer="709" w:header="709" w:left="1418" w:bottom="1985" w:right="1418" w:top="1701"/>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71BB1" w:rsidP="00EC5531" w:rsidR="00671BB1">
      <w:r>
        <w:separator/>
      </w:r>
    </w:p>
  </w:endnote>
  <w:endnote w:id="0" w:type="continuationSeparator">
    <w:p w:rsidRDefault="00671BB1" w:rsidP="00EC5531" w:rsidR="00671BB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71BB1" w:rsidP="00EC5531" w:rsidR="00671BB1">
      <w:r>
        <w:separator/>
      </w:r>
    </w:p>
  </w:footnote>
  <w:footnote w:id="0" w:type="continuationSeparator">
    <w:p w:rsidRDefault="00671BB1" w:rsidP="00EC5531" w:rsidR="00671BB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36149125"/>
      <w:docPartObj>
        <w:docPartGallery w:val="Page Numbers (Top of Page)"/>
        <w:docPartUnique/>
      </w:docPartObj>
    </w:sdtPr>
    <w:sdtEndPr/>
    <w:sdtContent>
      <w:p w:rsidRDefault="00EC5531" w:rsidR="00EC5531">
        <w:pPr>
          <w:pStyle w:val="Zaglavlje"/>
          <w:jc w:val="center"/>
        </w:pPr>
        <w:r>
          <w:fldChar w:fldCharType="begin"/>
        </w:r>
        <w:r>
          <w:instrText>PAGE   \* MERGEFORMAT</w:instrText>
        </w:r>
        <w:r>
          <w:fldChar w:fldCharType="separate"/>
        </w:r>
        <w:r w:rsidR="009646BB">
          <w:rPr>
            <w:noProof/>
          </w:rPr>
          <w:t>2</w:t>
        </w:r>
        <w:r>
          <w:fldChar w:fldCharType="end"/>
        </w:r>
      </w:p>
    </w:sdtContent>
  </w:sdt>
  <w:p w:rsidRDefault="00DB3041" w:rsidP="00DB3041" w:rsidR="00EC5531" w:rsidRPr="00137CA3">
    <w:pPr>
      <w:pStyle w:val="Zaglavlje"/>
      <w:jc w:val="right"/>
      <w:rPr>
        <w:rFonts w:hAnsi="Times New Roman" w:ascii="Times New Roman"/>
      </w:rPr>
    </w:pPr>
    <w:r w:rsidRPr="00137CA3">
      <w:rPr>
        <w:rFonts w:hAnsi="Times New Roman" w:ascii="Times New Roman"/>
      </w:rPr>
      <w:t xml:space="preserve">3 </w:t>
    </w:r>
    <w:r w:rsidR="001A6E03" w:rsidRPr="00137CA3">
      <w:rPr>
        <w:rFonts w:hAnsi="Times New Roman" w:ascii="Times New Roman"/>
      </w:rPr>
      <w:t>St-</w:t>
    </w:r>
    <w:r w:rsidR="00C7592E">
      <w:rPr>
        <w:rFonts w:hAnsi="Times New Roman" w:ascii="Times New Roman"/>
      </w:rPr>
      <w:t>2167</w:t>
    </w:r>
    <w:r w:rsidR="005A2F96" w:rsidRPr="00137CA3">
      <w:rPr>
        <w:rFonts w:hAnsi="Times New Roman" w:ascii="Times New Roman"/>
      </w:rPr>
      <w:t>/</w:t>
    </w:r>
    <w:r w:rsidR="00F10617" w:rsidRPr="00137CA3">
      <w:rPr>
        <w:rFonts w:hAnsi="Times New Roman" w:ascii="Times New Roman"/>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4AE3415"/>
    <w:multiLevelType w:val="hybridMultilevel"/>
    <w:tmpl w:val="037026C4"/>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45107EC"/>
    <w:multiLevelType w:val="hybridMultilevel"/>
    <w:tmpl w:val="B644BFAC"/>
    <w:lvl w:tplc="4D38D3B8"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2">
    <w:nsid w:val="47F96FBE"/>
    <w:multiLevelType w:val="hybridMultilevel"/>
    <w:tmpl w:val="9924A2A8"/>
    <w:lvl w:tplc="E0D6FF4C"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abstractNum w:abstractNumId="3">
    <w:nsid w:val="54D82703"/>
    <w:multiLevelType w:val="hybridMultilevel"/>
    <w:tmpl w:val="EB7CA840"/>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4">
    <w:nsid w:val="5D1E1CCD"/>
    <w:multiLevelType w:val="hybridMultilevel"/>
    <w:tmpl w:val="D1F682B8"/>
    <w:lvl w:tplc="04090015" w:ilvl="0">
      <w:start w:val="1"/>
      <w:numFmt w:val="upperLetter"/>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5">
    <w:nsid w:val="71A17DF2"/>
    <w:multiLevelType w:val="hybridMultilevel"/>
    <w:tmpl w:val="4B66F8EC"/>
    <w:lvl w:tplc="18EA247E"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647"/>
      </w:pPr>
    </w:lvl>
    <w:lvl w:tentative="true" w:tplc="041A001B" w:ilvl="2">
      <w:start w:val="1"/>
      <w:numFmt w:val="lowerRoman"/>
      <w:lvlText w:val="%3."/>
      <w:lvlJc w:val="right"/>
      <w:pPr>
        <w:ind w:hanging="180" w:left="2367"/>
      </w:pPr>
    </w:lvl>
    <w:lvl w:tentative="true" w:tplc="041A000F" w:ilvl="3">
      <w:start w:val="1"/>
      <w:numFmt w:val="decimal"/>
      <w:lvlText w:val="%4."/>
      <w:lvlJc w:val="left"/>
      <w:pPr>
        <w:ind w:hanging="360" w:left="3087"/>
      </w:pPr>
    </w:lvl>
    <w:lvl w:tentative="true" w:tplc="041A0019" w:ilvl="4">
      <w:start w:val="1"/>
      <w:numFmt w:val="lowerLetter"/>
      <w:lvlText w:val="%5."/>
      <w:lvlJc w:val="left"/>
      <w:pPr>
        <w:ind w:hanging="360" w:left="3807"/>
      </w:pPr>
    </w:lvl>
    <w:lvl w:tentative="true" w:tplc="041A001B" w:ilvl="5">
      <w:start w:val="1"/>
      <w:numFmt w:val="lowerRoman"/>
      <w:lvlText w:val="%6."/>
      <w:lvlJc w:val="right"/>
      <w:pPr>
        <w:ind w:hanging="180" w:left="4527"/>
      </w:pPr>
    </w:lvl>
    <w:lvl w:tentative="true" w:tplc="041A000F" w:ilvl="6">
      <w:start w:val="1"/>
      <w:numFmt w:val="decimal"/>
      <w:lvlText w:val="%7."/>
      <w:lvlJc w:val="left"/>
      <w:pPr>
        <w:ind w:hanging="360" w:left="5247"/>
      </w:pPr>
    </w:lvl>
    <w:lvl w:tentative="true" w:tplc="041A0019" w:ilvl="7">
      <w:start w:val="1"/>
      <w:numFmt w:val="lowerLetter"/>
      <w:lvlText w:val="%8."/>
      <w:lvlJc w:val="left"/>
      <w:pPr>
        <w:ind w:hanging="360" w:left="5967"/>
      </w:pPr>
    </w:lvl>
    <w:lvl w:tentative="true" w:tplc="041A001B" w:ilvl="8">
      <w:start w:val="1"/>
      <w:numFmt w:val="lowerRoman"/>
      <w:lvlText w:val="%9."/>
      <w:lvlJc w:val="right"/>
      <w:pPr>
        <w:ind w:hanging="180" w:left="6687"/>
      </w:pPr>
    </w:lvl>
  </w:abstractNum>
  <w:num w:numId="1">
    <w:abstractNumId w:val="4"/>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6"/>
  <w:embedSystemFonts/>
  <w:attachedTemplate r:id="rId1"/>
  <w:stylePaneFormatFilter w:val="3F01"/>
  <w:defaultTabStop w:val="708"/>
  <w:hyphenationZone w:val="425"/>
  <w:drawingGridHorizontalSpacing w:val="120"/>
  <w:displayHorizontalDrawingGridEvery w:val="2"/>
  <w:displayVerticalDrawingGridEvery w:val="2"/>
  <w:noPunctuationKerning/>
  <w:characterSpacingControl w:val="doNotCompress"/>
  <w:hdrShapeDefaults>
    <o:shapedefaults v:ext="edit" spidmax="20481"/>
  </w:hdrShapeDefaults>
  <w:footnotePr>
    <w:footnote w:id="-1"/>
    <w:footnote w:id="0"/>
  </w:footnotePr>
  <w:endnotePr>
    <w:endnote w:id="-1"/>
    <w:endnote w:id="0"/>
  </w:endnotePr>
  <w:compat>
    <w:useFELayou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9532F"/>
    <w:rsid w:val="00000113"/>
    <w:rsid w:val="0000432E"/>
    <w:rsid w:val="000059A7"/>
    <w:rsid w:val="00011EA3"/>
    <w:rsid w:val="00020A61"/>
    <w:rsid w:val="0002195C"/>
    <w:rsid w:val="00023013"/>
    <w:rsid w:val="00025179"/>
    <w:rsid w:val="00031630"/>
    <w:rsid w:val="0003300B"/>
    <w:rsid w:val="000331B4"/>
    <w:rsid w:val="00034001"/>
    <w:rsid w:val="00034636"/>
    <w:rsid w:val="00034752"/>
    <w:rsid w:val="00035600"/>
    <w:rsid w:val="000400A1"/>
    <w:rsid w:val="00043BAA"/>
    <w:rsid w:val="00046852"/>
    <w:rsid w:val="00051E2E"/>
    <w:rsid w:val="00051FBB"/>
    <w:rsid w:val="000532B4"/>
    <w:rsid w:val="000619B3"/>
    <w:rsid w:val="000620A6"/>
    <w:rsid w:val="0006334D"/>
    <w:rsid w:val="00064A61"/>
    <w:rsid w:val="000678FD"/>
    <w:rsid w:val="00072F4D"/>
    <w:rsid w:val="00081614"/>
    <w:rsid w:val="000848AF"/>
    <w:rsid w:val="0008637B"/>
    <w:rsid w:val="0009336E"/>
    <w:rsid w:val="00094066"/>
    <w:rsid w:val="000A3E29"/>
    <w:rsid w:val="000B0C41"/>
    <w:rsid w:val="000B6EA1"/>
    <w:rsid w:val="000C77AC"/>
    <w:rsid w:val="000D1E6F"/>
    <w:rsid w:val="000D43ED"/>
    <w:rsid w:val="000E02E8"/>
    <w:rsid w:val="000E1579"/>
    <w:rsid w:val="000E576D"/>
    <w:rsid w:val="000F038A"/>
    <w:rsid w:val="000F549A"/>
    <w:rsid w:val="000F7BA2"/>
    <w:rsid w:val="00100CB4"/>
    <w:rsid w:val="001023CC"/>
    <w:rsid w:val="00105B49"/>
    <w:rsid w:val="0010655C"/>
    <w:rsid w:val="001120B5"/>
    <w:rsid w:val="0012129F"/>
    <w:rsid w:val="00121FAE"/>
    <w:rsid w:val="00130B27"/>
    <w:rsid w:val="00131709"/>
    <w:rsid w:val="00134DEC"/>
    <w:rsid w:val="00134E5D"/>
    <w:rsid w:val="00137CA3"/>
    <w:rsid w:val="0014402F"/>
    <w:rsid w:val="00151817"/>
    <w:rsid w:val="00156351"/>
    <w:rsid w:val="001600C3"/>
    <w:rsid w:val="001606F1"/>
    <w:rsid w:val="00166CB4"/>
    <w:rsid w:val="00195ADB"/>
    <w:rsid w:val="001A0FF4"/>
    <w:rsid w:val="001A6E03"/>
    <w:rsid w:val="001B5900"/>
    <w:rsid w:val="001D2DA6"/>
    <w:rsid w:val="001D7887"/>
    <w:rsid w:val="001E5412"/>
    <w:rsid w:val="001F13B1"/>
    <w:rsid w:val="00203607"/>
    <w:rsid w:val="00205B79"/>
    <w:rsid w:val="00210348"/>
    <w:rsid w:val="00213FEE"/>
    <w:rsid w:val="00225A3B"/>
    <w:rsid w:val="00230CFE"/>
    <w:rsid w:val="0023493C"/>
    <w:rsid w:val="0024228B"/>
    <w:rsid w:val="00261307"/>
    <w:rsid w:val="00261C64"/>
    <w:rsid w:val="002739DA"/>
    <w:rsid w:val="00277AD4"/>
    <w:rsid w:val="00287275"/>
    <w:rsid w:val="002937A9"/>
    <w:rsid w:val="002A3A4A"/>
    <w:rsid w:val="002A52D0"/>
    <w:rsid w:val="002B1CFF"/>
    <w:rsid w:val="002C0504"/>
    <w:rsid w:val="002C794F"/>
    <w:rsid w:val="002D5F23"/>
    <w:rsid w:val="002E7041"/>
    <w:rsid w:val="002F73BC"/>
    <w:rsid w:val="003004DF"/>
    <w:rsid w:val="003025ED"/>
    <w:rsid w:val="00304875"/>
    <w:rsid w:val="00313F33"/>
    <w:rsid w:val="00315B3E"/>
    <w:rsid w:val="00325072"/>
    <w:rsid w:val="003271F4"/>
    <w:rsid w:val="00336203"/>
    <w:rsid w:val="00336541"/>
    <w:rsid w:val="003366B3"/>
    <w:rsid w:val="003415D0"/>
    <w:rsid w:val="00341C9D"/>
    <w:rsid w:val="00344639"/>
    <w:rsid w:val="00344C82"/>
    <w:rsid w:val="00345080"/>
    <w:rsid w:val="00350D95"/>
    <w:rsid w:val="00356E32"/>
    <w:rsid w:val="00366C62"/>
    <w:rsid w:val="00381CEA"/>
    <w:rsid w:val="00381D21"/>
    <w:rsid w:val="003A47EF"/>
    <w:rsid w:val="003A4B86"/>
    <w:rsid w:val="003A50CA"/>
    <w:rsid w:val="003A681D"/>
    <w:rsid w:val="003C13D9"/>
    <w:rsid w:val="003C4541"/>
    <w:rsid w:val="003C5896"/>
    <w:rsid w:val="003D66CD"/>
    <w:rsid w:val="003D7D32"/>
    <w:rsid w:val="003E1C09"/>
    <w:rsid w:val="003F16B5"/>
    <w:rsid w:val="003F622C"/>
    <w:rsid w:val="00407BBF"/>
    <w:rsid w:val="00415C10"/>
    <w:rsid w:val="00422A42"/>
    <w:rsid w:val="00432F8E"/>
    <w:rsid w:val="00434B16"/>
    <w:rsid w:val="004405C4"/>
    <w:rsid w:val="004545A2"/>
    <w:rsid w:val="004613A3"/>
    <w:rsid w:val="004623BA"/>
    <w:rsid w:val="00476C54"/>
    <w:rsid w:val="0049698D"/>
    <w:rsid w:val="004B4008"/>
    <w:rsid w:val="004B6A16"/>
    <w:rsid w:val="004B794A"/>
    <w:rsid w:val="004C031F"/>
    <w:rsid w:val="004C427A"/>
    <w:rsid w:val="004C49B8"/>
    <w:rsid w:val="004D5692"/>
    <w:rsid w:val="004D5CBB"/>
    <w:rsid w:val="004D5D9B"/>
    <w:rsid w:val="004E7CE5"/>
    <w:rsid w:val="004F3AE9"/>
    <w:rsid w:val="004F6063"/>
    <w:rsid w:val="004F6CE2"/>
    <w:rsid w:val="004F7AA9"/>
    <w:rsid w:val="005016BC"/>
    <w:rsid w:val="005023B1"/>
    <w:rsid w:val="0050322B"/>
    <w:rsid w:val="00506AF3"/>
    <w:rsid w:val="0051012D"/>
    <w:rsid w:val="0052158A"/>
    <w:rsid w:val="00526EA8"/>
    <w:rsid w:val="00537E6A"/>
    <w:rsid w:val="005434ED"/>
    <w:rsid w:val="005503F2"/>
    <w:rsid w:val="00554511"/>
    <w:rsid w:val="005556CE"/>
    <w:rsid w:val="00574D42"/>
    <w:rsid w:val="00581759"/>
    <w:rsid w:val="005854A3"/>
    <w:rsid w:val="005873E4"/>
    <w:rsid w:val="00591D52"/>
    <w:rsid w:val="00592B49"/>
    <w:rsid w:val="00592CA5"/>
    <w:rsid w:val="0059532F"/>
    <w:rsid w:val="00597EDA"/>
    <w:rsid w:val="005A0AC6"/>
    <w:rsid w:val="005A2F96"/>
    <w:rsid w:val="005A391C"/>
    <w:rsid w:val="005A3E5E"/>
    <w:rsid w:val="005A41AB"/>
    <w:rsid w:val="005B7161"/>
    <w:rsid w:val="005C20B0"/>
    <w:rsid w:val="005C4E1E"/>
    <w:rsid w:val="005C68C7"/>
    <w:rsid w:val="005D18F8"/>
    <w:rsid w:val="005D51F9"/>
    <w:rsid w:val="005E1942"/>
    <w:rsid w:val="005E25EC"/>
    <w:rsid w:val="005E559A"/>
    <w:rsid w:val="005E7878"/>
    <w:rsid w:val="005F36E9"/>
    <w:rsid w:val="005F47E7"/>
    <w:rsid w:val="005F6A64"/>
    <w:rsid w:val="006018D2"/>
    <w:rsid w:val="00602463"/>
    <w:rsid w:val="0060340F"/>
    <w:rsid w:val="00606B95"/>
    <w:rsid w:val="00623E72"/>
    <w:rsid w:val="0063013F"/>
    <w:rsid w:val="00633BE4"/>
    <w:rsid w:val="0063476B"/>
    <w:rsid w:val="0063499A"/>
    <w:rsid w:val="00634E8A"/>
    <w:rsid w:val="00641240"/>
    <w:rsid w:val="006421AF"/>
    <w:rsid w:val="006443E9"/>
    <w:rsid w:val="006519A1"/>
    <w:rsid w:val="00655854"/>
    <w:rsid w:val="00663680"/>
    <w:rsid w:val="00666653"/>
    <w:rsid w:val="006666D0"/>
    <w:rsid w:val="006666E6"/>
    <w:rsid w:val="00671BB1"/>
    <w:rsid w:val="00671E27"/>
    <w:rsid w:val="0067468D"/>
    <w:rsid w:val="00676768"/>
    <w:rsid w:val="0068126A"/>
    <w:rsid w:val="0068421F"/>
    <w:rsid w:val="0069131D"/>
    <w:rsid w:val="006926AC"/>
    <w:rsid w:val="00692D68"/>
    <w:rsid w:val="00692E6B"/>
    <w:rsid w:val="00693798"/>
    <w:rsid w:val="00697EB4"/>
    <w:rsid w:val="006C1981"/>
    <w:rsid w:val="006C1F34"/>
    <w:rsid w:val="006E00E8"/>
    <w:rsid w:val="006E2D44"/>
    <w:rsid w:val="006E705D"/>
    <w:rsid w:val="006F07D8"/>
    <w:rsid w:val="006F61D9"/>
    <w:rsid w:val="0070428A"/>
    <w:rsid w:val="0071033A"/>
    <w:rsid w:val="0071448D"/>
    <w:rsid w:val="00730122"/>
    <w:rsid w:val="00731E80"/>
    <w:rsid w:val="0075528E"/>
    <w:rsid w:val="00756A89"/>
    <w:rsid w:val="00762159"/>
    <w:rsid w:val="0076231E"/>
    <w:rsid w:val="007628E6"/>
    <w:rsid w:val="007678E9"/>
    <w:rsid w:val="00767E39"/>
    <w:rsid w:val="00780F76"/>
    <w:rsid w:val="007818DA"/>
    <w:rsid w:val="00795DA6"/>
    <w:rsid w:val="007974EA"/>
    <w:rsid w:val="007B3116"/>
    <w:rsid w:val="007B4D63"/>
    <w:rsid w:val="007B7B0A"/>
    <w:rsid w:val="007F4A16"/>
    <w:rsid w:val="007F6BA8"/>
    <w:rsid w:val="00800897"/>
    <w:rsid w:val="00803431"/>
    <w:rsid w:val="0080792B"/>
    <w:rsid w:val="00817820"/>
    <w:rsid w:val="00820EF9"/>
    <w:rsid w:val="0082760D"/>
    <w:rsid w:val="00831CBE"/>
    <w:rsid w:val="008323BA"/>
    <w:rsid w:val="008348BD"/>
    <w:rsid w:val="0084079A"/>
    <w:rsid w:val="00841E9B"/>
    <w:rsid w:val="00853412"/>
    <w:rsid w:val="00855422"/>
    <w:rsid w:val="00857A92"/>
    <w:rsid w:val="008654A2"/>
    <w:rsid w:val="00872A50"/>
    <w:rsid w:val="00873943"/>
    <w:rsid w:val="00881E24"/>
    <w:rsid w:val="008851B9"/>
    <w:rsid w:val="008957D0"/>
    <w:rsid w:val="008A2540"/>
    <w:rsid w:val="008B1552"/>
    <w:rsid w:val="008C2FAD"/>
    <w:rsid w:val="008C5BE4"/>
    <w:rsid w:val="008C7C8D"/>
    <w:rsid w:val="008D0A1C"/>
    <w:rsid w:val="008D0F3B"/>
    <w:rsid w:val="008D2E99"/>
    <w:rsid w:val="008D4153"/>
    <w:rsid w:val="008D4BF8"/>
    <w:rsid w:val="008E424E"/>
    <w:rsid w:val="008F54EE"/>
    <w:rsid w:val="008F62E8"/>
    <w:rsid w:val="00901A58"/>
    <w:rsid w:val="00911321"/>
    <w:rsid w:val="00915242"/>
    <w:rsid w:val="00915FA2"/>
    <w:rsid w:val="00916A31"/>
    <w:rsid w:val="00916F13"/>
    <w:rsid w:val="00917C4E"/>
    <w:rsid w:val="00922E07"/>
    <w:rsid w:val="0092335D"/>
    <w:rsid w:val="0092734D"/>
    <w:rsid w:val="009646BB"/>
    <w:rsid w:val="00977284"/>
    <w:rsid w:val="00981BE8"/>
    <w:rsid w:val="00984FB6"/>
    <w:rsid w:val="009930F6"/>
    <w:rsid w:val="00995E7C"/>
    <w:rsid w:val="009A30F5"/>
    <w:rsid w:val="009A5C92"/>
    <w:rsid w:val="009B50F7"/>
    <w:rsid w:val="009C0859"/>
    <w:rsid w:val="009C1F2D"/>
    <w:rsid w:val="009C77C5"/>
    <w:rsid w:val="009D03DB"/>
    <w:rsid w:val="009D296B"/>
    <w:rsid w:val="009D633D"/>
    <w:rsid w:val="009E179E"/>
    <w:rsid w:val="009E4899"/>
    <w:rsid w:val="009E4C63"/>
    <w:rsid w:val="009E5999"/>
    <w:rsid w:val="009E5C42"/>
    <w:rsid w:val="009E7D7B"/>
    <w:rsid w:val="00A02618"/>
    <w:rsid w:val="00A105FE"/>
    <w:rsid w:val="00A149C0"/>
    <w:rsid w:val="00A162AE"/>
    <w:rsid w:val="00A1728D"/>
    <w:rsid w:val="00A214C0"/>
    <w:rsid w:val="00A233E5"/>
    <w:rsid w:val="00A26C00"/>
    <w:rsid w:val="00A26ED1"/>
    <w:rsid w:val="00A27F8B"/>
    <w:rsid w:val="00A27FC8"/>
    <w:rsid w:val="00A3051B"/>
    <w:rsid w:val="00A35BAC"/>
    <w:rsid w:val="00A451BB"/>
    <w:rsid w:val="00A4595F"/>
    <w:rsid w:val="00A45C8B"/>
    <w:rsid w:val="00A5112F"/>
    <w:rsid w:val="00A53EE3"/>
    <w:rsid w:val="00A56601"/>
    <w:rsid w:val="00A60C56"/>
    <w:rsid w:val="00A65D2A"/>
    <w:rsid w:val="00A8198B"/>
    <w:rsid w:val="00A84165"/>
    <w:rsid w:val="00A84AB0"/>
    <w:rsid w:val="00A84C8E"/>
    <w:rsid w:val="00A97522"/>
    <w:rsid w:val="00AA21B4"/>
    <w:rsid w:val="00AA549A"/>
    <w:rsid w:val="00AC258E"/>
    <w:rsid w:val="00AC7441"/>
    <w:rsid w:val="00AD0D7A"/>
    <w:rsid w:val="00AD4158"/>
    <w:rsid w:val="00AD43B6"/>
    <w:rsid w:val="00AD43F3"/>
    <w:rsid w:val="00AD7254"/>
    <w:rsid w:val="00AE3527"/>
    <w:rsid w:val="00AE5E89"/>
    <w:rsid w:val="00AF6CE1"/>
    <w:rsid w:val="00B00274"/>
    <w:rsid w:val="00B0236B"/>
    <w:rsid w:val="00B03C17"/>
    <w:rsid w:val="00B058D1"/>
    <w:rsid w:val="00B14FE9"/>
    <w:rsid w:val="00B21417"/>
    <w:rsid w:val="00B246A2"/>
    <w:rsid w:val="00B2533A"/>
    <w:rsid w:val="00B25A3F"/>
    <w:rsid w:val="00B30DB8"/>
    <w:rsid w:val="00B34908"/>
    <w:rsid w:val="00B375BB"/>
    <w:rsid w:val="00B41EA9"/>
    <w:rsid w:val="00B4415F"/>
    <w:rsid w:val="00B510E1"/>
    <w:rsid w:val="00B532EE"/>
    <w:rsid w:val="00B607C6"/>
    <w:rsid w:val="00B60F55"/>
    <w:rsid w:val="00B6137C"/>
    <w:rsid w:val="00B64CA8"/>
    <w:rsid w:val="00B66F22"/>
    <w:rsid w:val="00B71823"/>
    <w:rsid w:val="00B720D3"/>
    <w:rsid w:val="00B75DDC"/>
    <w:rsid w:val="00B7607B"/>
    <w:rsid w:val="00B83DA5"/>
    <w:rsid w:val="00B84D0E"/>
    <w:rsid w:val="00B85713"/>
    <w:rsid w:val="00B8746F"/>
    <w:rsid w:val="00B934D6"/>
    <w:rsid w:val="00BA4267"/>
    <w:rsid w:val="00BA575D"/>
    <w:rsid w:val="00BA744D"/>
    <w:rsid w:val="00BB1BA0"/>
    <w:rsid w:val="00BB4BF9"/>
    <w:rsid w:val="00BC1522"/>
    <w:rsid w:val="00BC1618"/>
    <w:rsid w:val="00BC6B2F"/>
    <w:rsid w:val="00BC75BE"/>
    <w:rsid w:val="00BD03D6"/>
    <w:rsid w:val="00BD1876"/>
    <w:rsid w:val="00BE0D43"/>
    <w:rsid w:val="00BE75FC"/>
    <w:rsid w:val="00BF1A5E"/>
    <w:rsid w:val="00C003B6"/>
    <w:rsid w:val="00C01917"/>
    <w:rsid w:val="00C0331D"/>
    <w:rsid w:val="00C10E24"/>
    <w:rsid w:val="00C14406"/>
    <w:rsid w:val="00C15BB8"/>
    <w:rsid w:val="00C35375"/>
    <w:rsid w:val="00C41379"/>
    <w:rsid w:val="00C45AA2"/>
    <w:rsid w:val="00C47787"/>
    <w:rsid w:val="00C55E1B"/>
    <w:rsid w:val="00C55E8B"/>
    <w:rsid w:val="00C603E0"/>
    <w:rsid w:val="00C6283D"/>
    <w:rsid w:val="00C628DF"/>
    <w:rsid w:val="00C62B46"/>
    <w:rsid w:val="00C66830"/>
    <w:rsid w:val="00C72E42"/>
    <w:rsid w:val="00C73754"/>
    <w:rsid w:val="00C7592E"/>
    <w:rsid w:val="00C80B3A"/>
    <w:rsid w:val="00C80C46"/>
    <w:rsid w:val="00C8240C"/>
    <w:rsid w:val="00C852F8"/>
    <w:rsid w:val="00C97C0E"/>
    <w:rsid w:val="00CA066E"/>
    <w:rsid w:val="00CA29DF"/>
    <w:rsid w:val="00CA56E2"/>
    <w:rsid w:val="00CA6E69"/>
    <w:rsid w:val="00CC0D33"/>
    <w:rsid w:val="00CC7AEC"/>
    <w:rsid w:val="00CD1D95"/>
    <w:rsid w:val="00CD417D"/>
    <w:rsid w:val="00CE49E9"/>
    <w:rsid w:val="00CE6125"/>
    <w:rsid w:val="00CF054B"/>
    <w:rsid w:val="00CF5EC9"/>
    <w:rsid w:val="00CF7F8A"/>
    <w:rsid w:val="00D10BC2"/>
    <w:rsid w:val="00D11EBB"/>
    <w:rsid w:val="00D13B41"/>
    <w:rsid w:val="00D1622E"/>
    <w:rsid w:val="00D1775C"/>
    <w:rsid w:val="00D20145"/>
    <w:rsid w:val="00D318A7"/>
    <w:rsid w:val="00D35DC2"/>
    <w:rsid w:val="00D3607D"/>
    <w:rsid w:val="00D37079"/>
    <w:rsid w:val="00D37263"/>
    <w:rsid w:val="00D46235"/>
    <w:rsid w:val="00D50678"/>
    <w:rsid w:val="00D613BF"/>
    <w:rsid w:val="00D61CA0"/>
    <w:rsid w:val="00D644B5"/>
    <w:rsid w:val="00D646CF"/>
    <w:rsid w:val="00D70DCB"/>
    <w:rsid w:val="00D71E38"/>
    <w:rsid w:val="00D85376"/>
    <w:rsid w:val="00D856FF"/>
    <w:rsid w:val="00D93343"/>
    <w:rsid w:val="00D96E5D"/>
    <w:rsid w:val="00DA14E6"/>
    <w:rsid w:val="00DA7FB4"/>
    <w:rsid w:val="00DB3041"/>
    <w:rsid w:val="00DB71FC"/>
    <w:rsid w:val="00DC3C74"/>
    <w:rsid w:val="00DC58A6"/>
    <w:rsid w:val="00DD2FAC"/>
    <w:rsid w:val="00DD4FDC"/>
    <w:rsid w:val="00DE3C5A"/>
    <w:rsid w:val="00DE608C"/>
    <w:rsid w:val="00DE775B"/>
    <w:rsid w:val="00DE7F98"/>
    <w:rsid w:val="00DF212F"/>
    <w:rsid w:val="00E005D1"/>
    <w:rsid w:val="00E10B03"/>
    <w:rsid w:val="00E1203C"/>
    <w:rsid w:val="00E24E4B"/>
    <w:rsid w:val="00E2732B"/>
    <w:rsid w:val="00E3054B"/>
    <w:rsid w:val="00E32288"/>
    <w:rsid w:val="00E44B61"/>
    <w:rsid w:val="00E47A69"/>
    <w:rsid w:val="00E50CC2"/>
    <w:rsid w:val="00E53AE4"/>
    <w:rsid w:val="00E552D6"/>
    <w:rsid w:val="00E61B7B"/>
    <w:rsid w:val="00E63865"/>
    <w:rsid w:val="00E71B94"/>
    <w:rsid w:val="00E73C9A"/>
    <w:rsid w:val="00E82014"/>
    <w:rsid w:val="00E86DDD"/>
    <w:rsid w:val="00E94ADC"/>
    <w:rsid w:val="00EA6149"/>
    <w:rsid w:val="00EB0761"/>
    <w:rsid w:val="00EB08E9"/>
    <w:rsid w:val="00EB5599"/>
    <w:rsid w:val="00EB5D32"/>
    <w:rsid w:val="00EC5531"/>
    <w:rsid w:val="00EC5D9C"/>
    <w:rsid w:val="00EC6AB9"/>
    <w:rsid w:val="00EC7E1F"/>
    <w:rsid w:val="00ED2D7D"/>
    <w:rsid w:val="00ED5B1A"/>
    <w:rsid w:val="00EE0007"/>
    <w:rsid w:val="00EE5999"/>
    <w:rsid w:val="00EF5A6A"/>
    <w:rsid w:val="00EF62BF"/>
    <w:rsid w:val="00F07ED0"/>
    <w:rsid w:val="00F10617"/>
    <w:rsid w:val="00F1122C"/>
    <w:rsid w:val="00F17709"/>
    <w:rsid w:val="00F21A59"/>
    <w:rsid w:val="00F304B3"/>
    <w:rsid w:val="00F30A6F"/>
    <w:rsid w:val="00F316B0"/>
    <w:rsid w:val="00F34617"/>
    <w:rsid w:val="00F41B80"/>
    <w:rsid w:val="00F43070"/>
    <w:rsid w:val="00F44900"/>
    <w:rsid w:val="00F44E72"/>
    <w:rsid w:val="00F53EE8"/>
    <w:rsid w:val="00F54377"/>
    <w:rsid w:val="00F60490"/>
    <w:rsid w:val="00F630C1"/>
    <w:rsid w:val="00F638D2"/>
    <w:rsid w:val="00F64D86"/>
    <w:rsid w:val="00F661C8"/>
    <w:rsid w:val="00F73FDD"/>
    <w:rsid w:val="00F76DCF"/>
    <w:rsid w:val="00F82C42"/>
    <w:rsid w:val="00F902D6"/>
    <w:rsid w:val="00F93649"/>
    <w:rsid w:val="00F93F87"/>
    <w:rsid w:val="00F93F97"/>
    <w:rsid w:val="00F97778"/>
    <w:rsid w:val="00F979AF"/>
    <w:rsid w:val="00FA2628"/>
    <w:rsid w:val="00FB0113"/>
    <w:rsid w:val="00FB1151"/>
    <w:rsid w:val="00FB6E41"/>
    <w:rsid w:val="00FC5938"/>
    <w:rsid w:val="00FE13F3"/>
    <w:rsid w:val="00FE427F"/>
    <w:rsid w:val="00FE5ED3"/>
    <w:rsid w:val="00FE681A"/>
    <w:rsid w:val="00FF5A26"/>
    <w:rsid w:val="00FF5F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8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eastAsiaTheme="minorEastAsia" w:hAnsiTheme="minorHAnsi" w:asciiTheme="minorHAnsi" w:cs="Times New Roman"/>
        <w:sz w:val="22"/>
        <w:szCs w:val="22"/>
        <w:lang w:bidi="ar-SA" w:eastAsia="hr-HR" w:val="hr-HR"/>
      </w:rPr>
    </w:rPrDefault>
    <w:pPrDefault/>
  </w:docDefaults>
  <w:latentStyles w:count="267" w:defQFormat="false" w:defUnhideWhenUsed="false" w:defSemiHidden="false" w:defUIPriority="0" w:defLockedState="false">
    <w:lsdException w:qFormat="true" w:name="Normal"/>
    <w:lsdException w:qFormat="true" w:uiPriority="9" w:name="heading 1"/>
    <w:lsdException w:qFormat="true" w:unhideWhenUsed="true" w:semiHidden="true" w:uiPriority="9" w:name="heading 2"/>
    <w:lsdException w:qFormat="true" w:unhideWhenUsed="true" w:semiHidden="true" w:uiPriority="9" w:name="heading 3"/>
    <w:lsdException w:qFormat="true" w:unhideWhenUsed="true" w:semiHidden="true" w:uiPriority="9" w:name="heading 4"/>
    <w:lsdException w:qFormat="true" w:unhideWhenUsed="true" w:semiHidden="true" w:uiPriority="9" w:name="heading 5"/>
    <w:lsdException w:qFormat="true" w:unhideWhenUsed="true" w:semiHidden="true" w:uiPriority="9" w:name="heading 6"/>
    <w:lsdException w:qFormat="true" w:unhideWhenUsed="true" w:semiHidden="true" w:uiPriority="9" w:name="heading 7"/>
    <w:lsdException w:qFormat="true" w:unhideWhenUsed="true" w:semiHidden="true" w:uiPriority="9" w:name="heading 8"/>
    <w:lsdException w:qFormat="true" w:unhideWhenUsed="true" w:semiHidden="true" w:uiPriority="9" w:name="heading 9"/>
    <w:lsdException w:uiPriority="99" w:name="header"/>
    <w:lsdException w:unhideWhenUsed="true" w:semiHidden="true" w:name="caption"/>
    <w:lsdException w:qFormat="true" w:uiPriority="10" w:name="Title"/>
    <w:lsdException w:qFormat="true" w:uiPriority="11" w:name="Subtitle"/>
    <w:lsdException w:qFormat="true" w:uiPriority="22"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eastAsiaTheme="majorEastAsia" w:hAnsiTheme="majorHAnsi" w:asci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eastAsiaTheme="majorEastAsia" w:hAnsiTheme="majorHAnsi" w:asci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eastAsiaTheme="majorEastAsia" w:hAnsiTheme="majorHAnsi" w:asci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eastAsiaTheme="majorEastAsia" w:hAnsiTheme="majorHAnsi" w:asciiTheme="majorHAnsi"/>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fill="000080" w:color="auto" w:val="clear"/>
    </w:pPr>
    <w:rPr>
      <w:rFonts w:cs="Tahoma" w:hAnsi="Tahoma" w:ascii="Tahoma"/>
    </w:rPr>
  </w:style>
  <w:style w:styleId="Tekstbalonia" w:type="paragraph">
    <w:name w:val="Balloon Text"/>
    <w:basedOn w:val="Normal"/>
    <w:semiHidden/>
    <w:rsid w:val="00051E2E"/>
    <w:rPr>
      <w:rFonts w:cs="Tahoma" w:hAnsi="Tahoma" w:ascii="Tahoma"/>
      <w:sz w:val="16"/>
      <w:szCs w:val="16"/>
    </w:rPr>
  </w:style>
  <w:style w:customStyle="true" w:styleId="Bezproreda1" w:type="paragraph">
    <w:name w:val="Bez proreda1"/>
    <w:rsid w:val="00E94ADC"/>
    <w:pPr>
      <w:suppressAutoHyphens/>
    </w:pPr>
    <w:rPr>
      <w:rFonts w:eastAsia="Calibri" w:hAnsi="Calibri" w:asci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true"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true"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true" w:styleId="Naslov1Char" w:type="character">
    <w:name w:val="Naslov 1 Char"/>
    <w:basedOn w:val="Zadanifontodlomka"/>
    <w:link w:val="Naslov1"/>
    <w:uiPriority w:val="9"/>
    <w:rsid w:val="00345080"/>
    <w:rPr>
      <w:rFonts w:eastAsiaTheme="majorEastAsia" w:hAnsiTheme="majorHAnsi" w:asciiTheme="majorHAnsi"/>
      <w:b/>
      <w:bCs/>
      <w:kern w:val="32"/>
      <w:sz w:val="32"/>
      <w:szCs w:val="32"/>
    </w:rPr>
  </w:style>
  <w:style w:customStyle="true" w:styleId="Naslov2Char" w:type="character">
    <w:name w:val="Naslov 2 Char"/>
    <w:basedOn w:val="Zadanifontodlomka"/>
    <w:link w:val="Naslov2"/>
    <w:uiPriority w:val="9"/>
    <w:semiHidden/>
    <w:rsid w:val="00345080"/>
    <w:rPr>
      <w:rFonts w:eastAsiaTheme="majorEastAsia" w:hAnsiTheme="majorHAnsi" w:asciiTheme="majorHAnsi"/>
      <w:b/>
      <w:bCs/>
      <w:i/>
      <w:iCs/>
      <w:sz w:val="28"/>
      <w:szCs w:val="28"/>
    </w:rPr>
  </w:style>
  <w:style w:customStyle="true" w:styleId="Naslov3Char" w:type="character">
    <w:name w:val="Naslov 3 Char"/>
    <w:basedOn w:val="Zadanifontodlomka"/>
    <w:link w:val="Naslov3"/>
    <w:uiPriority w:val="9"/>
    <w:semiHidden/>
    <w:rsid w:val="00345080"/>
    <w:rPr>
      <w:rFonts w:eastAsiaTheme="majorEastAsia" w:hAnsiTheme="majorHAnsi" w:asciiTheme="majorHAnsi"/>
      <w:b/>
      <w:bCs/>
      <w:sz w:val="26"/>
      <w:szCs w:val="26"/>
    </w:rPr>
  </w:style>
  <w:style w:customStyle="true" w:styleId="Naslov4Char" w:type="character">
    <w:name w:val="Naslov 4 Char"/>
    <w:basedOn w:val="Zadanifontodlomka"/>
    <w:link w:val="Naslov4"/>
    <w:uiPriority w:val="9"/>
    <w:semiHidden/>
    <w:rsid w:val="00345080"/>
    <w:rPr>
      <w:b/>
      <w:bCs/>
      <w:sz w:val="28"/>
      <w:szCs w:val="28"/>
    </w:rPr>
  </w:style>
  <w:style w:customStyle="true" w:styleId="Naslov5Char" w:type="character">
    <w:name w:val="Naslov 5 Char"/>
    <w:basedOn w:val="Zadanifontodlomka"/>
    <w:link w:val="Naslov5"/>
    <w:uiPriority w:val="9"/>
    <w:semiHidden/>
    <w:rsid w:val="00345080"/>
    <w:rPr>
      <w:b/>
      <w:bCs/>
      <w:i/>
      <w:iCs/>
      <w:sz w:val="26"/>
      <w:szCs w:val="26"/>
    </w:rPr>
  </w:style>
  <w:style w:customStyle="true" w:styleId="Naslov6Char" w:type="character">
    <w:name w:val="Naslov 6 Char"/>
    <w:basedOn w:val="Zadanifontodlomka"/>
    <w:link w:val="Naslov6"/>
    <w:uiPriority w:val="9"/>
    <w:semiHidden/>
    <w:rsid w:val="00345080"/>
    <w:rPr>
      <w:b/>
      <w:bCs/>
    </w:rPr>
  </w:style>
  <w:style w:customStyle="true" w:styleId="Naslov7Char" w:type="character">
    <w:name w:val="Naslov 7 Char"/>
    <w:basedOn w:val="Zadanifontodlomka"/>
    <w:link w:val="Naslov7"/>
    <w:uiPriority w:val="9"/>
    <w:semiHidden/>
    <w:rsid w:val="00345080"/>
    <w:rPr>
      <w:sz w:val="24"/>
      <w:szCs w:val="24"/>
    </w:rPr>
  </w:style>
  <w:style w:customStyle="true" w:styleId="Naslov8Char" w:type="character">
    <w:name w:val="Naslov 8 Char"/>
    <w:basedOn w:val="Zadanifontodlomka"/>
    <w:link w:val="Naslov8"/>
    <w:uiPriority w:val="9"/>
    <w:semiHidden/>
    <w:rsid w:val="00345080"/>
    <w:rPr>
      <w:i/>
      <w:iCs/>
      <w:sz w:val="24"/>
      <w:szCs w:val="24"/>
    </w:rPr>
  </w:style>
  <w:style w:customStyle="true" w:styleId="Naslov9Char" w:type="character">
    <w:name w:val="Naslov 9 Char"/>
    <w:basedOn w:val="Zadanifontodlomka"/>
    <w:link w:val="Naslov9"/>
    <w:uiPriority w:val="9"/>
    <w:semiHidden/>
    <w:rsid w:val="00345080"/>
    <w:rPr>
      <w:rFonts w:eastAsiaTheme="majorEastAsia" w:hAnsiTheme="majorHAnsi" w:asciiTheme="majorHAnsi"/>
    </w:rPr>
  </w:style>
  <w:style w:styleId="Naslov" w:type="paragraph">
    <w:name w:val="Title"/>
    <w:basedOn w:val="Normal"/>
    <w:next w:val="Normal"/>
    <w:link w:val="NaslovChar"/>
    <w:uiPriority w:val="10"/>
    <w:qFormat/>
    <w:rsid w:val="00345080"/>
    <w:pPr>
      <w:spacing w:after="60" w:before="240"/>
      <w:jc w:val="center"/>
      <w:outlineLvl w:val="0"/>
    </w:pPr>
    <w:rPr>
      <w:rFonts w:eastAsiaTheme="majorEastAsia" w:hAnsiTheme="majorHAnsi" w:asciiTheme="majorHAnsi"/>
      <w:b/>
      <w:bCs/>
      <w:kern w:val="28"/>
      <w:sz w:val="32"/>
      <w:szCs w:val="32"/>
    </w:rPr>
  </w:style>
  <w:style w:customStyle="true" w:styleId="NaslovChar" w:type="character">
    <w:name w:val="Naslov Char"/>
    <w:basedOn w:val="Zadanifontodlomka"/>
    <w:link w:val="Naslov"/>
    <w:uiPriority w:val="10"/>
    <w:rsid w:val="00345080"/>
    <w:rPr>
      <w:rFonts w:eastAsiaTheme="majorEastAsia" w:hAnsiTheme="majorHAnsi" w:asci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eastAsiaTheme="majorEastAsia" w:hAnsiTheme="majorHAnsi" w:asciiTheme="majorHAnsi"/>
    </w:rPr>
  </w:style>
  <w:style w:customStyle="true" w:styleId="PodnaslovChar" w:type="character">
    <w:name w:val="Podnaslov Char"/>
    <w:basedOn w:val="Zadanifontodlomka"/>
    <w:link w:val="Podnaslov"/>
    <w:uiPriority w:val="11"/>
    <w:rsid w:val="00345080"/>
    <w:rPr>
      <w:rFonts w:eastAsiaTheme="majorEastAsia" w:hAnsiTheme="majorHAnsi" w:asciiTheme="majorHAnsi"/>
      <w:sz w:val="24"/>
      <w:szCs w:val="24"/>
    </w:rPr>
  </w:style>
  <w:style w:styleId="Istaknuto" w:type="character">
    <w:name w:val="Emphasis"/>
    <w:basedOn w:val="Zadanifontodlomka"/>
    <w:uiPriority w:val="20"/>
    <w:qFormat/>
    <w:rsid w:val="00345080"/>
    <w:rPr>
      <w:rFonts w:hAnsiTheme="minorHAnsi" w:asci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true"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right="720" w:left="720"/>
    </w:pPr>
    <w:rPr>
      <w:b/>
      <w:i/>
      <w:szCs w:val="22"/>
    </w:rPr>
  </w:style>
  <w:style w:customStyle="true"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Tint="A5" w:themeColor="text1"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eastAsiaTheme="majorEastAsia" w:hAnsiTheme="majorHAnsi" w:asci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F41B80"/>
    <w:rPr>
      <w:color w:val="808080"/>
      <w:bdr w:space="0" w:sz="0" w:color="auto" w:val="none"/>
      <w:shd w:fill="auto" w:color="auto" w:val="clear"/>
    </w:rPr>
  </w:style>
  <w:style w:customStyle="true" w:styleId="eSPISCCParagraphDefaultFont" w:type="character">
    <w:name w:val="eSPIS_CC_Paragraph Default Font"/>
    <w:basedOn w:val="Zadanifontodlomka"/>
    <w:rsid w:val="00F41B80"/>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F41B80"/>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F41B80"/>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F41B80"/>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imes New Roman" w:eastAsiaTheme="minorEastAsia" w:hAnsiTheme="minorHAnsi"/>
        <w:sz w:val="22"/>
        <w:szCs w:val="22"/>
        <w:lang w:bidi="ar-SA" w:eastAsia="hr-HR" w:val="hr-HR"/>
      </w:rPr>
    </w:rPrDefault>
    <w:pPrDefault/>
  </w:docDefaults>
  <w:latentStyles w:count="267" w:defLockedState="0" w:defQFormat="0" w:defSemiHidden="0" w:defUIPriority="0" w:defUnhideWhenUsed="0">
    <w:lsdException w:name="Normal" w:qFormat="1"/>
    <w:lsdException w:name="heading 1" w:qFormat="1" w:uiPriority="9"/>
    <w:lsdException w:name="heading 2" w:qFormat="1" w:semiHidden="1" w:uiPriority="9" w:unhideWhenUsed="1"/>
    <w:lsdException w:name="heading 3" w:qFormat="1" w:semiHidden="1" w:uiPriority="9" w:unhideWhenUsed="1"/>
    <w:lsdException w:name="heading 4" w:qFormat="1" w:semiHidden="1" w:uiPriority="9" w:unhideWhenUsed="1"/>
    <w:lsdException w:name="heading 5" w:qFormat="1" w:semiHidden="1" w:uiPriority="9" w:unhideWhenUsed="1"/>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header" w:uiPriority="99"/>
    <w:lsdException w:name="caption" w:semiHidden="1" w:unhideWhenUsed="1"/>
    <w:lsdException w:name="Title" w:qFormat="1" w:uiPriority="10"/>
    <w:lsdException w:name="Subtitle" w:qFormat="1" w:uiPriority="11"/>
    <w:lsdException w:name="Strong" w:qFormat="1" w:uiPriority="22"/>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45080"/>
    <w:rPr>
      <w:sz w:val="24"/>
      <w:szCs w:val="24"/>
    </w:rPr>
  </w:style>
  <w:style w:styleId="Naslov1" w:type="paragraph">
    <w:name w:val="heading 1"/>
    <w:basedOn w:val="Normal"/>
    <w:next w:val="Normal"/>
    <w:link w:val="Naslov1Char"/>
    <w:uiPriority w:val="9"/>
    <w:qFormat/>
    <w:rsid w:val="00345080"/>
    <w:pPr>
      <w:keepNext/>
      <w:spacing w:after="60" w:before="240"/>
      <w:outlineLvl w:val="0"/>
    </w:pPr>
    <w:rPr>
      <w:rFonts w:asciiTheme="majorHAnsi" w:eastAsiaTheme="majorEastAsia" w:hAnsiTheme="majorHAnsi"/>
      <w:b/>
      <w:bCs/>
      <w:kern w:val="32"/>
      <w:sz w:val="32"/>
      <w:szCs w:val="32"/>
    </w:rPr>
  </w:style>
  <w:style w:styleId="Naslov2" w:type="paragraph">
    <w:name w:val="heading 2"/>
    <w:basedOn w:val="Normal"/>
    <w:next w:val="Normal"/>
    <w:link w:val="Naslov2Char"/>
    <w:uiPriority w:val="9"/>
    <w:semiHidden/>
    <w:unhideWhenUsed/>
    <w:qFormat/>
    <w:rsid w:val="00345080"/>
    <w:pPr>
      <w:keepNext/>
      <w:spacing w:after="60" w:before="240"/>
      <w:outlineLvl w:val="1"/>
    </w:pPr>
    <w:rPr>
      <w:rFonts w:asciiTheme="majorHAnsi" w:eastAsiaTheme="majorEastAsia" w:hAnsiTheme="majorHAnsi"/>
      <w:b/>
      <w:bCs/>
      <w:i/>
      <w:iCs/>
      <w:sz w:val="28"/>
      <w:szCs w:val="28"/>
    </w:rPr>
  </w:style>
  <w:style w:styleId="Naslov3" w:type="paragraph">
    <w:name w:val="heading 3"/>
    <w:basedOn w:val="Normal"/>
    <w:next w:val="Normal"/>
    <w:link w:val="Naslov3Char"/>
    <w:uiPriority w:val="9"/>
    <w:semiHidden/>
    <w:unhideWhenUsed/>
    <w:qFormat/>
    <w:rsid w:val="00345080"/>
    <w:pPr>
      <w:keepNext/>
      <w:spacing w:after="60" w:before="240"/>
      <w:outlineLvl w:val="2"/>
    </w:pPr>
    <w:rPr>
      <w:rFonts w:asciiTheme="majorHAnsi" w:eastAsiaTheme="majorEastAsia" w:hAnsiTheme="majorHAnsi"/>
      <w:b/>
      <w:bCs/>
      <w:sz w:val="26"/>
      <w:szCs w:val="26"/>
    </w:rPr>
  </w:style>
  <w:style w:styleId="Naslov4" w:type="paragraph">
    <w:name w:val="heading 4"/>
    <w:basedOn w:val="Normal"/>
    <w:next w:val="Normal"/>
    <w:link w:val="Naslov4Char"/>
    <w:uiPriority w:val="9"/>
    <w:semiHidden/>
    <w:unhideWhenUsed/>
    <w:qFormat/>
    <w:rsid w:val="00345080"/>
    <w:pPr>
      <w:keepNext/>
      <w:spacing w:after="60" w:before="240"/>
      <w:outlineLvl w:val="3"/>
    </w:pPr>
    <w:rPr>
      <w:b/>
      <w:bCs/>
      <w:sz w:val="28"/>
      <w:szCs w:val="28"/>
    </w:rPr>
  </w:style>
  <w:style w:styleId="Naslov5" w:type="paragraph">
    <w:name w:val="heading 5"/>
    <w:basedOn w:val="Normal"/>
    <w:next w:val="Normal"/>
    <w:link w:val="Naslov5Char"/>
    <w:uiPriority w:val="9"/>
    <w:semiHidden/>
    <w:unhideWhenUsed/>
    <w:qFormat/>
    <w:rsid w:val="00345080"/>
    <w:pPr>
      <w:spacing w:after="60" w:before="240"/>
      <w:outlineLvl w:val="4"/>
    </w:pPr>
    <w:rPr>
      <w:b/>
      <w:bCs/>
      <w:i/>
      <w:iCs/>
      <w:sz w:val="26"/>
      <w:szCs w:val="26"/>
    </w:rPr>
  </w:style>
  <w:style w:styleId="Naslov6" w:type="paragraph">
    <w:name w:val="heading 6"/>
    <w:basedOn w:val="Normal"/>
    <w:next w:val="Normal"/>
    <w:link w:val="Naslov6Char"/>
    <w:uiPriority w:val="9"/>
    <w:semiHidden/>
    <w:unhideWhenUsed/>
    <w:qFormat/>
    <w:rsid w:val="00345080"/>
    <w:pPr>
      <w:spacing w:after="60" w:before="240"/>
      <w:outlineLvl w:val="5"/>
    </w:pPr>
    <w:rPr>
      <w:b/>
      <w:bCs/>
      <w:sz w:val="22"/>
      <w:szCs w:val="22"/>
    </w:rPr>
  </w:style>
  <w:style w:styleId="Naslov7" w:type="paragraph">
    <w:name w:val="heading 7"/>
    <w:basedOn w:val="Normal"/>
    <w:next w:val="Normal"/>
    <w:link w:val="Naslov7Char"/>
    <w:uiPriority w:val="9"/>
    <w:semiHidden/>
    <w:unhideWhenUsed/>
    <w:qFormat/>
    <w:rsid w:val="00345080"/>
    <w:pPr>
      <w:spacing w:after="60" w:before="240"/>
      <w:outlineLvl w:val="6"/>
    </w:pPr>
  </w:style>
  <w:style w:styleId="Naslov8" w:type="paragraph">
    <w:name w:val="heading 8"/>
    <w:basedOn w:val="Normal"/>
    <w:next w:val="Normal"/>
    <w:link w:val="Naslov8Char"/>
    <w:uiPriority w:val="9"/>
    <w:semiHidden/>
    <w:unhideWhenUsed/>
    <w:qFormat/>
    <w:rsid w:val="00345080"/>
    <w:pPr>
      <w:spacing w:after="60" w:before="240"/>
      <w:outlineLvl w:val="7"/>
    </w:pPr>
    <w:rPr>
      <w:i/>
      <w:iCs/>
    </w:rPr>
  </w:style>
  <w:style w:styleId="Naslov9" w:type="paragraph">
    <w:name w:val="heading 9"/>
    <w:basedOn w:val="Normal"/>
    <w:next w:val="Normal"/>
    <w:link w:val="Naslov9Char"/>
    <w:uiPriority w:val="9"/>
    <w:semiHidden/>
    <w:unhideWhenUsed/>
    <w:qFormat/>
    <w:rsid w:val="00345080"/>
    <w:pPr>
      <w:spacing w:after="60" w:before="240"/>
      <w:outlineLvl w:val="8"/>
    </w:pPr>
    <w:rPr>
      <w:rFonts w:asciiTheme="majorHAnsi" w:eastAsiaTheme="majorEastAsia" w:hAnsiTheme="majorHAnsi"/>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style>
  <w:style w:styleId="Kartadokumenta" w:type="paragraph">
    <w:name w:val="Document Map"/>
    <w:basedOn w:val="Normal"/>
    <w:semiHidden/>
    <w:rsid w:val="00287275"/>
    <w:pPr>
      <w:shd w:color="auto" w:fill="000080" w:val="clear"/>
    </w:pPr>
    <w:rPr>
      <w:rFonts w:ascii="Tahoma" w:cs="Tahoma" w:hAnsi="Tahoma"/>
    </w:rPr>
  </w:style>
  <w:style w:styleId="Tekstbalonia" w:type="paragraph">
    <w:name w:val="Balloon Text"/>
    <w:basedOn w:val="Normal"/>
    <w:semiHidden/>
    <w:rsid w:val="00051E2E"/>
    <w:rPr>
      <w:rFonts w:ascii="Tahoma" w:cs="Tahoma" w:hAnsi="Tahoma"/>
      <w:sz w:val="16"/>
      <w:szCs w:val="16"/>
    </w:rPr>
  </w:style>
  <w:style w:customStyle="1" w:styleId="Bezproreda1" w:type="paragraph">
    <w:name w:val="Bez proreda1"/>
    <w:rsid w:val="00E94ADC"/>
    <w:pPr>
      <w:suppressAutoHyphens/>
    </w:pPr>
    <w:rPr>
      <w:rFonts w:ascii="Calibri" w:eastAsia="Calibri" w:hAnsi="Calibri"/>
      <w:kern w:val="2"/>
      <w:lang w:eastAsia="ar-SA"/>
    </w:rPr>
  </w:style>
  <w:style w:styleId="Odlomakpopisa" w:type="paragraph">
    <w:name w:val="List Paragraph"/>
    <w:basedOn w:val="Normal"/>
    <w:uiPriority w:val="34"/>
    <w:qFormat/>
    <w:rsid w:val="00345080"/>
    <w:pPr>
      <w:ind w:left="720"/>
      <w:contextualSpacing/>
    </w:pPr>
  </w:style>
  <w:style w:styleId="Zaglavlje" w:type="paragraph">
    <w:name w:val="header"/>
    <w:basedOn w:val="Normal"/>
    <w:link w:val="ZaglavljeChar"/>
    <w:uiPriority w:val="99"/>
    <w:rsid w:val="00EC5531"/>
    <w:pPr>
      <w:tabs>
        <w:tab w:pos="4536" w:val="center"/>
        <w:tab w:pos="9072" w:val="right"/>
      </w:tabs>
    </w:pPr>
  </w:style>
  <w:style w:customStyle="1" w:styleId="ZaglavljeChar" w:type="character">
    <w:name w:val="Zaglavlje Char"/>
    <w:basedOn w:val="Zadanifontodlomka"/>
    <w:link w:val="Zaglavlje"/>
    <w:uiPriority w:val="99"/>
    <w:rsid w:val="00EC5531"/>
    <w:rPr>
      <w:noProof/>
      <w:sz w:val="24"/>
      <w:szCs w:val="24"/>
    </w:rPr>
  </w:style>
  <w:style w:styleId="Podnoje" w:type="paragraph">
    <w:name w:val="footer"/>
    <w:basedOn w:val="Normal"/>
    <w:link w:val="PodnojeChar"/>
    <w:rsid w:val="00EC5531"/>
    <w:pPr>
      <w:tabs>
        <w:tab w:pos="4536" w:val="center"/>
        <w:tab w:pos="9072" w:val="right"/>
      </w:tabs>
    </w:pPr>
  </w:style>
  <w:style w:customStyle="1" w:styleId="PodnojeChar" w:type="character">
    <w:name w:val="Podnožje Char"/>
    <w:basedOn w:val="Zadanifontodlomka"/>
    <w:link w:val="Podnoje"/>
    <w:rsid w:val="00EC5531"/>
    <w:rPr>
      <w:noProof/>
      <w:sz w:val="24"/>
      <w:szCs w:val="24"/>
    </w:rPr>
  </w:style>
  <w:style w:styleId="Naglaeno" w:type="character">
    <w:name w:val="Strong"/>
    <w:basedOn w:val="Zadanifontodlomka"/>
    <w:uiPriority w:val="22"/>
    <w:qFormat/>
    <w:rsid w:val="00345080"/>
    <w:rPr>
      <w:b/>
      <w:bCs/>
    </w:rPr>
  </w:style>
  <w:style w:customStyle="1" w:styleId="Naslov1Char" w:type="character">
    <w:name w:val="Naslov 1 Char"/>
    <w:basedOn w:val="Zadanifontodlomka"/>
    <w:link w:val="Naslov1"/>
    <w:uiPriority w:val="9"/>
    <w:rsid w:val="00345080"/>
    <w:rPr>
      <w:rFonts w:asciiTheme="majorHAnsi" w:eastAsiaTheme="majorEastAsia" w:hAnsiTheme="majorHAnsi"/>
      <w:b/>
      <w:bCs/>
      <w:kern w:val="32"/>
      <w:sz w:val="32"/>
      <w:szCs w:val="32"/>
    </w:rPr>
  </w:style>
  <w:style w:customStyle="1" w:styleId="Naslov2Char" w:type="character">
    <w:name w:val="Naslov 2 Char"/>
    <w:basedOn w:val="Zadanifontodlomka"/>
    <w:link w:val="Naslov2"/>
    <w:uiPriority w:val="9"/>
    <w:semiHidden/>
    <w:rsid w:val="00345080"/>
    <w:rPr>
      <w:rFonts w:asciiTheme="majorHAnsi" w:eastAsiaTheme="majorEastAsia" w:hAnsiTheme="majorHAnsi"/>
      <w:b/>
      <w:bCs/>
      <w:i/>
      <w:iCs/>
      <w:sz w:val="28"/>
      <w:szCs w:val="28"/>
    </w:rPr>
  </w:style>
  <w:style w:customStyle="1" w:styleId="Naslov3Char" w:type="character">
    <w:name w:val="Naslov 3 Char"/>
    <w:basedOn w:val="Zadanifontodlomka"/>
    <w:link w:val="Naslov3"/>
    <w:uiPriority w:val="9"/>
    <w:semiHidden/>
    <w:rsid w:val="00345080"/>
    <w:rPr>
      <w:rFonts w:asciiTheme="majorHAnsi" w:eastAsiaTheme="majorEastAsia" w:hAnsiTheme="majorHAnsi"/>
      <w:b/>
      <w:bCs/>
      <w:sz w:val="26"/>
      <w:szCs w:val="26"/>
    </w:rPr>
  </w:style>
  <w:style w:customStyle="1" w:styleId="Naslov4Char" w:type="character">
    <w:name w:val="Naslov 4 Char"/>
    <w:basedOn w:val="Zadanifontodlomka"/>
    <w:link w:val="Naslov4"/>
    <w:uiPriority w:val="9"/>
    <w:semiHidden/>
    <w:rsid w:val="00345080"/>
    <w:rPr>
      <w:b/>
      <w:bCs/>
      <w:sz w:val="28"/>
      <w:szCs w:val="28"/>
    </w:rPr>
  </w:style>
  <w:style w:customStyle="1" w:styleId="Naslov5Char" w:type="character">
    <w:name w:val="Naslov 5 Char"/>
    <w:basedOn w:val="Zadanifontodlomka"/>
    <w:link w:val="Naslov5"/>
    <w:uiPriority w:val="9"/>
    <w:semiHidden/>
    <w:rsid w:val="00345080"/>
    <w:rPr>
      <w:b/>
      <w:bCs/>
      <w:i/>
      <w:iCs/>
      <w:sz w:val="26"/>
      <w:szCs w:val="26"/>
    </w:rPr>
  </w:style>
  <w:style w:customStyle="1" w:styleId="Naslov6Char" w:type="character">
    <w:name w:val="Naslov 6 Char"/>
    <w:basedOn w:val="Zadanifontodlomka"/>
    <w:link w:val="Naslov6"/>
    <w:uiPriority w:val="9"/>
    <w:semiHidden/>
    <w:rsid w:val="00345080"/>
    <w:rPr>
      <w:b/>
      <w:bCs/>
    </w:rPr>
  </w:style>
  <w:style w:customStyle="1" w:styleId="Naslov7Char" w:type="character">
    <w:name w:val="Naslov 7 Char"/>
    <w:basedOn w:val="Zadanifontodlomka"/>
    <w:link w:val="Naslov7"/>
    <w:uiPriority w:val="9"/>
    <w:semiHidden/>
    <w:rsid w:val="00345080"/>
    <w:rPr>
      <w:sz w:val="24"/>
      <w:szCs w:val="24"/>
    </w:rPr>
  </w:style>
  <w:style w:customStyle="1" w:styleId="Naslov8Char" w:type="character">
    <w:name w:val="Naslov 8 Char"/>
    <w:basedOn w:val="Zadanifontodlomka"/>
    <w:link w:val="Naslov8"/>
    <w:uiPriority w:val="9"/>
    <w:semiHidden/>
    <w:rsid w:val="00345080"/>
    <w:rPr>
      <w:i/>
      <w:iCs/>
      <w:sz w:val="24"/>
      <w:szCs w:val="24"/>
    </w:rPr>
  </w:style>
  <w:style w:customStyle="1" w:styleId="Naslov9Char" w:type="character">
    <w:name w:val="Naslov 9 Char"/>
    <w:basedOn w:val="Zadanifontodlomka"/>
    <w:link w:val="Naslov9"/>
    <w:uiPriority w:val="9"/>
    <w:semiHidden/>
    <w:rsid w:val="00345080"/>
    <w:rPr>
      <w:rFonts w:asciiTheme="majorHAnsi" w:eastAsiaTheme="majorEastAsia" w:hAnsiTheme="majorHAnsi"/>
    </w:rPr>
  </w:style>
  <w:style w:styleId="Naslov" w:type="paragraph">
    <w:name w:val="Title"/>
    <w:basedOn w:val="Normal"/>
    <w:next w:val="Normal"/>
    <w:link w:val="NaslovChar"/>
    <w:uiPriority w:val="10"/>
    <w:qFormat/>
    <w:rsid w:val="00345080"/>
    <w:pPr>
      <w:spacing w:after="60" w:before="240"/>
      <w:jc w:val="center"/>
      <w:outlineLvl w:val="0"/>
    </w:pPr>
    <w:rPr>
      <w:rFonts w:asciiTheme="majorHAnsi" w:eastAsiaTheme="majorEastAsia" w:hAnsiTheme="majorHAnsi"/>
      <w:b/>
      <w:bCs/>
      <w:kern w:val="28"/>
      <w:sz w:val="32"/>
      <w:szCs w:val="32"/>
    </w:rPr>
  </w:style>
  <w:style w:customStyle="1" w:styleId="NaslovChar" w:type="character">
    <w:name w:val="Naslov Char"/>
    <w:basedOn w:val="Zadanifontodlomka"/>
    <w:link w:val="Naslov"/>
    <w:uiPriority w:val="10"/>
    <w:rsid w:val="00345080"/>
    <w:rPr>
      <w:rFonts w:asciiTheme="majorHAnsi" w:eastAsiaTheme="majorEastAsia" w:hAnsiTheme="majorHAnsi"/>
      <w:b/>
      <w:bCs/>
      <w:kern w:val="28"/>
      <w:sz w:val="32"/>
      <w:szCs w:val="32"/>
    </w:rPr>
  </w:style>
  <w:style w:styleId="Podnaslov" w:type="paragraph">
    <w:name w:val="Subtitle"/>
    <w:basedOn w:val="Normal"/>
    <w:next w:val="Normal"/>
    <w:link w:val="PodnaslovChar"/>
    <w:uiPriority w:val="11"/>
    <w:qFormat/>
    <w:rsid w:val="00345080"/>
    <w:pPr>
      <w:spacing w:after="60"/>
      <w:jc w:val="center"/>
      <w:outlineLvl w:val="1"/>
    </w:pPr>
    <w:rPr>
      <w:rFonts w:asciiTheme="majorHAnsi" w:eastAsiaTheme="majorEastAsia" w:hAnsiTheme="majorHAnsi"/>
    </w:rPr>
  </w:style>
  <w:style w:customStyle="1" w:styleId="PodnaslovChar" w:type="character">
    <w:name w:val="Podnaslov Char"/>
    <w:basedOn w:val="Zadanifontodlomka"/>
    <w:link w:val="Podnaslov"/>
    <w:uiPriority w:val="11"/>
    <w:rsid w:val="00345080"/>
    <w:rPr>
      <w:rFonts w:asciiTheme="majorHAnsi" w:eastAsiaTheme="majorEastAsia" w:hAnsiTheme="majorHAnsi"/>
      <w:sz w:val="24"/>
      <w:szCs w:val="24"/>
    </w:rPr>
  </w:style>
  <w:style w:styleId="Istaknuto" w:type="character">
    <w:name w:val="Emphasis"/>
    <w:basedOn w:val="Zadanifontodlomka"/>
    <w:uiPriority w:val="20"/>
    <w:qFormat/>
    <w:rsid w:val="00345080"/>
    <w:rPr>
      <w:rFonts w:asciiTheme="minorHAnsi" w:hAnsiTheme="minorHAnsi"/>
      <w:b/>
      <w:i/>
      <w:iCs/>
    </w:rPr>
  </w:style>
  <w:style w:styleId="Bezproreda" w:type="paragraph">
    <w:name w:val="No Spacing"/>
    <w:basedOn w:val="Normal"/>
    <w:uiPriority w:val="1"/>
    <w:qFormat/>
    <w:rsid w:val="00345080"/>
    <w:rPr>
      <w:szCs w:val="32"/>
    </w:rPr>
  </w:style>
  <w:style w:styleId="Citat" w:type="paragraph">
    <w:name w:val="Quote"/>
    <w:basedOn w:val="Normal"/>
    <w:next w:val="Normal"/>
    <w:link w:val="CitatChar"/>
    <w:uiPriority w:val="29"/>
    <w:qFormat/>
    <w:rsid w:val="00345080"/>
    <w:rPr>
      <w:i/>
    </w:rPr>
  </w:style>
  <w:style w:customStyle="1" w:styleId="CitatChar" w:type="character">
    <w:name w:val="Citat Char"/>
    <w:basedOn w:val="Zadanifontodlomka"/>
    <w:link w:val="Citat"/>
    <w:uiPriority w:val="29"/>
    <w:rsid w:val="00345080"/>
    <w:rPr>
      <w:i/>
      <w:sz w:val="24"/>
      <w:szCs w:val="24"/>
    </w:rPr>
  </w:style>
  <w:style w:styleId="Naglaencitat" w:type="paragraph">
    <w:name w:val="Intense Quote"/>
    <w:basedOn w:val="Normal"/>
    <w:next w:val="Normal"/>
    <w:link w:val="NaglaencitatChar"/>
    <w:uiPriority w:val="30"/>
    <w:qFormat/>
    <w:rsid w:val="00345080"/>
    <w:pPr>
      <w:ind w:left="720" w:right="720"/>
    </w:pPr>
    <w:rPr>
      <w:b/>
      <w:i/>
      <w:szCs w:val="22"/>
    </w:rPr>
  </w:style>
  <w:style w:customStyle="1" w:styleId="NaglaencitatChar" w:type="character">
    <w:name w:val="Naglašen citat Char"/>
    <w:basedOn w:val="Zadanifontodlomka"/>
    <w:link w:val="Naglaencitat"/>
    <w:uiPriority w:val="30"/>
    <w:rsid w:val="00345080"/>
    <w:rPr>
      <w:b/>
      <w:i/>
      <w:sz w:val="24"/>
    </w:rPr>
  </w:style>
  <w:style w:styleId="Neupadljivoisticanje" w:type="character">
    <w:name w:val="Subtle Emphasis"/>
    <w:uiPriority w:val="19"/>
    <w:qFormat/>
    <w:rsid w:val="00345080"/>
    <w:rPr>
      <w:i/>
      <w:color w:themeColor="text1" w:themeTint="A5" w:val="5A5A5A"/>
    </w:rPr>
  </w:style>
  <w:style w:styleId="Jakoisticanje" w:type="character">
    <w:name w:val="Intense Emphasis"/>
    <w:basedOn w:val="Zadanifontodlomka"/>
    <w:uiPriority w:val="21"/>
    <w:qFormat/>
    <w:rsid w:val="00345080"/>
    <w:rPr>
      <w:b/>
      <w:i/>
      <w:sz w:val="24"/>
      <w:szCs w:val="24"/>
      <w:u w:val="single"/>
    </w:rPr>
  </w:style>
  <w:style w:styleId="Neupadljivareferenca" w:type="character">
    <w:name w:val="Subtle Reference"/>
    <w:basedOn w:val="Zadanifontodlomka"/>
    <w:uiPriority w:val="31"/>
    <w:qFormat/>
    <w:rsid w:val="00345080"/>
    <w:rPr>
      <w:sz w:val="24"/>
      <w:szCs w:val="24"/>
      <w:u w:val="single"/>
    </w:rPr>
  </w:style>
  <w:style w:styleId="Istaknutareferenca" w:type="character">
    <w:name w:val="Intense Reference"/>
    <w:basedOn w:val="Zadanifontodlomka"/>
    <w:uiPriority w:val="32"/>
    <w:qFormat/>
    <w:rsid w:val="00345080"/>
    <w:rPr>
      <w:b/>
      <w:sz w:val="24"/>
      <w:u w:val="single"/>
    </w:rPr>
  </w:style>
  <w:style w:styleId="Naslovknjige" w:type="character">
    <w:name w:val="Book Title"/>
    <w:basedOn w:val="Zadanifontodlomka"/>
    <w:uiPriority w:val="33"/>
    <w:qFormat/>
    <w:rsid w:val="00345080"/>
    <w:rPr>
      <w:rFonts w:asciiTheme="majorHAnsi" w:eastAsiaTheme="majorEastAsia" w:hAnsiTheme="majorHAnsi"/>
      <w:b/>
      <w:i/>
      <w:sz w:val="24"/>
      <w:szCs w:val="24"/>
    </w:rPr>
  </w:style>
  <w:style w:styleId="TOCNaslov" w:type="paragraph">
    <w:name w:val="TOC Heading"/>
    <w:basedOn w:val="Naslov1"/>
    <w:next w:val="Normal"/>
    <w:uiPriority w:val="39"/>
    <w:semiHidden/>
    <w:unhideWhenUsed/>
    <w:qFormat/>
    <w:rsid w:val="00345080"/>
    <w:pPr>
      <w:outlineLvl w:val="9"/>
    </w:pPr>
  </w:style>
  <w:style w:styleId="Tekstrezerviranogmjesta" w:type="character">
    <w:name w:val="Placeholder Text"/>
    <w:basedOn w:val="Zadanifontodlomka"/>
    <w:uiPriority w:val="99"/>
    <w:semiHidden/>
    <w:rsid w:val="00F41B80"/>
    <w:rPr>
      <w:color w:val="808080"/>
      <w:bdr w:color="auto" w:space="0" w:sz="0" w:val="none"/>
      <w:shd w:color="auto" w:fill="auto" w:val="clear"/>
    </w:rPr>
  </w:style>
  <w:style w:customStyle="1" w:styleId="eSPISCCParagraphDefaultFont" w:type="character">
    <w:name w:val="eSPIS_CC_Paragraph Default Font"/>
    <w:basedOn w:val="Zadanifontodlomka"/>
    <w:rsid w:val="00F41B80"/>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F41B80"/>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F41B80"/>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F41B80"/>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04085822">
      <w:bodyDiv w:val="true"/>
      <w:marLeft w:val="0"/>
      <w:marRight w:val="0"/>
      <w:marTop w:val="0"/>
      <w:marBottom w:val="0"/>
      <w:divBdr>
        <w:top w:space="0" w:sz="0" w:color="auto" w:val="none"/>
        <w:left w:space="0" w:sz="0" w:color="auto" w:val="none"/>
        <w:bottom w:space="0" w:sz="0" w:color="auto" w:val="none"/>
        <w:right w:space="0" w:sz="0" w:color="auto" w:val="none"/>
      </w:divBdr>
    </w:div>
    <w:div w:id="850950739">
      <w:bodyDiv w:val="true"/>
      <w:marLeft w:val="0"/>
      <w:marRight w:val="0"/>
      <w:marTop w:val="0"/>
      <w:marBottom w:val="0"/>
      <w:divBdr>
        <w:top w:space="0" w:sz="0" w:color="auto" w:val="none"/>
        <w:left w:space="0" w:sz="0" w:color="auto" w:val="none"/>
        <w:bottom w:space="0" w:sz="0" w:color="auto" w:val="none"/>
        <w:right w:space="0" w:sz="0" w:color="auto" w:val="none"/>
      </w:divBdr>
    </w:div>
    <w:div w:id="1099715642">
      <w:bodyDiv w:val="true"/>
      <w:marLeft w:val="0"/>
      <w:marRight w:val="0"/>
      <w:marTop w:val="0"/>
      <w:marBottom w:val="0"/>
      <w:divBdr>
        <w:top w:space="0" w:sz="0" w:color="auto" w:val="none"/>
        <w:left w:space="0" w:sz="0" w:color="auto" w:val="none"/>
        <w:bottom w:space="0" w:sz="0" w:color="auto" w:val="none"/>
        <w:right w:space="0" w:sz="0" w:color="auto" w:val="none"/>
      </w:divBdr>
    </w:div>
    <w:div w:id="11542205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veljače 2017.</izvorni_sadrzaj>
    <derivirana_varijabla naziv="DomainObject.DatumDonosenjaOdluke_1">20. veljače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2167</izvorni_sadrzaj>
    <derivirana_varijabla naziv="DomainObject.Predmet.Broj_1">2167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ožujka 2016.</izvorni_sadrzaj>
    <derivirana_varijabla naziv="DomainObject.Predmet.DatumOsnivanja_1">8.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St-2167/2016</izvorni_sadrzaj>
    <derivirana_varijabla naziv="DomainObject.Predmet.OznakaBroj_1">St-2167/2016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DOMFIL PROJEKT d.o.o.</izvorni_sadrzaj>
    <derivirana_varijabla naziv="DomainObject.Predmet.ProtustrankaFormated_1">  DOMFIL PROJEKT d.o.o.</derivirana_varijabla>
  </DomainObject.Predmet.ProtustrankaFormated>
  <DomainObject.Predmet.ProtustrankaFormatedOIB>
    <izvorni_sadrzaj>  DOMFIL PROJEKT d.o.o., OIB 34229027444</izvorni_sadrzaj>
    <derivirana_varijabla naziv="DomainObject.Predmet.ProtustrankaFormatedOIB_1">  DOMFIL PROJEKT d.o.o., OIB 34229027444</derivirana_varijabla>
  </DomainObject.Predmet.ProtustrankaFormatedOIB>
  <DomainObject.Predmet.ProtustrankaFormatedWithAdress>
    <izvorni_sadrzaj> DOMFIL PROJEKT d.o.o., Jakuševečka 1 D, 10000 Zagreb</izvorni_sadrzaj>
    <derivirana_varijabla naziv="DomainObject.Predmet.ProtustrankaFormatedWithAdress_1"> DOMFIL PROJEKT d.o.o., Jakuševečka 1 D, 10000 Zagreb</derivirana_varijabla>
  </DomainObject.Predmet.ProtustrankaFormatedWithAdress>
  <DomainObject.Predmet.ProtustrankaFormatedWithAdressOIB>
    <izvorni_sadrzaj> DOMFIL PROJEKT d.o.o., OIB 34229027444, Jakuševečka 1 D, 10000 Zagreb</izvorni_sadrzaj>
    <derivirana_varijabla naziv="DomainObject.Predmet.ProtustrankaFormatedWithAdressOIB_1"> DOMFIL PROJEKT d.o.o., OIB 34229027444, Jakuševečka 1 D, 10000 Zagreb</derivirana_varijabla>
  </DomainObject.Predmet.ProtustrankaFormatedWithAdressOIB>
  <DomainObject.Predmet.ProtustrankaWithAdress>
    <izvorni_sadrzaj>DOMFIL PROJEKT d.o.o. Jakuševečka 1 D, 10000 Zagreb</izvorni_sadrzaj>
    <derivirana_varijabla naziv="DomainObject.Predmet.ProtustrankaWithAdress_1">DOMFIL PROJEKT d.o.o. Jakuševečka 1 D, 10000 Zagreb</derivirana_varijabla>
  </DomainObject.Predmet.ProtustrankaWithAdress>
  <DomainObject.Predmet.ProtustrankaWithAdressOIB>
    <izvorni_sadrzaj>DOMFIL PROJEKT d.o.o., OIB 34229027444, Jakuševečka 1 D, 10000 Zagreb</izvorni_sadrzaj>
    <derivirana_varijabla naziv="DomainObject.Predmet.ProtustrankaWithAdressOIB_1">DOMFIL PROJEKT d.o.o., OIB 34229027444, Jakuševečka 1 D, 10000 Zagreb</derivirana_varijabla>
  </DomainObject.Predmet.ProtustrankaWithAdressOIB>
  <DomainObject.Predmet.ProtustrankaNazivFormated>
    <izvorni_sadrzaj>DOMFIL PROJEKT d.o.o.</izvorni_sadrzaj>
    <derivirana_varijabla naziv="DomainObject.Predmet.ProtustrankaNazivFormated_1">DOMFIL PROJEKT d.o.o.</derivirana_varijabla>
  </DomainObject.Predmet.ProtustrankaNazivFormated>
  <DomainObject.Predmet.ProtustrankaNazivFormatedOIB>
    <izvorni_sadrzaj>DOMFIL PROJEKT d.o.o., OIB 34229027444</izvorni_sadrzaj>
    <derivirana_varijabla naziv="DomainObject.Predmet.ProtustrankaNazivFormatedOIB_1">DOMFIL PROJEKT d.o.o., OIB 34229027444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Ministarstvo financija, Porezna uprava, Područni ured Zagreb zastupanog po punomoćniku Županijsko državno odvjetništvo u Zagrebu</izvorni_sadrzaj>
    <derivirana_varijabla naziv="DomainObject.Predmet.StrankaFormated_1">  Ministarstvo financija, Porezna uprava, Područni ured Zagreb zastupanog po punomoćniku Županijsko državno odvjetništvo u Zagrebu</derivirana_varijabla>
  </DomainObject.Predmet.StrankaFormated>
  <DomainObject.Predmet.StrankaFormatedOIB>
    <izvorni_sadrzaj>  Ministarstvo financija, Porezna uprava, Područni ured Zagreb, OIB 18683136487 zastupanog po punomoćniku Županijsko državno odvjetništvo u Zagrebu</izvorni_sadrzaj>
    <derivirana_varijabla naziv="DomainObject.Predmet.StrankaFormatedOIB_1">  Ministarstvo financija, Porezna uprava, Područni ured Zagreb, OIB 18683136487 zastupanog po punomoćniku Županijsko državno odvjetništvo u Zagrebu</derivirana_varijabla>
  </DomainObject.Predmet.StrankaFormatedOIB>
  <DomainObject.Predmet.StrankaFormatedWithAdress>
    <izvorni_sadrzaj> Ministarstvo financija, Porezna uprava, Područni ured Zagreb, Avenija Dubrovnik 32, 10000 Zagreb zastupanog po punomoćniku Županijsko državno odvjetništvo u Zagrebu</izvorni_sadrzaj>
    <derivirana_varijabla naziv="DomainObject.Predmet.StrankaFormatedWithAdress_1"> Ministarstvo financija, Porezna uprava, Područni ured Zagreb, Avenija Dubrovnik 32, 10000 Zagreb zastupanog po punomoćniku Županijsko državno odvjetništvo u Zagrebu</derivirana_varijabla>
  </DomainObject.Predmet.StrankaFormatedWithAdress>
  <DomainObject.Predmet.StrankaFormatedWithAdressOIB>
    <izvorni_sadrzaj> Ministarstvo financija, Porezna uprava, Područni ured Zagreb, OIB 18683136487, Avenija Dubrovnik 32, 10000 Zagreb zastupanog po punomoćniku Županijsko državno odvjetništvo u Zagrebu</izvorni_sadrzaj>
    <derivirana_varijabla naziv="DomainObject.Predmet.StrankaFormatedWithAdressOIB_1"> Ministarstvo financija, Porezna uprava, Područni ured Zagreb, OIB 18683136487, Avenija Dubrovnik 32, 10000 Zagreb zastupanog po punomoćniku Županijsko državno odvjetništvo u Zagrebu</derivirana_varijabla>
  </DomainObject.Predmet.StrankaFormatedWithAdressOIB>
  <DomainObject.Predmet.StrankaWithAdress>
    <izvorni_sadrzaj>Ministarstvo financija, Porezna uprava, Područni ured Zagreb Avenija Dubrovnik 32,10000 Zagreb</izvorni_sadrzaj>
    <derivirana_varijabla naziv="DomainObject.Predmet.StrankaWithAdress_1">Ministarstvo financija, Porezna uprava, Područni ured Zagreb Avenija Dubrovnik 32,10000 Zagreb</derivirana_varijabla>
  </DomainObject.Predmet.StrankaWithAdress>
  <DomainObject.Predmet.StrankaWithAdressOIB>
    <izvorni_sadrzaj>Ministarstvo financija, Porezna uprava, Područni ured Zagreb, OIB 18683136487, Avenija Dubrovnik 32,10000 Zagreb</izvorni_sadrzaj>
    <derivirana_varijabla naziv="DomainObject.Predmet.StrankaWithAdressOIB_1">Ministarstvo financija, Porezna uprava, Područni ured Zagreb, OIB 18683136487, Avenija Dubrovnik 32,10000 Zagreb</derivirana_varijabla>
  </DomainObject.Predmet.StrankaWithAdressOIB>
  <DomainObject.Predmet.StrankaNazivFormated>
    <izvorni_sadrzaj>Ministarstvo financija, Porezna uprava, Područni ured Zagreb</izvorni_sadrzaj>
    <derivirana_varijabla naziv="DomainObject.Predmet.StrankaNazivFormated_1">Ministarstvo financija, Porezna uprava, Područni ured Zagreb</derivirana_varijabla>
  </DomainObject.Predmet.StrankaNazivFormated>
  <DomainObject.Predmet.StrankaNazivFormatedOIB>
    <izvorni_sadrzaj>Ministarstvo financija, Porezna uprava, Područni ured Zagreb, OIB 18683136487</izvorni_sadrzaj>
    <derivirana_varijabla naziv="DomainObject.Predmet.StrankaNazivFormatedOIB_1">Ministarstvo financija, Porezna uprava, Područni ured Zagreb,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Ministarstvo financija, Porezna uprava, Područni ured Zagreb zastupanog po punomoćniku Županijsko državno odvjetništvo u Zagrebu</item>
    </izvorni_sadrzaj>
    <derivirana_varijabla naziv="DomainObject.Predmet.StrankaListFormated_1">
      <item>Ministarstvo financija, Porezna uprava, Područni ured Zagreb zastupanog po punomoćniku Županijsko državno odvjetništvo u Zagrebu</item>
    </derivirana_varijabla>
  </DomainObject.Predmet.StrankaListFormated>
  <DomainObject.Predmet.StrankaListFormatedOIB>
    <izvorni_sadrzaj>
      <item>Ministarstvo financija, Porezna uprava, Područni ured Zagreb, OIB 18683136487 zastupanog po punomoćniku Županijsko državno odvjetništvo u Zagrebu</item>
    </izvorni_sadrzaj>
    <derivirana_varijabla naziv="DomainObject.Predmet.StrankaListFormatedOIB_1">
      <item>Ministarstvo financija, Porezna uprava, Područni ured Zagreb, OIB 18683136487 zastupanog po punomoćniku Županijsko državno odvjetništvo u Zagrebu</item>
    </derivirana_varijabla>
  </DomainObject.Predmet.StrankaListFormatedOIB>
  <DomainObject.Predmet.StrankaListFormatedWithAdress>
    <izvorni_sadrzaj>
      <item>Ministarstvo financija, Porezna uprava, Područni ured Zagreb, Avenija Dubrovnik 32, 10000 Zagreb zastupanog po punomoćniku Županijsko državno odvjetništvo u Zagrebu</item>
    </izvorni_sadrzaj>
    <derivirana_varijabla naziv="DomainObject.Predmet.StrankaListFormatedWithAdress_1">
      <item>Ministarstvo financija, Porezna uprava, Područni ured Zagreb, Avenija Dubrovnik 32, 10000 Zagreb zastupanog po punomoćniku Županijsko državno odvjetništvo u Zagrebu</item>
    </derivirana_varijabla>
  </DomainObject.Predmet.StrankaListFormatedWithAdress>
  <DomainObject.Predmet.StrankaListFormatedWithAdressOIB>
    <izvorni_sadrzaj>
      <item>Ministarstvo financija, Porezna uprava, Područni ured Zagreb, OIB 18683136487, Avenija Dubrovnik 32, 10000 Zagreb zastupanog po punomoćniku Županijsko državno odvjetništvo u Zagrebu</item>
    </izvorni_sadrzaj>
    <derivirana_varijabla naziv="DomainObject.Predmet.StrankaListFormatedWithAdressOIB_1">
      <item>Ministarstvo financija, Porezna uprava, Područni ured Zagreb, OIB 18683136487, Avenija Dubrovnik 32, 10000 Zagreb zastupanog po punomoćniku Županijsko državno odvjetništvo u Zagrebu</item>
    </derivirana_varijabla>
  </DomainObject.Predmet.StrankaListFormatedWithAdressOIB>
  <DomainObject.Predmet.StrankaListNazivFormated>
    <izvorni_sadrzaj>
      <item>Ministarstvo financija, Porezna uprava, Područni ured Zagreb</item>
    </izvorni_sadrzaj>
    <derivirana_varijabla naziv="DomainObject.Predmet.StrankaListNazivFormated_1">
      <item>Ministarstvo financija, Porezna uprava, Područni ured Zagreb</item>
    </derivirana_varijabla>
  </DomainObject.Predmet.StrankaListNazivFormated>
  <DomainObject.Predmet.StrankaListNazivFormatedOIB>
    <izvorni_sadrzaj>
      <item>Ministarstvo financija, Porezna uprava, Područni ured Zagreb, OIB 18683136487</item>
    </izvorni_sadrzaj>
    <derivirana_varijabla naziv="DomainObject.Predmet.StrankaListNazivFormatedOIB_1">
      <item>Ministarstvo financija, Porezna uprava, Područni ured Zagreb, OIB 18683136487</item>
    </derivirana_varijabla>
  </DomainObject.Predmet.StrankaListNazivFormatedOIB>
  <DomainObject.Predmet.ProtuStrankaListFormated>
    <izvorni_sadrzaj>
      <item>DOMFIL PROJEKT d.o.o.</item>
    </izvorni_sadrzaj>
    <derivirana_varijabla naziv="DomainObject.Predmet.ProtuStrankaListFormated_1">
      <item>DOMFIL PROJEKT d.o.o.</item>
    </derivirana_varijabla>
  </DomainObject.Predmet.ProtuStrankaListFormated>
  <DomainObject.Predmet.ProtuStrankaListFormatedOIB>
    <izvorni_sadrzaj>
      <item>DOMFIL PROJEKT d.o.o., OIB 34229027444</item>
    </izvorni_sadrzaj>
    <derivirana_varijabla naziv="DomainObject.Predmet.ProtuStrankaListFormatedOIB_1">
      <item>DOMFIL PROJEKT d.o.o., OIB 34229027444</item>
    </derivirana_varijabla>
  </DomainObject.Predmet.ProtuStrankaListFormatedOIB>
  <DomainObject.Predmet.ProtuStrankaListFormatedWithAdress>
    <izvorni_sadrzaj>
      <item>DOMFIL PROJEKT d.o.o., Jakuševečka 1 D, 10000 Zagreb</item>
    </izvorni_sadrzaj>
    <derivirana_varijabla naziv="DomainObject.Predmet.ProtuStrankaListFormatedWithAdress_1">
      <item>DOMFIL PROJEKT d.o.o., Jakuševečka 1 D, 10000 Zagreb</item>
    </derivirana_varijabla>
  </DomainObject.Predmet.ProtuStrankaListFormatedWithAdress>
  <DomainObject.Predmet.ProtuStrankaListFormatedWithAdressOIB>
    <izvorni_sadrzaj>
      <item>DOMFIL PROJEKT d.o.o., OIB 34229027444, Jakuševečka 1 D, 10000 Zagreb</item>
    </izvorni_sadrzaj>
    <derivirana_varijabla naziv="DomainObject.Predmet.ProtuStrankaListFormatedWithAdressOIB_1">
      <item>DOMFIL PROJEKT d.o.o., OIB 34229027444, Jakuševečka 1 D, 10000 Zagreb</item>
    </derivirana_varijabla>
  </DomainObject.Predmet.ProtuStrankaListFormatedWithAdressOIB>
  <DomainObject.Predmet.ProtuStrankaListNazivFormated>
    <izvorni_sadrzaj>
      <item>DOMFIL PROJEKT d.o.o.</item>
    </izvorni_sadrzaj>
    <derivirana_varijabla naziv="DomainObject.Predmet.ProtuStrankaListNazivFormated_1">
      <item>DOMFIL PROJEKT d.o.o.</item>
    </derivirana_varijabla>
  </DomainObject.Predmet.ProtuStrankaListNazivFormated>
  <DomainObject.Predmet.ProtuStrankaListNazivFormatedOIB>
    <izvorni_sadrzaj>
      <item>DOMFIL PROJEKT d.o.o., OIB 34229027444</item>
    </izvorni_sadrzaj>
    <derivirana_varijabla naziv="DomainObject.Predmet.ProtuStrankaListNazivFormatedOIB_1">
      <item>DOMFIL PROJEKT d.o.o., OIB 34229027444</item>
    </derivirana_varijabla>
  </DomainObject.Predmet.ProtuStrankaListNazivFormatedOIB>
  <DomainObject.Predmet.OstaliListFormated>
    <izvorni_sadrzaj>
      <item>Filip Siročić</item>
      <item>Županijsko državno odvjetništvo u Zagrebu punomoćnik sudionika u postupku Ministarstvo financija, Porezna uprava, Područni ured Zagreb</item>
    </izvorni_sadrzaj>
    <derivirana_varijabla naziv="DomainObject.Predmet.OstaliListFormated_1">
      <item>Filip Siročić</item>
      <item>Županijsko državno odvjetništvo u Zagrebu punomoćnik sudionika u postupku Ministarstvo financija, Porezna uprava, Područni ured Zagreb</item>
    </derivirana_varijabla>
  </DomainObject.Predmet.OstaliListFormated>
  <DomainObject.Predmet.OstaliListFormatedOIB>
    <izvorni_sadrzaj>
      <item>Filip Siročić, OIB 57437928219</item>
      <item>Županijsko državno odvjetništvo u Zagrebu, OIB 16488001145 punomoćnik sudionika u postupku Ministarstvo financija, Porezna uprava, Područni ured Zagreb</item>
    </izvorni_sadrzaj>
    <derivirana_varijabla naziv="DomainObject.Predmet.OstaliListFormatedOIB_1">
      <item>Filip Siročić, OIB 57437928219</item>
      <item>Županijsko državno odvjetništvo u Zagrebu, OIB 16488001145 punomoćnik sudionika u postupku Ministarstvo financija, Porezna uprava, Područni ured Zagreb</item>
    </derivirana_varijabla>
  </DomainObject.Predmet.OstaliListFormatedOIB>
  <DomainObject.Predmet.OstaliListFormatedWithAdress>
    <izvorni_sadrzaj>
      <item>Filip Siročić, Vinogradi 49a, 10000 Zagreb</item>
      <item>Županijsko državno odvjetništvo u Zagrebu, Savska cesta 41, 10000 Zagreb punomoćnik sudionika u postupku Ministarstvo financija, Porezna uprava, Područni ured Zagreb</item>
    </izvorni_sadrzaj>
    <derivirana_varijabla naziv="DomainObject.Predmet.OstaliListFormatedWithAdress_1">
      <item>Filip Siročić, Vinogradi 49a, 10000 Zagreb</item>
      <item>Županijsko državno odvjetništvo u Zagrebu, Savska cesta 41, 10000 Zagreb punomoćnik sudionika u postupku Ministarstvo financija, Porezna uprava, Područni ured Zagreb</item>
    </derivirana_varijabla>
  </DomainObject.Predmet.OstaliListFormatedWithAdress>
  <DomainObject.Predmet.OstaliListFormatedWithAdressOIB>
    <izvorni_sadrzaj>
      <item>Filip Siročić, OIB 57437928219, Vinogradi 49a, 10000 Zagreb</item>
      <item>Županijsko državno odvjetništvo u Zagrebu, OIB 16488001145, Savska cesta 41, 10000 Zagreb punomoćnik sudionika u postupku Ministarstvo financija, Porezna uprava, Područni ured Zagreb</item>
    </izvorni_sadrzaj>
    <derivirana_varijabla naziv="DomainObject.Predmet.OstaliListFormatedWithAdressOIB_1">
      <item>Filip Siročić, OIB 57437928219, Vinogradi 49a, 10000 Zagreb</item>
      <item>Županijsko državno odvjetništvo u Zagrebu, OIB 16488001145, Savska cesta 41, 10000 Zagreb punomoćnik sudionika u postupku Ministarstvo financija, Porezna uprava, Područni ured Zagreb</item>
    </derivirana_varijabla>
  </DomainObject.Predmet.OstaliListFormatedWithAdressOIB>
  <DomainObject.Predmet.OstaliListNazivFormated>
    <izvorni_sadrzaj>
      <item>Filip Siročić</item>
      <item>Županijsko državno odvjetništvo u Zagrebu</item>
    </izvorni_sadrzaj>
    <derivirana_varijabla naziv="DomainObject.Predmet.OstaliListNazivFormated_1">
      <item>Filip Siročić</item>
      <item>Županijsko državno odvjetništvo u Zagrebu</item>
    </derivirana_varijabla>
  </DomainObject.Predmet.OstaliListNazivFormated>
  <DomainObject.Predmet.OstaliListNazivFormatedOIB>
    <izvorni_sadrzaj>
      <item>Filip Siročić, OIB 57437928219</item>
      <item>Županijsko državno odvjetništvo u Zagrebu, OIB 16488001145</item>
    </izvorni_sadrzaj>
    <derivirana_varijabla naziv="DomainObject.Predmet.OstaliListNazivFormatedOIB_1">
      <item>Filip Siročić, OIB 57437928219</item>
      <item>Županijsko državno odvjetništvo u Zagrebu, OIB 16488001145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20. veljače 2017.</izvorni_sadrzaj>
    <derivirana_varijabla naziv="DomainObject.Datum_1">20. veljače 2017.</derivirana_varijabla>
  </DomainObject.Datum>
  <DomainObject.PoslovniBrojDokumenta>
    <izvorni_sadrzaj/>
    <derivirana_varijabla naziv="DomainObject.PoslovniBrojDokumenta_1"/>
  </DomainObject.PoslovniBrojDokumenta>
  <DomainObject.Predmet.StrankaIDrugi>
    <izvorni_sadrzaj>Ministarstvo financija, Porezna uprava, Područni ured Zagreb</izvorni_sadrzaj>
    <derivirana_varijabla naziv="DomainObject.Predmet.StrankaIDrugi_1">Ministarstvo financija, Porezna uprava, Područni ured Zagreb</derivirana_varijabla>
  </DomainObject.Predmet.StrankaIDrugi>
  <DomainObject.Predmet.ProtustrankaIDrugi>
    <izvorni_sadrzaj>DOMFIL PROJEKT d.o.o.</izvorni_sadrzaj>
    <derivirana_varijabla naziv="DomainObject.Predmet.ProtustrankaIDrugi_1">DOMFIL PROJEKT d.o.o.</derivirana_varijabla>
  </DomainObject.Predmet.ProtustrankaIDrugi>
  <DomainObject.Predmet.StrankaIDrugiAdressOIB>
    <izvorni_sadrzaj>Ministarstvo financija, Porezna uprava, Područni ured Zagreb, OIB 18683136487, Avenija Dubrovnik 32, 10000 Zagreb</izvorni_sadrzaj>
    <derivirana_varijabla naziv="DomainObject.Predmet.StrankaIDrugiAdressOIB_1">Ministarstvo financija, Porezna uprava, Područni ured Zagreb, OIB 18683136487, Avenija Dubrovnik 32, 10000 Zagreb</derivirana_varijabla>
  </DomainObject.Predmet.StrankaIDrugiAdressOIB>
  <DomainObject.Predmet.ProtustrankaIDrugiAdressOIB>
    <izvorni_sadrzaj>DOMFIL PROJEKT d.o.o., OIB 34229027444, Jakuševečka 1 D, 10000 Zagreb</izvorni_sadrzaj>
    <derivirana_varijabla naziv="DomainObject.Predmet.ProtustrankaIDrugiAdressOIB_1">DOMFIL PROJEKT d.o.o., OIB 34229027444, Jakuševečka 1 D,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DOMFIL PROJEKT d.o.o.</item>
      <item>Filip Siročić</item>
      <item>Ministarstvo financija, Porezna uprava, Područni ured Zagreb</item>
      <item>Županijsko državno odvjetništvo u Zagrebu</item>
    </izvorni_sadrzaj>
    <derivirana_varijabla naziv="DomainObject.Predmet.SudioniciListNaziv_1">
      <item>DOMFIL PROJEKT d.o.o.</item>
      <item>Filip Siročić</item>
      <item>Ministarstvo financija, Porezna uprava, Područni ured Zagreb</item>
      <item>Županijsko državno odvjetništvo u Zagrebu</item>
    </derivirana_varijabla>
  </DomainObject.Predmet.SudioniciListNaziv>
  <DomainObject.Predmet.SudioniciListAdressOIB>
    <izvorni_sadrzaj>
      <item>DOMFIL PROJEKT d.o.o., OIB 34229027444, Jakuševečka 1 D,10000 Zagreb</item>
      <item>Filip Siročić, OIB 57437928219, Vinogradi 49a,10000 Zagreb</item>
      <item>Ministarstvo financija, Porezna uprava, Područni ured Zagreb, OIB 18683136487, Avenija Dubrovnik 32,10000 Zagreb</item>
      <item>Županijsko državno odvjetništvo u Zagrebu, OIB 16488001145, Savska cesta 41,10000 Zagreb</item>
    </izvorni_sadrzaj>
    <derivirana_varijabla naziv="DomainObject.Predmet.SudioniciListAdressOIB_1">
      <item>DOMFIL PROJEKT d.o.o., OIB 34229027444, Jakuševečka 1 D,10000 Zagreb</item>
      <item>Filip Siročić, OIB 57437928219, Vinogradi 49a,10000 Zagreb</item>
      <item>Ministarstvo financija, Porezna uprava, Područni ured Zagreb, OIB 18683136487, Avenija Dubrovnik 32,10000 Zagreb</item>
      <item>Županijsko državno odvjetništvo u Zagrebu, OIB 16488001145, Savska cesta 41,10000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34229027444</item>
      <item>, OIB 57437928219</item>
      <item>, OIB 18683136487</item>
      <item>, OIB 16488001145</item>
    </izvorni_sadrzaj>
    <derivirana_varijabla naziv="DomainObject.Predmet.SudioniciListNazivOIB_1">
      <item>, OIB 34229027444</item>
      <item>, OIB 57437928219</item>
      <item>, OIB 18683136487</item>
      <item>, OIB 16488001145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Stjepan Lović, OIB 25964288839, Preradovićeva 13 Zagreb</item>
    </izvorni_sadrzaj>
    <derivirana_varijabla naziv="DomainObject.Predmet.StecajniUpraviteljiListAddressOIB_1">
      <item>Stjepan Lović, OIB 25964288839, Preradovićeva 13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5A1BE7-B2ED-45BC-B559-9D084E86EC8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402</properties:Words>
  <properties:Characters>2321</properties:Characters>
  <properties:Lines>71</properties:Lines>
  <properties:Paragraphs>26</properties:Paragraphs>
  <properties:TotalTime>13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Iv-513/95</vt:lpstr>
    </vt:vector>
  </properties:TitlesOfParts>
  <properties:LinksUpToDate>false</properties:LinksUpToDate>
  <properties:CharactersWithSpaces>2726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2017-02-20T12:21:00Z</dcterms:created>
  <dc:creator>stecaj</dc:creator>
  <cp:lastModifiedBy>Žana Livaja</cp:lastModifiedBy>
  <cp:lastPrinted>2017-02-20T12:38:00Z</cp:lastPrinted>
  <dcterms:modified xmlns:xsi="http://www.w3.org/2001/XMLSchema-instance" xsi:type="dcterms:W3CDTF">2017-02-20T12:38:00Z</dcterms:modified>
  <cp:revision>21</cp:revision>
  <dc:title>Iv-513/95</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