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bb909" w14:paraId="63bb909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FF42FF">
        <w:t>1708</w:t>
      </w:r>
      <w:r>
        <w:t>/2015</w:t>
      </w:r>
      <w:r w:rsidR="00691A33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E609E3" w:rsidRPr="00181EA6">
        <w:t>UDRUGA ROMA "ROMSKA NOĆ"</w:t>
      </w:r>
      <w:r w:rsidR="00E609E3">
        <w:t>,</w:t>
      </w:r>
      <w:r w:rsidR="00E609E3" w:rsidRPr="00F3645A">
        <w:t xml:space="preserve"> </w:t>
      </w:r>
      <w:r w:rsidR="00E609E3" w:rsidRPr="00181EA6">
        <w:t>Lupoglavska 9, Zagreb</w:t>
      </w:r>
      <w:r w:rsidR="00E609E3" w:rsidRPr="00F3645A">
        <w:t xml:space="preserve">, OIB: </w:t>
      </w:r>
      <w:r w:rsidR="00E609E3" w:rsidRPr="00181EA6">
        <w:t>80864977168</w:t>
      </w:r>
      <w:r>
        <w:t xml:space="preserve">, dana  </w:t>
      </w:r>
      <w:r w:rsidR="00E609E3">
        <w:t>03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E609E3" w:rsidRPr="00181EA6">
        <w:t>UDRUGA ROMA "ROMSKA NOĆ"</w:t>
      </w:r>
      <w:r w:rsidR="00E609E3">
        <w:t>,</w:t>
      </w:r>
      <w:r w:rsidR="00E609E3" w:rsidRPr="00F3645A">
        <w:t xml:space="preserve"> </w:t>
      </w:r>
      <w:r w:rsidR="00E609E3" w:rsidRPr="00181EA6">
        <w:t>Lupoglavska 9, Zagreb</w:t>
      </w:r>
      <w:r w:rsidR="00E609E3" w:rsidRPr="00F3645A">
        <w:t xml:space="preserve">, OIB: </w:t>
      </w:r>
      <w:r w:rsidR="00E609E3" w:rsidRPr="00181EA6">
        <w:t>80864977168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E609E3">
        <w:t>03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AF395F">
        <w:t xml:space="preserve"> </w:t>
      </w:r>
      <w:r w:rsidR="00AF395F" w:rsidRPr="00AF395F">
        <w:t>DAMIR CINCAR iz Osijeka, Sv. Ane 15b, OIB:60464850994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E609E3" w:rsidRPr="00181EA6">
        <w:t>UDRUGA ROMA "ROMSKA NOĆ"</w:t>
      </w:r>
      <w:r w:rsidR="00E609E3">
        <w:t>,</w:t>
      </w:r>
      <w:r w:rsidR="00E609E3" w:rsidRPr="00F3645A">
        <w:t xml:space="preserve"> </w:t>
      </w:r>
      <w:r w:rsidR="00E609E3" w:rsidRPr="00181EA6">
        <w:t>Lupoglavska 9, Zagreb</w:t>
      </w:r>
      <w:r w:rsidR="00E609E3" w:rsidRPr="00F3645A">
        <w:t xml:space="preserve">, OIB: </w:t>
      </w:r>
      <w:r w:rsidR="00E609E3" w:rsidRPr="00181EA6">
        <w:t>80864977168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U Zagrebu,</w:t>
      </w:r>
      <w:r w:rsidR="00E609E3">
        <w:t xml:space="preserve"> 03</w:t>
      </w:r>
      <w:r>
        <w:t xml:space="preserve">. </w:t>
      </w:r>
      <w:r w:rsidR="00BA2A5A">
        <w:t>svibnja</w:t>
      </w:r>
      <w:r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691A33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691A33" w:rsidP="00691A33" w:rsidR="00691A33">
      <w:pPr>
        <w:pStyle w:val="Bezproreda"/>
        <w:jc w:val="right"/>
      </w:pPr>
      <w:r>
        <w:t>Za točnost otpravka-ovlašteni službenik:</w:t>
      </w:r>
    </w:p>
    <w:p w:rsidRDefault="00691A33" w:rsidP="00691A33" w:rsidR="00691A33">
      <w:pPr>
        <w:pStyle w:val="Bezproreda"/>
        <w:jc w:val="right"/>
      </w:pPr>
      <w:r>
        <w:t xml:space="preserve">Tanja Štraubert </w:t>
      </w:r>
    </w:p>
    <w:sectPr w:rsidSect="00EF1FD3" w:rsidR="00691A3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1F52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FF42FF" w:rsidRPr="00FF42FF">
          <w:t>1708/2015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B22F8"/>
    <w:rsid w:val="003A3366"/>
    <w:rsid w:val="004E266D"/>
    <w:rsid w:val="00677951"/>
    <w:rsid w:val="00691A33"/>
    <w:rsid w:val="00AA7B27"/>
    <w:rsid w:val="00AE11D4"/>
    <w:rsid w:val="00AF395F"/>
    <w:rsid w:val="00BA2A5A"/>
    <w:rsid w:val="00BC1874"/>
    <w:rsid w:val="00C136F3"/>
    <w:rsid w:val="00C6477A"/>
    <w:rsid w:val="00DC0AA2"/>
    <w:rsid w:val="00DE059B"/>
    <w:rsid w:val="00DF1FFF"/>
    <w:rsid w:val="00E609E3"/>
    <w:rsid w:val="00E75E0F"/>
    <w:rsid w:val="00E84179"/>
    <w:rsid w:val="00EC4E35"/>
    <w:rsid w:val="00EC58B8"/>
    <w:rsid w:val="00EF1FD3"/>
    <w:rsid w:val="00F71F52"/>
    <w:rsid w:val="00FF4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691A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A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A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A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A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691A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A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A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A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A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1708</izvorni_sadrzaj>
    <derivirana_varijabla naziv="DomainObject.Predmet.Broj_1">1708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St-1708/2015</izvorni_sadrzaj>
    <derivirana_varijabla naziv="DomainObject.Predmet.OznakaBroj_1">St-1708/2015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ROMA ROMSKA NOĆ zastupanog po punomoćniku Justina Juratovac Seferović</izvorni_sadrzaj>
    <derivirana_varijabla naziv="DomainObject.Predmet.ProtustrankaFormated_1">  UDRUGA ROMA ROMSKA NOĆ zastupanog po punomoćniku Justina Juratovac Seferović</derivirana_varijabla>
  </DomainObject.Predmet.ProtustrankaFormated>
  <DomainObject.Predmet.ProtustrankaFormatedOIB>
    <izvorni_sadrzaj>  UDRUGA ROMA ROMSKA NOĆ, OIB 80864977168 zastupanog po punomoćniku Justina Juratovac Seferović</izvorni_sadrzaj>
    <derivirana_varijabla naziv="DomainObject.Predmet.ProtustrankaFormatedOIB_1">  UDRUGA ROMA ROMSKA NOĆ, OIB 80864977168 zastupanog po punomoćniku Justina Juratovac Seferović</derivirana_varijabla>
  </DomainObject.Predmet.ProtustrankaFormatedOIB>
  <DomainObject.Predmet.ProtustrankaFormatedWithAdress>
    <izvorni_sadrzaj> UDRUGA ROMA ROMSKA NOĆ, Lupoglavska 9, 10000 Zagreb zastupanog po punomoćniku Justina Juratovac Seferović</izvorni_sadrzaj>
    <derivirana_varijabla naziv="DomainObject.Predmet.ProtustrankaFormatedWithAdress_1"> UDRUGA ROMA ROMSKA NOĆ, Lupoglavska 9, 10000 Zagreb zastupanog po punomoćniku Justina Juratovac Seferović</derivirana_varijabla>
  </DomainObject.Predmet.ProtustrankaFormatedWithAdress>
  <DomainObject.Predmet.ProtustrankaFormatedWithAdressOIB>
    <izvorni_sadrzaj> UDRUGA ROMA ROMSKA NOĆ, OIB 80864977168, Lupoglavska 9, 10000 Zagreb zastupanog po punomoćniku Justina Juratovac Seferović</izvorni_sadrzaj>
    <derivirana_varijabla naziv="DomainObject.Predmet.ProtustrankaFormatedWithAdressOIB_1"> UDRUGA ROMA ROMSKA NOĆ, OIB 80864977168, Lupoglavska 9, 10000 Zagreb zastupanog po punomoćniku Justina Juratovac Seferović</derivirana_varijabla>
  </DomainObject.Predmet.ProtustrankaFormatedWithAdressOIB>
  <DomainObject.Predmet.ProtustrankaWithAdress>
    <izvorni_sadrzaj>UDRUGA ROMA ROMSKA NOĆ Lupoglavska 9, 10000 Zagreb</izvorni_sadrzaj>
    <derivirana_varijabla naziv="DomainObject.Predmet.ProtustrankaWithAdress_1">UDRUGA ROMA ROMSKA NOĆ Lupoglavska 9, 10000 Zagreb</derivirana_varijabla>
  </DomainObject.Predmet.ProtustrankaWithAdress>
  <DomainObject.Predmet.ProtustrankaWithAdressOIB>
    <izvorni_sadrzaj>UDRUGA ROMA ROMSKA NOĆ, OIB 80864977168, Lupoglavska 9, 10000 Zagreb</izvorni_sadrzaj>
    <derivirana_varijabla naziv="DomainObject.Predmet.ProtustrankaWithAdressOIB_1">UDRUGA ROMA ROMSKA NOĆ, OIB 80864977168, Lupoglavska 9, 10000 Zagreb</derivirana_varijabla>
  </DomainObject.Predmet.ProtustrankaWithAdressOIB>
  <DomainObject.Predmet.ProtustrankaNazivFormated>
    <izvorni_sadrzaj>UDRUGA ROMA ROMSKA NOĆ</izvorni_sadrzaj>
    <derivirana_varijabla naziv="DomainObject.Predmet.ProtustrankaNazivFormated_1">UDRUGA ROMA ROMSKA NOĆ</derivirana_varijabla>
  </DomainObject.Predmet.ProtustrankaNazivFormated>
  <DomainObject.Predmet.ProtustrankaNazivFormatedOIB>
    <izvorni_sadrzaj>UDRUGA ROMA ROMSKA NOĆ, OIB 80864977168</izvorni_sadrzaj>
    <derivirana_varijabla naziv="DomainObject.Predmet.ProtustrankaNazivFormatedOIB_1">UDRUGA ROMA ROMSKA NOĆ, OIB 80864977168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ROMA ROMSKA NOĆ zastupanog po punomoćniku Justina Juratovac Seferović</item>
    </izvorni_sadrzaj>
    <derivirana_varijabla naziv="DomainObject.Predmet.ProtuStrankaListFormated_1">
      <item>UDRUGA ROMA ROMSKA NOĆ zastupanog po punomoćniku Justina Juratovac Seferović</item>
    </derivirana_varijabla>
  </DomainObject.Predmet.ProtuStrankaListFormated>
  <DomainObject.Predmet.ProtuStrankaListFormatedOIB>
    <izvorni_sadrzaj>
      <item>UDRUGA ROMA ROMSKA NOĆ, OIB 80864977168 zastupanog po punomoćniku Justina Juratovac Seferović</item>
    </izvorni_sadrzaj>
    <derivirana_varijabla naziv="DomainObject.Predmet.ProtuStrankaListFormatedOIB_1">
      <item>UDRUGA ROMA ROMSKA NOĆ, OIB 80864977168 zastupanog po punomoćniku Justina Juratovac Seferović</item>
    </derivirana_varijabla>
  </DomainObject.Predmet.ProtuStrankaListFormatedOIB>
  <DomainObject.Predmet.ProtuStrankaListFormatedWithAdress>
    <izvorni_sadrzaj>
      <item>UDRUGA ROMA ROMSKA NOĆ, Lupoglavska 9, 10000 Zagreb zastupanog po punomoćniku Justina Juratovac Seferović</item>
    </izvorni_sadrzaj>
    <derivirana_varijabla naziv="DomainObject.Predmet.ProtuStrankaListFormatedWithAdress_1">
      <item>UDRUGA ROMA ROMSKA NOĆ, Lupoglavska 9, 10000 Zagreb zastupanog po punomoćniku Justina Juratovac Seferović</item>
    </derivirana_varijabla>
  </DomainObject.Predmet.ProtuStrankaListFormatedWithAdress>
  <DomainObject.Predmet.ProtuStrankaListFormatedWithAdressOIB>
    <izvorni_sadrzaj>
      <item>UDRUGA ROMA ROMSKA NOĆ, OIB 80864977168, Lupoglavska 9, 10000 Zagreb zastupanog po punomoćniku Justina Juratovac Seferović</item>
    </izvorni_sadrzaj>
    <derivirana_varijabla naziv="DomainObject.Predmet.ProtuStrankaListFormatedWithAdressOIB_1">
      <item>UDRUGA ROMA ROMSKA NOĆ, OIB 80864977168, Lupoglavska 9, 10000 Zagreb zastupanog po punomoćniku Justina Juratovac Seferović</item>
    </derivirana_varijabla>
  </DomainObject.Predmet.ProtuStrankaListFormatedWithAdressOIB>
  <DomainObject.Predmet.ProtuStrankaListNazivFormated>
    <izvorni_sadrzaj>
      <item>UDRUGA ROMA ROMSKA NOĆ</item>
    </izvorni_sadrzaj>
    <derivirana_varijabla naziv="DomainObject.Predmet.ProtuStrankaListNazivFormated_1">
      <item>UDRUGA ROMA ROMSKA NOĆ</item>
    </derivirana_varijabla>
  </DomainObject.Predmet.ProtuStrankaListNazivFormated>
  <DomainObject.Predmet.ProtuStrankaListNazivFormatedOIB>
    <izvorni_sadrzaj>
      <item>UDRUGA ROMA ROMSKA NOĆ, OIB 80864977168</item>
    </izvorni_sadrzaj>
    <derivirana_varijabla naziv="DomainObject.Predmet.ProtuStrankaListNazivFormatedOIB_1">
      <item>UDRUGA ROMA ROMSKA NOĆ, OIB 80864977168</item>
    </derivirana_varijabla>
  </DomainObject.Predmet.ProtuStrankaListNazivFormatedOIB>
  <DomainObject.Predmet.OstaliListFormated>
    <izvorni_sadrzaj>
      <item>Damir Cincar</item>
      <item>Justina Juratovac Seferović punomoćnik sudionika u postupku UDRUGA ROMA ROMSKA NOĆ</item>
    </izvorni_sadrzaj>
    <derivirana_varijabla naziv="DomainObject.Predmet.OstaliListFormated_1">
      <item>Damir Cincar</item>
      <item>Justina Juratovac Seferović punomoćnik sudionika u postupku UDRUGA ROMA ROMSKA NOĆ</item>
    </derivirana_varijabla>
  </DomainObject.Predmet.OstaliListFormated>
  <DomainObject.Predmet.OstaliListFormatedOIB>
    <izvorni_sadrzaj>
      <item>Damir Cincar, OIB 60464850994</item>
      <item>Justina Juratovac Seferović, OIB 74522641931 punomoćnik sudionika u postupku UDRUGA ROMA ROMSKA NOĆ</item>
    </izvorni_sadrzaj>
    <derivirana_varijabla naziv="DomainObject.Predmet.OstaliListFormatedOIB_1">
      <item>Damir Cincar, OIB 60464850994</item>
      <item>Justina Juratovac Seferović, OIB 74522641931 punomoćnik sudionika u postupku UDRUGA ROMA ROMSKA NOĆ</item>
    </derivirana_varijabla>
  </DomainObject.Predmet.OstaliListFormatedOIB>
  <DomainObject.Predmet.OstaliListFormatedWithAdress>
    <izvorni_sadrzaj>
      <item>Damir Cincar, Svete Ane 15b, 31000 Osijek</item>
      <item>Justina Juratovac Seferović, Rimski Put 29a, 10360 Sesvete punomoćnik sudionika u postupku UDRUGA ROMA ROMSKA NOĆ</item>
    </izvorni_sadrzaj>
    <derivirana_varijabla naziv="DomainObject.Predmet.OstaliListFormatedWithAdress_1">
      <item>Damir Cincar, Svete Ane 15b, 31000 Osijek</item>
      <item>Justina Juratovac Seferović, Rimski Put 29a, 10360 Sesvete punomoćnik sudionika u postupku UDRUGA ROMA ROMSKA NOĆ</item>
    </derivirana_varijabla>
  </DomainObject.Predmet.OstaliListFormatedWithAdress>
  <DomainObject.Predmet.OstaliListFormatedWithAdressOIB>
    <izvorni_sadrzaj>
      <item>Damir Cincar, OIB 60464850994, Svete Ane 15b, 31000 Osijek</item>
      <item>Justina Juratovac Seferović, OIB 74522641931, Rimski Put 29a, 10360 Sesvete punomoćnik sudionika u postupku UDRUGA ROMA ROMSKA NOĆ</item>
    </izvorni_sadrzaj>
    <derivirana_varijabla naziv="DomainObject.Predmet.OstaliListFormatedWithAdressOIB_1">
      <item>Damir Cincar, OIB 60464850994, Svete Ane 15b, 31000 Osijek</item>
      <item>Justina Juratovac Seferović, OIB 74522641931, Rimski Put 29a, 10360 Sesvete punomoćnik sudionika u postupku UDRUGA ROMA ROMSKA NOĆ</item>
    </derivirana_varijabla>
  </DomainObject.Predmet.OstaliListFormatedWithAdressOIB>
  <DomainObject.Predmet.OstaliListNazivFormated>
    <izvorni_sadrzaj>
      <item>Damir Cincar</item>
      <item>Justina Juratovac Seferović</item>
    </izvorni_sadrzaj>
    <derivirana_varijabla naziv="DomainObject.Predmet.OstaliListNazivFormated_1">
      <item>Damir Cincar</item>
      <item>Justina Juratovac Seferović</item>
    </derivirana_varijabla>
  </DomainObject.Predmet.OstaliListNazivFormated>
  <DomainObject.Predmet.OstaliListNazivFormatedOIB>
    <izvorni_sadrzaj>
      <item>Damir Cincar, OIB 60464850994</item>
      <item>Justina Juratovac Seferović, OIB 74522641931</item>
    </izvorni_sadrzaj>
    <derivirana_varijabla naziv="DomainObject.Predmet.OstaliListNazivFormatedOIB_1">
      <item>Damir Cincar, OIB 60464850994</item>
      <item>Justina Juratovac Seferović, OIB 74522641931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ROMA ROMSKA NOĆ</izvorni_sadrzaj>
    <derivirana_varijabla naziv="DomainObject.Predmet.ProtustrankaIDrugi_1">UDRUGA ROMA ROMSKA NOĆ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ROMA ROMSKA NOĆ, OIB 80864977168, Lupoglavska 9, 10000 Zagreb</izvorni_sadrzaj>
    <derivirana_varijabla naziv="DomainObject.Predmet.ProtustrankaIDrugiAdressOIB_1">UDRUGA ROMA ROMSKA NOĆ, OIB 80864977168, Lupoglavska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ROMA ROMSKA NOĆ</item>
      <item>Damir Cincar</item>
      <item>Justina Juratovac Seferović</item>
    </izvorni_sadrzaj>
    <derivirana_varijabla naziv="DomainObject.Predmet.SudioniciListNaziv_1">
      <item>FINA Regionalni centar Zagreb</item>
      <item>UDRUGA ROMA ROMSKA NOĆ</item>
      <item>Damir Cincar</item>
      <item>Justina Juratovac Seferović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ROMA ROMSKA NOĆ, OIB 80864977168, Lupoglavska 9,10000 Zagreb</item>
      <item>Damir Cincar, OIB 60464850994, Svete Ane 15b,31000 Osijek</item>
      <item>Justina Juratovac Seferović, OIB 74522641931, Rimski Put 29a,10360 Sesvete</item>
    </izvorni_sadrzaj>
    <derivirana_varijabla naziv="DomainObject.Predmet.SudioniciListAdressOIB_1">
      <item>FINA Regionalni centar Zagreb, OIB 85821130368, Trg svibanjskih žrtava 1995. 1,10000 Zagreb</item>
      <item>UDRUGA ROMA ROMSKA NOĆ, OIB 80864977168, Lupoglavska 9,10000 Zagreb</item>
      <item>Damir Cincar, OIB 60464850994, Svete Ane 15b,31000 Osijek</item>
      <item>Justina Juratovac Seferović, OIB 74522641931, Rimski Put 29a,10360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80864977168</item>
      <item>, OIB 60464850994</item>
      <item>, OIB 74522641931</item>
    </izvorni_sadrzaj>
    <derivirana_varijabla naziv="DomainObject.Predmet.SudioniciListNazivOIB_1">
      <item>, OIB 85821130368</item>
      <item>, OIB 80864977168</item>
      <item>, OIB 60464850994</item>
      <item>, OIB 74522641931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1988</properties:Characters>
  <properties:Lines>71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2016-05-03T09:48:00Z</dcterms:created>
  <dc:creator>Sandra Rotar Vogrin</dc:creator>
  <cp:lastModifiedBy>Tanja Štraubert</cp:lastModifiedBy>
  <cp:lastPrinted>2016-05-03T11:02:00Z</cp:lastPrinted>
  <dcterms:modified xmlns:xsi="http://www.w3.org/2001/XMLSchema-instance" xsi:type="dcterms:W3CDTF">2016-05-03T11:02:00Z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