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7f06" w14:paraId="a707f06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8341B9">
        <w:rPr>
          <w:b/>
        </w:rPr>
        <w:t xml:space="preserve"> 790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F811DB" w:rsidP="00F87B69" w:rsidR="00F811DB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11DB" w:rsidP="00F87B69" w:rsidR="00F811DB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F811DB" w:rsidP="00F87B69" w:rsidR="00F811DB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F811DB" w:rsidP="00F87B69" w:rsidR="00F811DB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F811DB" w:rsidP="00F87B69" w:rsidR="00F811DB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F811DB" w:rsidR="00511383" w:rsidRPr="0097630A">
      <w:pPr>
        <w:jc w:val="both"/>
        <w:rPr>
          <w:b/>
        </w:rPr>
      </w:pPr>
      <w:r>
        <w:rPr>
          <w:noProof/>
          <w:color w:val="0000FF"/>
        </w:rPr>
        <w:t xml:space="preserve"> </w:t>
      </w: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F811DB" w:rsidR="00F811DB">
      <w:pPr>
        <w:ind w:firstLine="708"/>
        <w:jc w:val="both"/>
      </w:pPr>
      <w:r w:rsidRPr="0097630A">
        <w:t xml:space="preserve">Trgovački sud u Splitu,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F811DB">
        <w:t>UP &amp; DOWN j.d.o.o., Mravince, Ul. 27. rujna 15, OIB: 28908454341</w:t>
      </w:r>
      <w:r w:rsidR="00F811DB" w:rsidRPr="00786D7E">
        <w:t>,</w:t>
      </w:r>
      <w:r w:rsidR="00714900" w:rsidRPr="0097630A">
        <w:t xml:space="preserve"> dana </w:t>
      </w:r>
      <w:r w:rsidR="00F811DB">
        <w:t xml:space="preserve">02. </w:t>
      </w:r>
      <w:r w:rsidR="006C57B2">
        <w:t xml:space="preserve">siječnja </w:t>
      </w:r>
      <w:r w:rsidR="00F811DB">
        <w:t>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F811DB" w:rsidRPr="00F811DB">
        <w:t xml:space="preserve"> </w:t>
      </w:r>
      <w:r w:rsidR="00F811DB">
        <w:t>UP &amp; DOWN j.d.o.o., Mravince, Ul. 27. rujna 15, OIB: 28908454341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D01D5F">
        <w:t>D</w:t>
      </w:r>
      <w:r w:rsidR="008341B9">
        <w:t>unja Krstulović, Vinkovačka 41</w:t>
      </w:r>
      <w:r w:rsidR="00D01D5F">
        <w:t>.,</w:t>
      </w:r>
      <w:r w:rsidR="005E53CF">
        <w:t xml:space="preserve"> </w:t>
      </w:r>
      <w:r w:rsidR="008341B9">
        <w:t>Split</w:t>
      </w:r>
      <w:r w:rsidR="00D01D5F">
        <w:t xml:space="preserve">, OIB: </w:t>
      </w:r>
      <w:r w:rsidR="008341B9">
        <w:t>22987478487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F811DB">
        <w:t>UP &amp; DOWN j.d.o.o., Mravince, Ul. 27. rujna 15, OIB: 28908454341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907B5">
        <w:t>15</w:t>
      </w:r>
      <w:r w:rsidR="003E7BC1" w:rsidRPr="0097630A">
        <w:t>.</w:t>
      </w:r>
      <w:r w:rsidR="006108BC" w:rsidRPr="0097630A">
        <w:t xml:space="preserve"> </w:t>
      </w:r>
      <w:r w:rsidR="00E907B5">
        <w:t>prosinca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8341B9">
        <w:t>722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D11AD0" w:rsidP="00D11AD0" w:rsidR="00D11AD0">
      <w:pPr>
        <w:ind w:firstLine="708"/>
        <w:jc w:val="both"/>
      </w:pP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341B9">
        <w:t>17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8341B9">
        <w:t>17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F811DB" w:rsidP="00130A4B" w:rsidR="00F811DB">
      <w:pPr>
        <w:jc w:val="center"/>
        <w:rPr>
          <w:b/>
        </w:rPr>
      </w:pPr>
      <w:r>
        <w:rPr>
          <w:b/>
        </w:rPr>
        <w:t xml:space="preserve">U </w:t>
      </w:r>
      <w:r w:rsidR="000C10E5">
        <w:rPr>
          <w:b/>
        </w:rPr>
        <w:t>Splitu</w:t>
      </w:r>
      <w:r>
        <w:rPr>
          <w:b/>
        </w:rPr>
        <w:t>, 02. siječnja 2017.g.</w:t>
      </w:r>
    </w:p>
    <w:p w:rsidRDefault="00F811DB" w:rsidP="00130A4B" w:rsidR="00F811DB">
      <w:pPr>
        <w:jc w:val="center"/>
        <w:rPr>
          <w:b/>
        </w:rPr>
      </w:pPr>
    </w:p>
    <w:p w:rsidRDefault="00F811DB" w:rsidP="00130A4B" w:rsidR="00F811DB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4B37D1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557C7C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F5D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8341B9">
          <w:t>790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C10E5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D446D"/>
    <w:rsid w:val="003E7BC1"/>
    <w:rsid w:val="00411DA3"/>
    <w:rsid w:val="0041725C"/>
    <w:rsid w:val="00466C99"/>
    <w:rsid w:val="004B37D1"/>
    <w:rsid w:val="00511383"/>
    <w:rsid w:val="0051349D"/>
    <w:rsid w:val="00554503"/>
    <w:rsid w:val="0055714E"/>
    <w:rsid w:val="00557C7C"/>
    <w:rsid w:val="00593887"/>
    <w:rsid w:val="005B77A7"/>
    <w:rsid w:val="005E2BEC"/>
    <w:rsid w:val="005E53CF"/>
    <w:rsid w:val="006108BC"/>
    <w:rsid w:val="006A75B8"/>
    <w:rsid w:val="006B5A25"/>
    <w:rsid w:val="006C57B2"/>
    <w:rsid w:val="00714900"/>
    <w:rsid w:val="007334B1"/>
    <w:rsid w:val="00824DEA"/>
    <w:rsid w:val="008341B9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907B5"/>
    <w:rsid w:val="00EA5F77"/>
    <w:rsid w:val="00F75F5D"/>
    <w:rsid w:val="00F8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F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F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F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F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F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F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F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F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 &amp; DOWN jednostavno društvo s ograničenom odgovornošću za trgovinu i usluge</izvorni_sadrzaj>
    <derivirana_varijabla naziv="DomainObject.Predmet.ProtustrankaFormated_1">  UP &amp; DOWN jednostavno društvo s ograničenom odgovornošću za trgovinu i usluge</derivirana_varijabla>
  </DomainObject.Predmet.ProtustrankaFormated>
  <DomainObject.Predmet.ProtustrankaFormatedOIB>
    <izvorni_sadrzaj>  UP &amp; DOWN jednostavno društvo s ograničenom odgovornošću za trgovinu i usluge, OIB 28908454341</izvorni_sadrzaj>
    <derivirana_varijabla naziv="DomainObject.Predmet.ProtustrankaFormatedOIB_1">  UP &amp; DOWN jednostavno društvo s ograničenom odgovornošću za trgovinu i usluge, OIB 28908454341</derivirana_varijabla>
  </DomainObject.Predmet.ProtustrankaFormatedOIB>
  <DomainObject.Predmet.ProtustrankaFormatedWithAdress>
    <izvorni_sadrzaj> UP &amp; DOWN jednostavno društvo s ograničenom odgovornošću za trgovinu i usluge, 27. rujna 15, 21210 Mravince</izvorni_sadrzaj>
    <derivirana_varijabla naziv="DomainObject.Predmet.ProtustrankaFormatedWithAdress_1"> UP &amp; DOWN jednostavno društvo s ograničenom odgovornošću za trgovinu i usluge, 27. rujna 15, 21210 Mravince</derivirana_varijabla>
  </DomainObject.Predmet.ProtustrankaFormatedWithAdress>
  <DomainObject.Predmet.ProtustrankaFormatedWithAdressOIB>
    <izvorni_sadrzaj> UP &amp; DOWN jednostavno društvo s ograničenom odgovornošću za trgovinu i usluge, OIB 28908454341, 27. rujna 15, 21210 Mravince</izvorni_sadrzaj>
    <derivirana_varijabla naziv="DomainObject.Predmet.ProtustrankaFormatedWithAdressOIB_1"> UP &amp; DOWN jednostavno društvo s ograničenom odgovornošću za trgovinu i usluge, OIB 28908454341, 27. rujna 15, 21210 Mravince</derivirana_varijabla>
  </DomainObject.Predmet.ProtustrankaFormatedWithAdressOIB>
  <DomainObject.Predmet.ProtustrankaWithAdress>
    <izvorni_sadrzaj>UP &amp; DOWN jednostavno društvo s ograničenom odgovornošću za trgovinu i usluge 27. rujna 15, 21210 Mravince</izvorni_sadrzaj>
    <derivirana_varijabla naziv="DomainObject.Predmet.ProtustrankaWithAdress_1">UP &amp; DOWN jednostavno društvo s ograničenom odgovornošću za trgovinu i usluge 27. rujna 15, 21210 Mravince</derivirana_varijabla>
  </DomainObject.Predmet.ProtustrankaWithAdress>
  <DomainObject.Predmet.ProtustrankaWithAdressOIB>
    <izvorni_sadrzaj>UP &amp; DOWN jednostavno društvo s ograničenom odgovornošću za trgovinu i usluge, OIB 28908454341, 27. rujna 15, 21210 Mravince</izvorni_sadrzaj>
    <derivirana_varijabla naziv="DomainObject.Predmet.ProtustrankaWithAdressOIB_1">UP &amp; DOWN jednostavno društvo s ograničenom odgovornošću za trgovinu i usluge, OIB 28908454341, 27. rujna 15, 21210 Mravince</derivirana_varijabla>
  </DomainObject.Predmet.ProtustrankaWithAdressOIB>
  <DomainObject.Predmet.ProtustrankaNazivFormated>
    <izvorni_sadrzaj>UP &amp; DOWN jednostavno društvo s ograničenom odgovornošću za trgovinu i usluge</izvorni_sadrzaj>
    <derivirana_varijabla naziv="DomainObject.Predmet.ProtustrankaNazivFormated_1">UP &amp; DOWN jednostavno društvo s ograničenom odgovornošću za trgovinu i usluge</derivirana_varijabla>
  </DomainObject.Predmet.ProtustrankaNazivFormated>
  <DomainObject.Predmet.ProtustrankaNazivFormatedOIB>
    <izvorni_sadrzaj>UP &amp; DOWN jednostavno društvo s ograničenom odgovornošću za trgovinu i usluge, OIB 28908454341</izvorni_sadrzaj>
    <derivirana_varijabla naziv="DomainObject.Predmet.ProtustrankaNazivFormatedOIB_1">UP &amp; DOWN jednostavno društvo s ograničenom odgovornošću za trgovinu i usluge, OIB 28908454341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3211.73</izvorni_sadrzaj>
    <derivirana_varijabla naziv="DomainObject.Predmet.TrenutnaVrijednost_1">3211.73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UP &amp; DOWN jednostavno društvo s ograničenom odgovornošću za trgovinu i usluge</item>
    </izvorni_sadrzaj>
    <derivirana_varijabla naziv="DomainObject.Predmet.ProtuStrankaListFormated_1">
      <item>UP &amp; DOWN jednostavno društvo s ograničenom odgovornošću za trgovinu i usluge</item>
    </derivirana_varijabla>
  </DomainObject.Predmet.ProtuStrankaListFormated>
  <DomainObject.Predmet.ProtuStrankaListFormatedOIB>
    <izvorni_sadrzaj>
      <item>UP &amp; DOWN jednostavno društvo s ograničenom odgovornošću za trgovinu i usluge, OIB 28908454341</item>
    </izvorni_sadrzaj>
    <derivirana_varijabla naziv="DomainObject.Predmet.ProtuStrankaListFormatedOIB_1">
      <item>UP &amp; DOWN jednostavno društvo s ograničenom odgovornošću za trgovinu i usluge, OIB 28908454341</item>
    </derivirana_varijabla>
  </DomainObject.Predmet.ProtuStrankaListFormatedOIB>
  <DomainObject.Predmet.ProtuStrankaListFormatedWithAdress>
    <izvorni_sadrzaj>
      <item>UP &amp; DOWN jednostavno društvo s ograničenom odgovornošću za trgovinu i usluge, 27. rujna 15, 21210 Mravince</item>
    </izvorni_sadrzaj>
    <derivirana_varijabla naziv="DomainObject.Predmet.ProtuStrankaListFormatedWithAdress_1">
      <item>UP &amp; DOWN jednostavno društvo s ograničenom odgovornošću za trgovinu i usluge, 27. rujna 15, 21210 Mravince</item>
    </derivirana_varijabla>
  </DomainObject.Predmet.ProtuStrankaListFormatedWithAdress>
  <DomainObject.Predmet.ProtuStrankaListFormatedWithAdressOIB>
    <izvorni_sadrzaj>
      <item>UP &amp; DOWN jednostavno društvo s ograničenom odgovornošću za trgovinu i usluge, OIB 28908454341, 27. rujna 15, 21210 Mravince</item>
    </izvorni_sadrzaj>
    <derivirana_varijabla naziv="DomainObject.Predmet.ProtuStrankaListFormatedWithAdressOIB_1">
      <item>UP &amp; DOWN jednostavno društvo s ograničenom odgovornošću za trgovinu i usluge, OIB 28908454341, 27. rujna 15, 21210 Mravince</item>
    </derivirana_varijabla>
  </DomainObject.Predmet.ProtuStrankaListFormatedWithAdressOIB>
  <DomainObject.Predmet.ProtuStrankaListNazivFormated>
    <izvorni_sadrzaj>
      <item>UP &amp; DOWN jednostavno društvo s ograničenom odgovornošću za trgovinu i usluge</item>
    </izvorni_sadrzaj>
    <derivirana_varijabla naziv="DomainObject.Predmet.ProtuStrankaListNazivFormated_1">
      <item>UP &amp; DOWN jednostavno društvo s ograničenom odgovornošću za trgovinu i usluge</item>
    </derivirana_varijabla>
  </DomainObject.Predmet.ProtuStrankaListNazivFormated>
  <DomainObject.Predmet.ProtuStrankaListNazivFormatedOIB>
    <izvorni_sadrzaj>
      <item>UP &amp; DOWN jednostavno društvo s ograničenom odgovornošću za trgovinu i usluge, OIB 28908454341</item>
    </izvorni_sadrzaj>
    <derivirana_varijabla naziv="DomainObject.Predmet.ProtuStrankaListNazivFormatedOIB_1">
      <item>UP &amp; DOWN jednostavno društvo s ograničenom odgovornošću za trgovinu i usluge, OIB 28908454341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UP &amp; DOWN jednostavno društvo s ograničenom odgovornošću za trgovinu i usluge</izvorni_sadrzaj>
    <derivirana_varijabla naziv="DomainObject.Predmet.ProtustrankaIDrugi_1">UP &amp; DOWN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UP &amp; DOWN jednostavno društvo s ograničenom odgovornošću za trgovinu i usluge, OIB 28908454341, 27. rujna 15, 21210 Mravince</izvorni_sadrzaj>
    <derivirana_varijabla naziv="DomainObject.Predmet.ProtustrankaIDrugiAdressOIB_1">UP &amp; DOWN jednostavno društvo s ograničenom odgovornošću za trgovinu i usluge, OIB 28908454341, 27. rujna 15,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&amp; DOWN jednostavno društvo s ograničenom odgovornošću za trgovinu i usluge</item>
      <item>FINANCIJSKA AGENCIJA, RC SPLIT</item>
    </izvorni_sadrzaj>
    <derivirana_varijabla naziv="DomainObject.Predmet.SudioniciListNaziv_1">
      <item>UP &amp; DOWN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UP &amp; DOWN jednostavno društvo s ograničenom odgovornošću za trgovinu i usluge, OIB 28908454341, 27. rujna 15,21210 Mravince</item>
      <item>FINANCIJSKA AGENCIJA, RC SPLIT, OIB 85821130368, Mažuranićevo šetalište 24 b,21000 Split</item>
    </izvorni_sadrzaj>
    <derivirana_varijabla naziv="DomainObject.Predmet.SudioniciListAdressOIB_1">
      <item>UP &amp; DOWN jednostavno društvo s ograničenom odgovornošću za trgovinu i usluge, OIB 28908454341, 27. rujna 15,21210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28908454341</item>
      <item>, OIB 85821130368</item>
    </izvorni_sadrzaj>
    <derivirana_varijabla naziv="DomainObject.Predmet.SudioniciListNazivOIB_1">
      <item>, OIB 28908454341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3302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2016-12-20T10:29:00Z</dcterms:created>
  <dc:creator>stanka grcic</dc:creator>
  <cp:lastModifiedBy>Mara Marčinko</cp:lastModifiedBy>
  <cp:lastPrinted>2017-01-02T09:44:00Z</cp:lastPrinted>
  <dcterms:modified xmlns:xsi="http://www.w3.org/2001/XMLSchema-instance" xsi:type="dcterms:W3CDTF">2017-01-02T11:16:00Z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