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0465" w14:paraId="30f04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4EA9" w:rsidP="004A4EA9" w:rsidR="004A4EA9" w:rsidRPr="004A4EA9">
      <w:pPr>
        <w:spacing w:after="0"/>
        <w:jc w:val="right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>Poslovni broj: 3 St-554/2016-20</w:t>
      </w:r>
    </w:p>
    <w:p w:rsidRDefault="004A4EA9" w:rsidP="004A4EA9" w:rsidR="004A4EA9" w:rsidRPr="004A4EA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4A4EA9">
        <w:rPr>
          <w:rFonts w:cs="Times New Roman" w:eastAsia="Times New Roman"/>
          <w:lang w:eastAsia="hr-HR"/>
        </w:rPr>
        <w:t>REPUBLIKA HRVATSKA</w:t>
      </w:r>
    </w:p>
    <w:p w:rsidRDefault="004A4EA9" w:rsidP="004A4EA9" w:rsidR="004A4EA9" w:rsidRPr="004A4EA9">
      <w:pPr>
        <w:spacing w:after="0"/>
        <w:ind w:firstLine="708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>TRGOVAČKI SUD U ZADRU</w:t>
      </w:r>
    </w:p>
    <w:p w:rsidRDefault="004A4EA9" w:rsidP="004A4EA9" w:rsidR="004A4EA9" w:rsidRPr="004A4EA9">
      <w:pPr>
        <w:spacing w:after="0"/>
        <w:ind w:firstLine="708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>Zadar, Dr. Franje Tuđmana 35</w:t>
      </w:r>
    </w:p>
    <w:p w:rsidRDefault="004A4EA9" w:rsidP="004A4EA9" w:rsidR="004A4EA9" w:rsidRPr="004A4EA9">
      <w:pPr>
        <w:spacing w:after="0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ab/>
        <w:t>R E PU B L I K A   H R V A T S K A</w:t>
      </w:r>
      <w:r w:rsidRPr="004A4EA9">
        <w:rPr>
          <w:rFonts w:cs="Times New Roman" w:eastAsia="Times New Roman"/>
          <w:lang w:eastAsia="hr-HR"/>
        </w:rPr>
        <w:tab/>
      </w:r>
    </w:p>
    <w:p w:rsidRDefault="004A4EA9" w:rsidP="004A4EA9" w:rsidR="004A4EA9" w:rsidRPr="004A4E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jc w:val="center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Z A K LJ U Č A K </w:t>
      </w:r>
    </w:p>
    <w:p w:rsidRDefault="004A4EA9" w:rsidP="004A4EA9" w:rsidR="004A4EA9" w:rsidRPr="004A4E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jc w:val="both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ab/>
        <w:t>Trgovački sud u Zadru, po sutkinji Tini Grgas, u prethodnom postupku radi utvrđivanja pretpostavki za otvaranje stečajnoga postupka nad dužnikom ALTUS d.o.o.</w:t>
      </w:r>
      <w:r w:rsidRPr="004A4EA9">
        <w:rPr>
          <w:rFonts w:cs="Times New Roman" w:eastAsia="Times New Roman"/>
          <w:szCs w:val="20"/>
          <w:lang w:eastAsia="hr-HR"/>
        </w:rPr>
        <w:t xml:space="preserve">, Murvica, (Općina </w:t>
      </w:r>
      <w:proofErr w:type="spellStart"/>
      <w:r w:rsidRPr="004A4EA9">
        <w:rPr>
          <w:rFonts w:cs="Times New Roman" w:eastAsia="Times New Roman"/>
          <w:szCs w:val="20"/>
          <w:lang w:eastAsia="hr-HR"/>
        </w:rPr>
        <w:t>Poličnik</w:t>
      </w:r>
      <w:proofErr w:type="spellEnd"/>
      <w:r w:rsidRPr="004A4EA9">
        <w:rPr>
          <w:rFonts w:cs="Times New Roman" w:eastAsia="Times New Roman"/>
          <w:szCs w:val="20"/>
          <w:lang w:eastAsia="hr-HR"/>
        </w:rPr>
        <w:t>), Murvica 1, OIB: 29363214503,</w:t>
      </w:r>
      <w:r w:rsidRPr="004A4EA9">
        <w:rPr>
          <w:rFonts w:cs="Times New Roman" w:eastAsia="Times New Roman"/>
          <w:lang w:eastAsia="hr-HR"/>
        </w:rPr>
        <w:t xml:space="preserve"> 30. lipnja 2017. </w:t>
      </w:r>
    </w:p>
    <w:p w:rsidRDefault="004A4EA9" w:rsidP="004A4EA9" w:rsidR="004A4EA9" w:rsidRPr="004A4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jc w:val="center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z a k </w:t>
      </w:r>
      <w:proofErr w:type="spellStart"/>
      <w:r w:rsidRPr="004A4EA9">
        <w:rPr>
          <w:rFonts w:cs="Times New Roman" w:eastAsia="Times New Roman"/>
          <w:lang w:eastAsia="hr-HR"/>
        </w:rPr>
        <w:t>lj</w:t>
      </w:r>
      <w:proofErr w:type="spellEnd"/>
      <w:r w:rsidRPr="004A4EA9">
        <w:rPr>
          <w:rFonts w:cs="Times New Roman" w:eastAsia="Times New Roman"/>
          <w:lang w:eastAsia="hr-HR"/>
        </w:rPr>
        <w:t xml:space="preserve"> u č i o  j e</w:t>
      </w:r>
    </w:p>
    <w:p w:rsidRDefault="004A4EA9" w:rsidP="004A4EA9" w:rsidR="004A4EA9" w:rsidRPr="004A4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4A4EA9" w:rsidP="004A4EA9" w:rsidR="004A4EA9" w:rsidRPr="004A4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4A4EA9" w:rsidP="004A4EA9" w:rsidR="004A4EA9" w:rsidRPr="004A4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4A4EA9" w:rsidP="004A4EA9" w:rsidR="004A4EA9" w:rsidRPr="004A4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jc w:val="center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U Zadru 30. lipnja 2017. </w:t>
      </w:r>
    </w:p>
    <w:p w:rsidRDefault="004A4EA9" w:rsidP="004A4EA9" w:rsidR="004A4EA9" w:rsidRPr="004A4EA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4A4EA9" w:rsidP="004A4EA9" w:rsidR="004A4EA9" w:rsidRPr="004A4EA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>Tina Grgas</w:t>
      </w:r>
    </w:p>
    <w:p w:rsidRDefault="004A4EA9" w:rsidP="004A4EA9" w:rsidR="004A4EA9" w:rsidRPr="004A4EA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4EA9" w:rsidP="004A4EA9" w:rsidR="004A4EA9" w:rsidRPr="004A4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>UPUTA O PRAVNOM LIJEKU</w:t>
      </w:r>
    </w:p>
    <w:p w:rsidRDefault="004A4EA9" w:rsidP="004A4EA9" w:rsidR="004A4EA9" w:rsidRPr="004A4EA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>Protiv ovog zaključka nije dopuštena žalba.</w:t>
      </w:r>
    </w:p>
    <w:p w:rsidRDefault="004A4EA9" w:rsidP="004A4EA9" w:rsidR="004A4EA9" w:rsidRPr="004A4EA9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4A4E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A4EA9" w:rsidP="004A4EA9" w:rsidR="004A4EA9" w:rsidRPr="004A4EA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A4EA9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EA9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St-554/2016-12</izvorni_sadrzaj>
    <derivirana_varijabla naziv="DomainObject.Oznaka_1">St-554/2016-12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St-554/2016-12</izvorni_sadrzaj>
    <derivirana_varijabla naziv="DomainObject.PoslovniBrojDokumenta_1">St-554/2016-12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BEFB9-D2E6-4617-BDE6-EC24A6506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1097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2017-06-30T11:09:00Z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St-554/2016-12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