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5efe" w14:paraId="baf5efe" w:rsidRDefault="006B4671" w:rsidP="006B4671" w:rsidR="006B467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B4671" w:rsidP="006B4671" w:rsidR="006B4671">
      <w:pPr>
        <w:spacing w:after="0"/>
        <w:jc w:val="both"/>
      </w:pPr>
      <w:r>
        <w:t xml:space="preserve">       REPUBLIKA HRVATSKA</w:t>
      </w:r>
    </w:p>
    <w:p w:rsidRDefault="006B4671" w:rsidP="006B4671" w:rsidR="006B467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B4671" w:rsidP="006B4671" w:rsidR="006B467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B4671" w:rsidP="006B4671" w:rsidR="006B4671">
      <w:pPr>
        <w:spacing w:after="0"/>
        <w:rPr>
          <w:bCs/>
        </w:rPr>
      </w:pPr>
    </w:p>
    <w:p w:rsidRDefault="006B4671" w:rsidP="006B4671" w:rsidR="006B4671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St-173/16-3    </w:t>
      </w:r>
    </w:p>
    <w:p w:rsidRDefault="006B4671" w:rsidP="006B4671" w:rsidR="006B4671">
      <w:pPr>
        <w:spacing w:after="0"/>
        <w:jc w:val="both"/>
      </w:pPr>
      <w:r>
        <w:t xml:space="preserve">       </w:t>
      </w: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</w:pPr>
    </w:p>
    <w:p w:rsidRDefault="006B4671" w:rsidP="006B4671" w:rsidR="006B4671">
      <w:pPr>
        <w:spacing w:after="0"/>
        <w:jc w:val="both"/>
      </w:pPr>
      <w:r>
        <w:tab/>
        <w:t>Trgovački sud u Varaždinu, u ime Republike Hrvatske, po sucu toga suda Jasni Lekić, u pravnoj stvari dužnika kao predlagatelja SOLID-INŽENJERING d.o.o. Čakovec, Jože Požgaja 18, OIB: 07097076326, radi sklapanja predstečajne nagodbe, dana 10. veljače 2016. godine donio je slijedeći</w:t>
      </w: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6B4671" w:rsidP="006B4671" w:rsidR="006B4671">
      <w:pPr>
        <w:spacing w:after="0"/>
        <w:jc w:val="center"/>
      </w:pPr>
    </w:p>
    <w:p w:rsidRDefault="006B4671" w:rsidP="006B4671" w:rsidR="006B4671">
      <w:pPr>
        <w:spacing w:after="0"/>
        <w:jc w:val="both"/>
      </w:pPr>
      <w:r>
        <w:tab/>
      </w:r>
    </w:p>
    <w:p w:rsidRDefault="006B4671" w:rsidP="006B4671" w:rsidR="006B4671">
      <w:pPr>
        <w:spacing w:after="0"/>
        <w:jc w:val="both"/>
      </w:pPr>
      <w:r>
        <w:tab/>
        <w:t>I/ Određuje se ročište radi sklapanja predstečajne nagodbe nad dužnikom SOLID-INŽENJERING d.o.o. Čakovec, Jože Požgaja 18, OIB: 07097076326, kod ovog suda u Varaždinu, Ulica Braće Radića 2, soba 226/II  kat, za dan</w:t>
      </w: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11. ožujka 2016. godine u 12,30 sati</w:t>
      </w:r>
    </w:p>
    <w:p w:rsidRDefault="006B4671" w:rsidP="006B4671" w:rsidR="006B4671">
      <w:pPr>
        <w:spacing w:after="0"/>
        <w:rPr>
          <w:b/>
          <w:i/>
          <w:u w:val="single"/>
        </w:rPr>
      </w:pPr>
    </w:p>
    <w:p w:rsidRDefault="006B4671" w:rsidP="006B4671" w:rsidR="006B4671">
      <w:pPr>
        <w:spacing w:after="0"/>
      </w:pPr>
      <w:r>
        <w:tab/>
        <w:t>II/ Na ročište se pozivaju:</w:t>
      </w:r>
    </w:p>
    <w:p w:rsidRDefault="006B4671" w:rsidP="006B4671" w:rsidR="006B4671">
      <w:pPr>
        <w:spacing w:after="0"/>
      </w:pPr>
    </w:p>
    <w:p w:rsidRDefault="006B4671" w:rsidP="006B4671" w:rsidR="006B4671">
      <w:pPr>
        <w:numPr>
          <w:ilvl w:val="0"/>
          <w:numId w:val="47"/>
        </w:numPr>
        <w:spacing w:after="0"/>
      </w:pPr>
      <w:r>
        <w:t>predlagatelj-dužnik SOLID-INŽENJERING d.o.o. Čakovec, Jože Požgaja 18</w:t>
      </w:r>
    </w:p>
    <w:p w:rsidRDefault="006B4671" w:rsidP="006B4671" w:rsidR="006B4671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</w:t>
      </w:r>
    </w:p>
    <w:p w:rsidRDefault="006B4671" w:rsidP="006B4671" w:rsidR="006B4671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both"/>
      </w:pPr>
    </w:p>
    <w:p w:rsidRDefault="006B4671" w:rsidP="006B4671" w:rsidR="006B4671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6B4671" w:rsidP="006B4671" w:rsidR="006B4671">
      <w:pPr>
        <w:spacing w:after="0"/>
        <w:ind w:firstLine="708"/>
        <w:jc w:val="both"/>
      </w:pPr>
      <w:r>
        <w:tab/>
      </w:r>
      <w:r>
        <w:tab/>
        <w:t>U Varaždinu, 10. veljače 2016. godine</w:t>
      </w:r>
    </w:p>
    <w:p w:rsidRDefault="006B4671" w:rsidP="006B4671" w:rsidR="006B4671">
      <w:pPr>
        <w:spacing w:after="0"/>
        <w:ind w:firstLine="708"/>
        <w:jc w:val="both"/>
      </w:pPr>
    </w:p>
    <w:p w:rsidRDefault="006B4671" w:rsidP="006B4671" w:rsidR="006B4671">
      <w:pPr>
        <w:spacing w:after="0"/>
        <w:ind w:firstLine="708"/>
        <w:jc w:val="both"/>
      </w:pPr>
    </w:p>
    <w:p w:rsidRDefault="006B4671" w:rsidP="006B4671" w:rsidR="006B467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6B4671" w:rsidP="006B4671" w:rsidR="006B4671">
      <w:pPr>
        <w:spacing w:after="0"/>
        <w:ind w:firstLine="708"/>
        <w:jc w:val="both"/>
      </w:pPr>
    </w:p>
    <w:p w:rsidRDefault="006B4671" w:rsidP="006B4671" w:rsidR="006B4671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6B4671" w:rsidP="006B4671" w:rsidR="006B4671">
      <w:pPr>
        <w:spacing w:after="0"/>
        <w:jc w:val="both"/>
      </w:pPr>
    </w:p>
    <w:p w:rsidRDefault="0033459C" w:rsidP="006B4671" w:rsidR="00DA0242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59C" w:rsidP="00537B78" w:rsidR="0033459C">
      <w:r>
        <w:separator/>
      </w:r>
    </w:p>
  </w:endnote>
  <w:endnote w:id="0" w:type="continuationSeparator">
    <w:p w:rsidRDefault="0033459C" w:rsidP="00537B78" w:rsidR="00334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59C" w:rsidP="00537B78" w:rsidR="0033459C">
      <w:r>
        <w:separator/>
      </w:r>
    </w:p>
  </w:footnote>
  <w:footnote w:id="0" w:type="continuationSeparator">
    <w:p w:rsidRDefault="0033459C" w:rsidP="00537B78" w:rsidR="00334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59C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736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71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38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St-173/2016-3</izvorni_sadrzaj>
    <derivirana_varijabla naziv="DomainObject.Oznaka_1">St-173/2016-3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SOLID-INŽENJERING društvo s ograničenom odgovornošću za inženjering, informatiku, trgovinu, usluge, uvoz i izvoz</izvorni_sadrzaj>
    <derivirana_varijabla naziv="DomainObject.Predmet.StrankaFormated_1">  SOLID-INŽENJERING društvo s ograničenom odgovornošću za inženjering, informatiku, trgovinu, usluge, uvoz i izvoz</derivirana_varijabla>
  </DomainObject.Predmet.StrankaFormated>
  <DomainObject.Predmet.StrankaFormatedOIB>
    <izvorni_sadrzaj>  SOLID-INŽENJERING društvo s ograničenom odgovornošću za inženjering, informatiku, trgovinu, usluge, uvoz i izvoz, OIB 07097076326</izvorni_sadrzaj>
    <derivirana_varijabla naziv="DomainObject.Predmet.StrankaFormatedOIB_1">  SOLID-INŽENJERING društvo s ograničenom odgovornošću za inženjering, informatiku, trgovinu, usluge, uvoz i izvoz, OIB 07097076326</derivirana_varijabla>
  </DomainObject.Predmet.StrankaFormatedOIB>
  <DomainObject.Predmet.StrankaFormatedWithAdress>
    <izvorni_sadrzaj> SOLID-INŽENJERING društvo s ograničenom odgovornošću za inženjering, informatiku, trgovinu, usluge, uvoz i izvoz, Jože Požgaja 18, 40000 Čakovec</izvorni_sadrzaj>
    <derivirana_varijabla naziv="DomainObject.Predmet.StrankaFormatedWithAdress_1"> SOLID-INŽENJERING društvo s ograničenom odgovornošću za inženjering, informatiku, trgovinu, usluge, uvoz i izvoz, Jože Požgaja 18, 40000 Čakovec</derivirana_varijabla>
  </DomainObject.Predmet.StrankaFormatedWithAdress>
  <DomainObject.Predmet.StrankaFormatedWithAdressOIB>
    <izvorni_sadrzaj> SOLID-INŽENJERING društvo s ograničenom odgovornošću za inženjering, informatiku, trgovinu, usluge, uvoz i izvoz, OIB 07097076326, Jože Požgaja 18, 40000 Čakovec</izvorni_sadrzaj>
    <derivirana_varijabla naziv="DomainObject.Predmet.StrankaFormatedWithAdressOIB_1"> SOLID-INŽENJERING društvo s ograničenom odgovornošću za inženjering, informatiku, trgovinu, usluge, uvoz i izvoz, OIB 07097076326, Jože Požgaja 18, 40000 Čakovec</derivirana_varijabla>
  </DomainObject.Predmet.StrankaFormatedWithAdressOIB>
  <DomainObject.Predmet.StrankaWithAdress>
    <izvorni_sadrzaj>SOLID-INŽENJERING društvo s ograničenom odgovornošću za inženjering, informatiku, trgovinu, usluge, uvoz i izvoz Jože Požgaja 18,40000 Čakovec</izvorni_sadrzaj>
    <derivirana_varijabla naziv="DomainObject.Predmet.StrankaWithAdress_1">SOLID-INŽENJERING društvo s ograničenom odgovornošću za inženjering, informatiku, trgovinu, usluge, uvoz i izvoz Jože Požgaja 18,40000 Čakovec</derivirana_varijabla>
  </DomainObject.Predmet.StrankaWithAdress>
  <DomainObject.Predmet.StrankaWithAdressOIB>
    <izvorni_sadrzaj>SOLID-INŽENJERING društvo s ograničenom odgovornošću za inženjering, informatiku, trgovinu, usluge, uvoz i izvoz, OIB 07097076326, Jože Požgaja 18,40000 Čakovec</izvorni_sadrzaj>
    <derivirana_varijabla naziv="DomainObject.Predmet.StrankaWithAdressOIB_1">SOLID-INŽENJERING društvo s ograničenom odgovornošću za inženjering, informatiku, trgovinu, usluge, uvoz i izvoz, OIB 07097076326, Jože Požgaja 18,40000 Čakovec</derivirana_varijabla>
  </DomainObject.Predmet.StrankaWithAdressOIB>
  <DomainObject.Predmet.StrankaNazivFormated>
    <izvorni_sadrzaj>SOLID-INŽENJERING društvo s ograničenom odgovornošću za inženjering, informatiku, trgovinu, usluge, uvoz i izvoz</izvorni_sadrzaj>
    <derivirana_varijabla naziv="DomainObject.Predmet.StrankaNazivFormated_1">SOLID-INŽENJERING društvo s ograničenom odgovornošću za inženjering, informatiku, trgovinu, usluge, uvoz i izvoz</derivirana_varijabla>
  </DomainObject.Predmet.StrankaNazivFormated>
  <DomainObject.Predmet.StrankaNazivFormatedOIB>
    <izvorni_sadrzaj>SOLID-INŽENJERING društvo s ograničenom odgovornošću za inženjering, informatiku, trgovinu, usluge, uvoz i izvoz, OIB 07097076326</izvorni_sadrzaj>
    <derivirana_varijabla naziv="DomainObject.Predmet.StrankaNazivFormatedOIB_1">SOLID-INŽENJERING društvo s ograničenom odgovornošću za inženjering, informatiku, trgovinu, usluge, uvoz i izvoz, OIB 07097076326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118513.13</izvorni_sadrzaj>
    <derivirana_varijabla naziv="DomainObject.Predmet.TrenutnaVrijednost_1">118513.13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SOLID-INŽENJERING društvo s ograničenom odgovornošću za inženjering, informatiku, trgovinu, usluge, uvoz i izvoz</item>
    </izvorni_sadrzaj>
    <derivirana_varijabla naziv="DomainObject.Predmet.StrankaListFormated_1">
      <item>SOLID-INŽENJERING društvo s ograničenom odgovornošću za inženjering, informatiku, trgovinu, usluge, uvoz i izvoz</item>
    </derivirana_varijabla>
  </DomainObject.Predmet.StrankaListFormated>
  <DomainObject.Predmet.StrankaListFormatedOIB>
    <izvorni_sadrzaj>
      <item>SOLID-INŽENJERING društvo s ograničenom odgovornošću za inženjering, informatiku, trgovinu, usluge, uvoz i izvoz, OIB 07097076326</item>
    </izvorni_sadrzaj>
    <derivirana_varijabla naziv="DomainObject.Predmet.StrankaListFormatedOIB_1">
      <item>SOLID-INŽENJERING društvo s ograničenom odgovornošću za inženjering, informatiku, trgovinu, usluge, uvoz i izvoz, OIB 07097076326</item>
    </derivirana_varijabla>
  </DomainObject.Predmet.StrankaListFormatedOIB>
  <DomainObject.Predmet.StrankaListFormatedWithAdress>
    <izvorni_sadrzaj>
      <item>SOLID-INŽENJERING društvo s ograničenom odgovornošću za inženjering, informatiku, trgovinu, usluge, uvoz i izvoz, Jože Požgaja 18, 40000 Čakovec</item>
    </izvorni_sadrzaj>
    <derivirana_varijabla naziv="DomainObject.Predmet.StrankaListFormatedWithAdress_1">
      <item>SOLID-INŽENJERING društvo s ograničenom odgovornošću za inženjering, informatiku, trgovinu, usluge, uvoz i izvoz, Jože Požgaja 18, 40000 Čakovec</item>
    </derivirana_varijabla>
  </DomainObject.Predmet.StrankaListFormatedWithAdress>
  <DomainObject.Predmet.StrankaListFormatedWithAdressOIB>
    <izvorni_sadrzaj>
      <item>SOLID-INŽENJERING društvo s ograničenom odgovornošću za inženjering, informatiku, trgovinu, usluge, uvoz i izvoz, OIB 07097076326, Jože Požgaja 18, 40000 Čakovec</item>
    </izvorni_sadrzaj>
    <derivirana_varijabla naziv="DomainObject.Predmet.StrankaListFormatedWithAdressOIB_1">
      <item>SOLID-INŽENJERING društvo s ograničenom odgovornošću za inženjering, informatiku, trgovinu, usluge, uvoz i izvoz, OIB 07097076326, Jože Požgaja 18, 40000 Čakovec</item>
    </derivirana_varijabla>
  </DomainObject.Predmet.StrankaListFormatedWithAdressOIB>
  <DomainObject.Predmet.StrankaListNazivFormated>
    <izvorni_sadrzaj>
      <item>SOLID-INŽENJERING društvo s ograničenom odgovornošću za inženjering, informatiku, trgovinu, usluge, uvoz i izvoz</item>
    </izvorni_sadrzaj>
    <derivirana_varijabla naziv="DomainObject.Predmet.StrankaListNazivFormated_1">
      <item>SOLID-INŽENJERING društvo s ograničenom odgovornošću za inženjering, informatiku, trgovinu, usluge, uvoz i izvoz</item>
    </derivirana_varijabla>
  </DomainObject.Predmet.StrankaListNazivFormated>
  <DomainObject.Predmet.StrankaListNazivFormatedOIB>
    <izvorni_sadrzaj>
      <item>SOLID-INŽENJERING društvo s ograničenom odgovornošću za inženjering, informatiku, trgovinu, usluge, uvoz i izvoz, OIB 07097076326</item>
    </izvorni_sadrzaj>
    <derivirana_varijabla naziv="DomainObject.Predmet.StrankaListNazivFormatedOIB_1">
      <item>SOLID-INŽENJERING društvo s ograničenom odgovornošću za inženjering, informatiku, trgovinu, usluge, uvoz i izvoz, OIB 07097076326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St-173/2016-3</izvorni_sadrzaj>
    <derivirana_varijabla naziv="DomainObject.PoslovniBrojDokumenta_1">St-173/2016-3</derivirana_varijabla>
  </DomainObject.PoslovniBrojDokumenta>
  <DomainObject.Predmet.StrankaIDrugi>
    <izvorni_sadrzaj>SOLID-INŽENJERING društvo s ograničenom odgovornošću za inženjering, informatiku, trgovinu, usluge, uvoz i izvoz</izvorni_sadrzaj>
    <derivirana_varijabla naziv="DomainObject.Predmet.StrankaIDrugi_1">SOLID-INŽENJERING društvo s ograničenom odgovornošću za inženjering, informatiku, trgovinu, usluge, uvoz i 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SOLID-INŽENJERING društvo s ograničenom odgovornošću za inženjering, informatiku, trgovinu, usluge, uvoz i izvoz, OIB 07097076326, Jože Požgaja 18, 40000 Čakovec</izvorni_sadrzaj>
    <derivirana_varijabla naziv="DomainObject.Predmet.StrankaIDrugiAdressOIB_1">SOLID-INŽENJERING društvo s ograničenom odgovornošću za inženjering, informatiku, trgovinu, usluge, uvoz i izvoz, OIB 07097076326, Jože Požgaja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SOLID-INŽENJERING društvo s ograničenom odgovornošću za inženjering, informatiku, trgovinu, usluge, uvoz i izvoz</item>
      <item>Financijska agencija</item>
      <item>Sudski registar</item>
    </izvorni_sadrzaj>
    <derivirana_varijabla naziv="DomainObject.Predmet.SudioniciListNaziv_1">
      <item>SOLID-INŽENJERING društvo s ograničenom odgovornošću za inženjering, informatiku, trgovinu, usluge, uvoz i izvoz</item>
      <item>Financijska agencija</item>
      <item>Sudski registar</item>
    </derivirana_varijabla>
  </DomainObject.Predmet.SudioniciListNaziv>
  <DomainObject.Predmet.SudioniciListAdressOIB>
    <izvorni_sadrzaj>
      <item>SOLID-INŽENJERING društvo s ograničenom odgovornošću za inženjering, informatiku, trgovinu, usluge, uvoz i izvoz, OIB 07097076326, Jože Požgaja 18,40000 Čakovec</item>
      <item>Financijska agencija, OIB 85821130368, Ulica grada Vukovara 70,10000 Zagreb</item>
      <item>Sudski registar</item>
    </izvorni_sadrzaj>
    <derivirana_varijabla naziv="DomainObject.Predmet.SudioniciListAdressOIB_1">
      <item>SOLID-INŽENJERING društvo s ograničenom odgovornošću za inženjering, informatiku, trgovinu, usluge, uvoz i izvoz, OIB 07097076326, Jože Požgaja 18,40000 Čakovec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B91D7-CF29-41EC-88AF-19AD17F2F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972</properties:Characters>
  <properties:Lines>45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2016-02-10T07:41:00Z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