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72a9" w14:paraId="68672a9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3E4484">
        <w:rPr>
          <w:b/>
        </w:rPr>
        <w:t>699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52977" w:rsidRPr="00752977">
        <w:t>MB i M d.o.o. za domaći i međunarodni prijevoz, Split, Kukuljevićeva 12, MBS: 060049870, OIB: 12713386930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52977" w:rsidRPr="00752977">
        <w:t>MB i M d.o.o. za domaći i međunarodni prijevoz, Split, Kukuljevićeva 12, MBS: 060049870, OIB: 12713386930</w:t>
      </w:r>
      <w:r w:rsidRPr="008F7C03">
        <w:t>, da u roku od 15 dana solidarno uplate na sudski depozit ovog suda br. HR1623900011300000664, otvoren kod Hrvatske poštanske banke d.d. Zagreb, pozivom na broj 10-</w:t>
      </w:r>
      <w:r w:rsidR="00752977">
        <w:t>699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752977">
        <w:t>699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752977" w:rsidP="00CF20E6" w:rsidR="00752977">
      <w:pPr>
        <w:ind w:firstLine="708"/>
        <w:jc w:val="both"/>
      </w:pPr>
      <w:r w:rsidRPr="00752977">
        <w:t>Predlagatelj Financijska agencija, RC Split je prijedlogom zaprimljenim na Trgovačkom sudu u Splitu, dana 10. ožujka 2016. godine predložio otvaranje stečajnog postupka nad dužnikom MB i M d.o.o. za domaći i međunarodni prijevoz, Split, Kukuljevićeva 12, MBS: 060049870, OIB: 12713386930. U prijedlogu se u bitnome navodi da temeljem čl. 444. st. 2. SZ-a podnosi prijedlog, te da na dan 01.09.2015.g. dužnik ima u očevidniku redoslijeda osnova za plaćanje evidentirane osnove za plaćanje u neprekinutom razdoblju od 387 dana u ukupnom iznosu od 657.216,47 kuna u koji iznos je uračunata kamata i naknada predlagatelja za provedbu ovrhe na novčanim sredstvima. Navodi se da dužnik ima dva zaposlena, te otvoren račun kod Splitska banka d.d. i Erste &amp; Steiermarkische bank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752977">
        <w:t>699</w:t>
      </w:r>
      <w:r w:rsidR="00024555">
        <w:t>/2016</w:t>
      </w:r>
      <w:r w:rsidR="00C466B5" w:rsidRPr="008F7C03">
        <w:t xml:space="preserve"> od </w:t>
      </w:r>
      <w:r w:rsidR="00D542BB">
        <w:t>05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D542BB">
        <w:t>09.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-8</w:t>
      </w:r>
      <w:r w:rsidR="00FD07EB">
        <w:t>63</w:t>
      </w:r>
      <w:r w:rsidR="00D542BB">
        <w:t xml:space="preserve">/2016 od 05.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 xml:space="preserve">Stoga je sud službenim putem od Ministarstva Financija, Porezne uprave, Općinskog suda u Splitu 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Općinskog suda u Splitu i Ministarstva unutarnjih poslova, PU Splitsko-dalm.</w:t>
      </w:r>
      <w:r w:rsidR="005B57F2">
        <w:t xml:space="preserve"> (list spisa </w:t>
      </w:r>
      <w:r w:rsidR="00FD07EB">
        <w:t>19-22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nekretnine</w:t>
      </w:r>
      <w:r w:rsidR="00752977">
        <w:t>, a vozila koja su bila u vlasništvu dužnika je odjavio i to dva vozila odjavljena 2006.g., te priključno vozilo god proizvodnje 2000. odjavio 11.03.2011.g., a N3 Renault magnum 180.18 T god. proizvodnje 2003. je odjavljeno 23.11.2015.g</w:t>
      </w:r>
      <w:r w:rsidR="005B57F2">
        <w:t>.</w:t>
      </w:r>
      <w:r>
        <w:t xml:space="preserve">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5B57F2">
        <w:t>1</w:t>
      </w:r>
      <w:r w:rsidR="00752977">
        <w:t>3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752977">
        <w:t>668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7488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2977">
      <w:rPr>
        <w:rFonts w:hAnsi="Book Antiqua" w:ascii="Book Antiqua"/>
        <w:b/>
        <w:sz w:val="20"/>
        <w:szCs w:val="20"/>
      </w:rPr>
      <w:t>699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7488A"/>
    <w:rsid w:val="006A6514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4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8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8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8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8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4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8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8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8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8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I M društvo s ograničenom odgovornošću za domaći i međunarodni prijevoz</izvorni_sadrzaj>
    <derivirana_varijabla naziv="DomainObject.Predmet.ProtustrankaFormated_1">  MB I M društvo s ograničenom odgovornošću za domaći i međunarodni prijevoz</derivirana_varijabla>
  </DomainObject.Predmet.ProtustrankaFormated>
  <DomainObject.Predmet.ProtustrankaFormatedOIB>
    <izvorni_sadrzaj>  MB I M društvo s ograničenom odgovornošću za domaći i međunarodni prijevoz, OIB 12713386930</izvorni_sadrzaj>
    <derivirana_varijabla naziv="DomainObject.Predmet.ProtustrankaFormatedOIB_1">  MB I M društvo s ograničenom odgovornošću za domaći i međunarodni prijevoz, OIB 12713386930</derivirana_varijabla>
  </DomainObject.Predmet.ProtustrankaFormatedOIB>
  <DomainObject.Predmet.ProtustrankaFormatedWithAdress>
    <izvorni_sadrzaj> MB I M društvo s ograničenom odgovornošću za domaći i međunarodni prijevoz, Kukuljevićeva 12, 21000 Split</izvorni_sadrzaj>
    <derivirana_varijabla naziv="DomainObject.Predmet.ProtustrankaFormatedWithAdress_1"> MB I M društvo s ograničenom odgovornošću za domaći i međunarodni prijevoz, Kukuljevićeva 12, 21000 Split</derivirana_varijabla>
  </DomainObject.Predmet.ProtustrankaFormatedWithAdress>
  <DomainObject.Predmet.ProtustrankaFormatedWithAdressOIB>
    <izvorni_sadrzaj> MB I M društvo s ograničenom odgovornošću za domaći i međunarodni prijevoz, OIB 12713386930, Kukuljevićeva 12, 21000 Split</izvorni_sadrzaj>
    <derivirana_varijabla naziv="DomainObject.Predmet.ProtustrankaFormatedWithAdressOIB_1"> MB I M društvo s ograničenom odgovornošću za domaći i međunarodni prijevoz, OIB 12713386930, Kukuljevićeva 12, 21000 Split</derivirana_varijabla>
  </DomainObject.Predmet.ProtustrankaFormatedWithAdressOIB>
  <DomainObject.Predmet.ProtustrankaWithAdress>
    <izvorni_sadrzaj>MB I M društvo s ograničenom odgovornošću za domaći i međunarodni prijevoz Kukuljevićeva 12, 21000 Split</izvorni_sadrzaj>
    <derivirana_varijabla naziv="DomainObject.Predmet.ProtustrankaWithAdress_1">MB I M društvo s ograničenom odgovornošću za domaći i međunarodni prijevoz Kukuljevićeva 12, 21000 Split</derivirana_varijabla>
  </DomainObject.Predmet.ProtustrankaWithAdress>
  <DomainObject.Predmet.ProtustrankaWithAdressOIB>
    <izvorni_sadrzaj>MB I M društvo s ograničenom odgovornošću za domaći i međunarodni prijevoz, OIB 12713386930, Kukuljevićeva 12, 21000 Split</izvorni_sadrzaj>
    <derivirana_varijabla naziv="DomainObject.Predmet.ProtustrankaWithAdressOIB_1">MB I M društvo s ograničenom odgovornošću za domaći i međunarodni prijevoz, OIB 12713386930, Kukuljevićeva 12, 21000 Split</derivirana_varijabla>
  </DomainObject.Predmet.ProtustrankaWithAdressOIB>
  <DomainObject.Predmet.ProtustrankaNazivFormated>
    <izvorni_sadrzaj>MB I M društvo s ograničenom odgovornošću za domaći i međunarodni prijevoz</izvorni_sadrzaj>
    <derivirana_varijabla naziv="DomainObject.Predmet.ProtustrankaNazivFormated_1">MB I M društvo s ograničenom odgovornošću za domaći i međunarodni prijevoz</derivirana_varijabla>
  </DomainObject.Predmet.ProtustrankaNazivFormated>
  <DomainObject.Predmet.ProtustrankaNazivFormatedOIB>
    <izvorni_sadrzaj>MB I M društvo s ograničenom odgovornošću za domaći i međunarodni prijevoz, OIB 12713386930</izvorni_sadrzaj>
    <derivirana_varijabla naziv="DomainObject.Predmet.ProtustrankaNazivFormatedOIB_1">MB I M društvo s ograničenom odgovornošću za domaći i međunarodni prijevoz, OIB 12713386930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657216.47</izvorni_sadrzaj>
    <derivirana_varijabla naziv="DomainObject.Predmet.TrenutnaVrijednost_1">657216.47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MB I M društvo s ograničenom odgovornošću za domaći i međunarodni prijevoz</item>
    </izvorni_sadrzaj>
    <derivirana_varijabla naziv="DomainObject.Predmet.ProtuStrankaListFormated_1">
      <item>MB I M društvo s ograničenom odgovornošću za domaći i međunarodni prijevoz</item>
    </derivirana_varijabla>
  </DomainObject.Predmet.ProtuStrankaListFormated>
  <DomainObject.Predmet.ProtuStrankaListFormatedOIB>
    <izvorni_sadrzaj>
      <item>MB I M društvo s ograničenom odgovornošću za domaći i međunarodni prijevoz, OIB 12713386930</item>
    </izvorni_sadrzaj>
    <derivirana_varijabla naziv="DomainObject.Predmet.ProtuStrankaListFormatedOIB_1">
      <item>MB I M društvo s ograničenom odgovornošću za domaći i međunarodni prijevoz, OIB 12713386930</item>
    </derivirana_varijabla>
  </DomainObject.Predmet.ProtuStrankaListFormatedOIB>
  <DomainObject.Predmet.ProtuStrankaListFormatedWithAdress>
    <izvorni_sadrzaj>
      <item>MB I M društvo s ograničenom odgovornošću za domaći i međunarodni prijevoz, Kukuljevićeva 12, 21000 Split</item>
    </izvorni_sadrzaj>
    <derivirana_varijabla naziv="DomainObject.Predmet.ProtuStrankaListFormatedWithAdress_1">
      <item>MB I M društvo s ograničenom odgovornošću za domaći i međunarodni prijevoz, Kukuljevićeva 12, 21000 Split</item>
    </derivirana_varijabla>
  </DomainObject.Predmet.ProtuStrankaListFormatedWithAdress>
  <DomainObject.Predmet.ProtuStrankaListFormatedWithAdressOIB>
    <izvorni_sadrzaj>
      <item>MB I M društvo s ograničenom odgovornošću za domaći i međunarodni prijevoz, OIB 12713386930, Kukuljevićeva 12, 21000 Split</item>
    </izvorni_sadrzaj>
    <derivirana_varijabla naziv="DomainObject.Predmet.ProtuStrankaListFormatedWithAdressOIB_1">
      <item>MB I M društvo s ograničenom odgovornošću za domaći i međunarodni prijevoz, OIB 12713386930, Kukuljevićeva 12, 21000 Split</item>
    </derivirana_varijabla>
  </DomainObject.Predmet.ProtuStrankaListFormatedWithAdressOIB>
  <DomainObject.Predmet.ProtuStrankaListNazivFormated>
    <izvorni_sadrzaj>
      <item>MB I M društvo s ograničenom odgovornošću za domaći i međunarodni prijevoz</item>
    </izvorni_sadrzaj>
    <derivirana_varijabla naziv="DomainObject.Predmet.ProtuStrankaListNazivFormated_1">
      <item>MB I M društvo s ograničenom odgovornošću za domaći i međunarodni prijevoz</item>
    </derivirana_varijabla>
  </DomainObject.Predmet.ProtuStrankaListNazivFormated>
  <DomainObject.Predmet.ProtuStrankaListNazivFormatedOIB>
    <izvorni_sadrzaj>
      <item>MB I M društvo s ograničenom odgovornošću za domaći i međunarodni prijevoz, OIB 12713386930</item>
    </izvorni_sadrzaj>
    <derivirana_varijabla naziv="DomainObject.Predmet.ProtuStrankaListNazivFormatedOIB_1">
      <item>MB I M društvo s ograničenom odgovornošću za domaći i međunarodni prijevoz, OIB 12713386930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MB I M društvo s ograničenom odgovornošću za domaći i međunarodni prijevoz</izvorni_sadrzaj>
    <derivirana_varijabla naziv="DomainObject.Predmet.ProtustrankaIDrugi_1">MB I M društvo s ograničenom odgovornošću za domaći i međunarodni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MB I M društvo s ograničenom odgovornošću za domaći i međunarodni prijevoz, OIB 12713386930, Kukuljevićeva 12, 21000 Split</izvorni_sadrzaj>
    <derivirana_varijabla naziv="DomainObject.Predmet.ProtustrankaIDrugiAdressOIB_1">MB I M društvo s ograničenom odgovornošću za domaći i međunarodni prijevoz, OIB 12713386930, Kukuljevićeva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I M društvo s ograničenom odgovornošću za domaći i međunarodni prijevoz</item>
      <item>FINANCIJSKA AGENCIJA, RC SPLIT</item>
    </izvorni_sadrzaj>
    <derivirana_varijabla naziv="DomainObject.Predmet.SudioniciListNaziv_1">
      <item>MB I M društvo s ograničenom odgovornošću za domaći i međunarodni prijevoz</item>
      <item>FINANCIJSKA AGENCIJA, RC SPLIT</item>
    </derivirana_varijabla>
  </DomainObject.Predmet.SudioniciListNaziv>
  <DomainObject.Predmet.SudioniciListAdressOIB>
    <izvorni_sadrzaj>
      <item>MB I M društvo s ograničenom odgovornošću za domaći i međunarodni prijevoz, OIB 12713386930, Kukuljevićeva 12,21000 Split</item>
      <item>FINANCIJSKA AGENCIJA, RC SPLIT, OIB 85821130368, Mažuranićevo šetalište 24 b,21000 Split</item>
    </izvorni_sadrzaj>
    <derivirana_varijabla naziv="DomainObject.Predmet.SudioniciListAdressOIB_1">
      <item>MB I M društvo s ograničenom odgovornošću za domaći i međunarodni prijevoz, OIB 12713386930, Kukuljevićeva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12713386930</item>
      <item>, OIB 85821130368</item>
    </izvorni_sadrzaj>
    <derivirana_varijabla naziv="DomainObject.Predmet.SudioniciListNazivOIB_1">
      <item>, OIB 12713386930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1007</properties:Words>
  <properties:Characters>5664</properties:Characters>
  <properties:Lines>140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2016-07-20T10:35:00Z</dcterms:created>
  <dc:creator>Katarina Franković</dc:creator>
  <cp:lastModifiedBy>Katarina Franković</cp:lastModifiedBy>
  <cp:lastPrinted>2016-07-20T10:22:00Z</cp:lastPrinted>
  <dcterms:modified xmlns:xsi="http://www.w3.org/2001/XMLSchema-instance" xsi:type="dcterms:W3CDTF">2016-07-20T10:36:00Z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