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33E4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C4A4B" w:rsidP="008F5996" w:rsidR="00B33E4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3E4D" w:rsidP="008F5996" w:rsidR="00B33E4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33E4D" w:rsidP="008F5996" w:rsidR="00B33E4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33E4D" w:rsidP="008F5996" w:rsidR="00B33E4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33E4D" w:rsidP="008F5996" w:rsidR="00B33E4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33E4D" w:rsidP="008F5996" w:rsidR="00B33E4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8af9d3" w14:paraId="d8af9d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33E4D">
        <w:rPr>
          <w:rFonts w:hAnsi="Times New Roman" w:ascii="Times New Roman"/>
          <w:sz w:val="24"/>
        </w:rPr>
        <w:t>484/14</w:t>
      </w:r>
      <w:r w:rsidR="003807A4" w:rsidRPr="00040E80">
        <w:rPr>
          <w:rFonts w:hAnsi="Times New Roman" w:ascii="Times New Roman"/>
          <w:sz w:val="24"/>
        </w:rPr>
        <w:t xml:space="preserve">   </w:t>
      </w:r>
      <w:r w:rsidR="002A422A">
        <w:rPr>
          <w:rFonts w:hAnsi="Times New Roman" w:ascii="Times New Roman"/>
          <w:sz w:val="24"/>
        </w:rPr>
        <w:t>-80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B33E4D" w:rsidP="00B33E4D" w:rsidR="0029118A" w:rsidRPr="00B33E4D">
      <w:pPr>
        <w:jc w:val="center"/>
        <w:rPr>
          <w:rFonts w:hAnsi="Times New Roman" w:ascii="Times New Roman"/>
          <w:sz w:val="24"/>
        </w:rPr>
      </w:pPr>
      <w:r w:rsidRPr="00B33E4D">
        <w:rPr>
          <w:rFonts w:hAnsi="Times New Roman" w:ascii="Times New Roman"/>
          <w:sz w:val="24"/>
        </w:rPr>
        <w:t>R E P U B L I K A   H R V A T S K A</w:t>
      </w:r>
    </w:p>
    <w:p w:rsidRDefault="00860524" w:rsidP="00B33E4D" w:rsidR="0029118A" w:rsidRPr="00B33E4D">
      <w:pPr>
        <w:jc w:val="center"/>
        <w:rPr>
          <w:rFonts w:hAnsi="Times New Roman" w:ascii="Times New Roman"/>
          <w:sz w:val="24"/>
        </w:rPr>
      </w:pPr>
      <w:r w:rsidRPr="00B33E4D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6E42DE" w:rsidRPr="00040E80">
        <w:rPr>
          <w:rFonts w:hAnsi="Times New Roman" w:ascii="Times New Roman"/>
          <w:sz w:val="24"/>
        </w:rPr>
        <w:t xml:space="preserve"> </w:t>
      </w:r>
      <w:r w:rsidR="00B33E4D" w:rsidRPr="00B33E4D">
        <w:rPr>
          <w:rFonts w:hAnsi="Times New Roman" w:ascii="Times New Roman"/>
          <w:sz w:val="24"/>
        </w:rPr>
        <w:t>MURA – trgovina i usluge d.o.o. – u stečaju</w:t>
      </w:r>
      <w:r w:rsidR="00B33E4D" w:rsidRPr="00B33E4D">
        <w:rPr>
          <w:rFonts w:hAnsi="Times New Roman" w:ascii="Times New Roman"/>
          <w:b/>
          <w:sz w:val="24"/>
        </w:rPr>
        <w:t xml:space="preserve">, </w:t>
      </w:r>
      <w:r w:rsidR="00B33E4D" w:rsidRPr="00B33E4D">
        <w:rPr>
          <w:rFonts w:hAnsi="Times New Roman" w:ascii="Times New Roman"/>
          <w:sz w:val="24"/>
        </w:rPr>
        <w:t>Zagreb, Zagrebačka 205, OIB: 23841507400</w:t>
      </w:r>
      <w:r w:rsidR="00B33E4D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B33E4D">
        <w:rPr>
          <w:rFonts w:hAnsi="Times New Roman" w:ascii="Times New Roman"/>
          <w:sz w:val="24"/>
        </w:rPr>
        <w:t xml:space="preserve">23. rujna </w:t>
      </w:r>
      <w:r w:rsidR="006613E5" w:rsidRPr="00040E80">
        <w:rPr>
          <w:rFonts w:hAnsi="Times New Roman" w:ascii="Times New Roman"/>
          <w:sz w:val="24"/>
        </w:rPr>
        <w:t>201</w:t>
      </w:r>
      <w:r w:rsidR="00B33E4D">
        <w:rPr>
          <w:rFonts w:hAnsi="Times New Roman" w:ascii="Times New Roman"/>
          <w:sz w:val="24"/>
        </w:rPr>
        <w:t>5</w:t>
      </w:r>
      <w:r w:rsidR="006613E5" w:rsidRPr="00040E80">
        <w:rPr>
          <w:rFonts w:hAnsi="Times New Roman" w:ascii="Times New Roman"/>
          <w:sz w:val="24"/>
        </w:rPr>
        <w:t xml:space="preserve">.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B33E4D">
      <w:pPr>
        <w:jc w:val="center"/>
        <w:rPr>
          <w:rFonts w:hAnsi="Times New Roman" w:ascii="Times New Roman"/>
          <w:sz w:val="24"/>
        </w:rPr>
      </w:pPr>
      <w:r w:rsidRPr="00B33E4D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33E4D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1. listopada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kod Trgovačkog suda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33E4D">
        <w:rPr>
          <w:rFonts w:hAnsi="Times New Roman" w:ascii="Times New Roman"/>
          <w:sz w:val="24"/>
        </w:rPr>
        <w:t>64</w:t>
      </w:r>
      <w:r w:rsidRPr="00040E80">
        <w:rPr>
          <w:rFonts w:hAnsi="Times New Roman" w:ascii="Times New Roman"/>
          <w:sz w:val="24"/>
        </w:rPr>
        <w:t>/III (dvorišna zgrada)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  <w:r w:rsidR="001246F3"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B33E4D">
        <w:rPr>
          <w:rFonts w:hAnsi="Times New Roman" w:ascii="Times New Roman"/>
          <w:sz w:val="24"/>
        </w:rPr>
        <w:t>23. rujna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B33E4D">
        <w:rPr>
          <w:rFonts w:hAnsi="Times New Roman" w:ascii="Times New Roman"/>
          <w:sz w:val="24"/>
        </w:rPr>
        <w:t>5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2A422A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2A422A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Za točnost otpravka ovlašteni službenik</w:t>
      </w:r>
    </w:p>
    <w:p w:rsidRDefault="002A422A" w:rsidP="006A3BBC" w:rsidR="002A422A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2A422A">
      <w:pPr>
        <w:rPr>
          <w:rFonts w:hAnsi="Times New Roman" w:ascii="Times New Roman"/>
          <w:color w:themeColor="background1" w:val="FFFFFF"/>
          <w:sz w:val="24"/>
        </w:rPr>
      </w:pPr>
      <w:r w:rsidRPr="002A422A">
        <w:rPr>
          <w:rFonts w:hAnsi="Times New Roman" w:ascii="Times New Roman"/>
          <w:color w:themeColor="background1" w:val="FFFFFF"/>
          <w:sz w:val="24"/>
        </w:rPr>
        <w:t>DNA:</w:t>
      </w:r>
    </w:p>
    <w:sectPr w:rsidSect="006A3BBC" w:rsidR="006A3BBC" w:rsidRPr="002A422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825" w:rsidR="00E13825">
      <w:r>
        <w:separator/>
      </w:r>
    </w:p>
  </w:endnote>
  <w:endnote w:id="0" w:type="continuationSeparator">
    <w:p w:rsidRDefault="00E13825" w:rsidR="00E1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825" w:rsidR="00E13825">
      <w:r>
        <w:separator/>
      </w:r>
    </w:p>
  </w:footnote>
  <w:footnote w:id="0" w:type="continuationSeparator">
    <w:p w:rsidRDefault="00E13825" w:rsidR="00E13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050F80">
      <w:rPr>
        <w:rStyle w:val="Brojstranice"/>
        <w:rFonts w:hAnsi="Times New Roman" w:ascii="Times New Roman"/>
      </w:rPr>
      <w:t xml:space="preserve">- </w:t>
    </w:r>
    <w:r w:rsidRPr="00050F80">
      <w:rPr>
        <w:rStyle w:val="Brojstranice"/>
        <w:rFonts w:hAnsi="Times New Roman" w:ascii="Times New Roman"/>
      </w:rPr>
      <w:fldChar w:fldCharType="begin"/>
    </w:r>
    <w:r w:rsidRPr="00050F80">
      <w:rPr>
        <w:rStyle w:val="Brojstranice"/>
        <w:rFonts w:hAnsi="Times New Roman" w:ascii="Times New Roman"/>
      </w:rPr>
      <w:instrText xml:space="preserve">PAGE  </w:instrText>
    </w:r>
    <w:r w:rsidRPr="00050F80">
      <w:rPr>
        <w:rStyle w:val="Brojstranice"/>
        <w:rFonts w:hAnsi="Times New Roman" w:ascii="Times New Roman"/>
      </w:rPr>
      <w:fldChar w:fldCharType="separate"/>
    </w:r>
    <w:r w:rsidR="00A2612A">
      <w:rPr>
        <w:rStyle w:val="Brojstranice"/>
        <w:rFonts w:hAnsi="Times New Roman" w:ascii="Times New Roman"/>
      </w:rPr>
      <w:t>2</w:t>
    </w:r>
    <w:r w:rsidRPr="00050F80">
      <w:rPr>
        <w:rStyle w:val="Brojstranice"/>
        <w:rFonts w:hAnsi="Times New Roman" w:ascii="Times New Roman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050F80">
      <w:rPr>
        <w:rFonts w:hAnsi="Times New Roman" w:ascii="Times New Roman"/>
        <w:szCs w:val="22"/>
      </w:rPr>
      <w:t>3 St-</w:t>
    </w:r>
    <w:r w:rsidR="00050F80">
      <w:rPr>
        <w:rFonts w:hAnsi="Times New Roman" w:ascii="Times New Roman"/>
        <w:szCs w:val="22"/>
      </w:rPr>
      <w:t>484/14</w:t>
    </w:r>
    <w:r w:rsidRPr="00050F80">
      <w:rPr>
        <w:rFonts w:hAnsi="Times New Roman" w:ascii="Times New Roman"/>
        <w:szCs w:val="22"/>
      </w:rPr>
      <w:t xml:space="preserve"> </w:t>
    </w:r>
    <w:r w:rsidRPr="003626F3">
      <w:rPr>
        <w:rFonts w:hAnsi="Calibri" w:ascii="Calibri"/>
        <w:szCs w:val="22"/>
      </w:rPr>
      <w:t xml:space="preserve">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3E4D"/>
    <w:rsid w:val="00034763"/>
    <w:rsid w:val="00040E80"/>
    <w:rsid w:val="00050F80"/>
    <w:rsid w:val="000A2603"/>
    <w:rsid w:val="000A610E"/>
    <w:rsid w:val="001241C1"/>
    <w:rsid w:val="001246F3"/>
    <w:rsid w:val="00173472"/>
    <w:rsid w:val="001B07AD"/>
    <w:rsid w:val="001C0A37"/>
    <w:rsid w:val="00226FF1"/>
    <w:rsid w:val="00227A1C"/>
    <w:rsid w:val="00275137"/>
    <w:rsid w:val="0029118A"/>
    <w:rsid w:val="002A422A"/>
    <w:rsid w:val="002B366C"/>
    <w:rsid w:val="002B418C"/>
    <w:rsid w:val="00354125"/>
    <w:rsid w:val="003626F3"/>
    <w:rsid w:val="003807A4"/>
    <w:rsid w:val="003B3623"/>
    <w:rsid w:val="003B4319"/>
    <w:rsid w:val="003C4A4B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2612A"/>
    <w:rsid w:val="00A664C9"/>
    <w:rsid w:val="00AA3D94"/>
    <w:rsid w:val="00AA5D37"/>
    <w:rsid w:val="00AA612A"/>
    <w:rsid w:val="00AB6016"/>
    <w:rsid w:val="00AC30C2"/>
    <w:rsid w:val="00B33E4D"/>
    <w:rsid w:val="00B36118"/>
    <w:rsid w:val="00B9185A"/>
    <w:rsid w:val="00BD6375"/>
    <w:rsid w:val="00C74832"/>
    <w:rsid w:val="00C84F1E"/>
    <w:rsid w:val="00C94B5B"/>
    <w:rsid w:val="00C96797"/>
    <w:rsid w:val="00CF3AE7"/>
    <w:rsid w:val="00D84213"/>
    <w:rsid w:val="00DD4E82"/>
    <w:rsid w:val="00DD6FB1"/>
    <w:rsid w:val="00E13825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26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1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26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2014.</izvorni_sadrzaj>
    <derivirana_varijabla naziv="DomainObject.Predmet.DatumOsnivanja_1">23.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St-484/2014</izvorni_sadrzaj>
    <derivirana_varijabla naziv="DomainObject.Predmet.OznakaBroj_1">St-484/2014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MURA - trgovina i usluge d.o.o.</izvorni_sadrzaj>
    <derivirana_varijabla naziv="DomainObject.Predmet.ProtustrankaFormated_1">  MURA - trgovina i usluge d.o.o.</derivirana_varijabla>
  </DomainObject.Predmet.ProtustrankaFormated>
  <DomainObject.Predmet.ProtustrankaFormatedOIB>
    <izvorni_sadrzaj>  MURA - trgovina i usluge d.o.o., OIB 23841507400</izvorni_sadrzaj>
    <derivirana_varijabla naziv="DomainObject.Predmet.ProtustrankaFormatedOIB_1">  MURA - trgovina i usluge d.o.o., OIB 23841507400</derivirana_varijabla>
  </DomainObject.Predmet.ProtustrankaFormatedOIB>
  <DomainObject.Predmet.ProtustrankaFormatedWithAdress>
    <izvorni_sadrzaj> MURA - trgovina i usluge d.o.o., Zagrebačka 205, Zagreb</izvorni_sadrzaj>
    <derivirana_varijabla naziv="DomainObject.Predmet.ProtustrankaFormatedWithAdress_1"> MURA - trgovina i usluge d.o.o., Zagrebačka 205, Zagreb</derivirana_varijabla>
  </DomainObject.Predmet.ProtustrankaFormatedWithAdress>
  <DomainObject.Predmet.ProtustrankaFormatedWithAdressOIB>
    <izvorni_sadrzaj> MURA - trgovina i usluge d.o.o., OIB 23841507400, Zagrebačka 205, Zagreb</izvorni_sadrzaj>
    <derivirana_varijabla naziv="DomainObject.Predmet.ProtustrankaFormatedWithAdressOIB_1"> MURA - trgovina i usluge d.o.o., OIB 23841507400, Zagrebačka 205, Zagreb</derivirana_varijabla>
  </DomainObject.Predmet.ProtustrankaFormatedWithAdressOIB>
  <DomainObject.Predmet.ProtustrankaWithAdress>
    <izvorni_sadrzaj>MURA - trgovina i usluge d.o.o. Zagrebačka 205, Zagreb</izvorni_sadrzaj>
    <derivirana_varijabla naziv="DomainObject.Predmet.ProtustrankaWithAdress_1">MURA - trgovina i usluge d.o.o. Zagrebačka 205, Zagreb</derivirana_varijabla>
  </DomainObject.Predmet.ProtustrankaWithAdress>
  <DomainObject.Predmet.ProtustrankaWithAdressOIB>
    <izvorni_sadrzaj>MURA - trgovina i usluge d.o.o., OIB 23841507400, Zagrebačka 205, Zagreb</izvorni_sadrzaj>
    <derivirana_varijabla naziv="DomainObject.Predmet.ProtustrankaWithAdressOIB_1">MURA - trgovina i usluge d.o.o., OIB 23841507400, Zagrebačka 205, Zagreb</derivirana_varijabla>
  </DomainObject.Predmet.ProtustrankaWithAdressOIB>
  <DomainObject.Predmet.ProtustrankaNazivFormated>
    <izvorni_sadrzaj>MURA - trgovina i usluge d.o.o.</izvorni_sadrzaj>
    <derivirana_varijabla naziv="DomainObject.Predmet.ProtustrankaNazivFormated_1">MURA - trgovina i usluge d.o.o.</derivirana_varijabla>
  </DomainObject.Predmet.ProtustrankaNazivFormated>
  <DomainObject.Predmet.ProtustrankaNazivFormatedOIB>
    <izvorni_sadrzaj>MURA - trgovina i usluge d.o.o., OIB 23841507400</izvorni_sadrzaj>
    <derivirana_varijabla naziv="DomainObject.Predmet.ProtustrankaNazivFormatedOIB_1">MURA - trgovina i usluge d.o.o., OIB 23841507400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MURA - trgovina i usluge d.o.o.; AURO KREŠO NEKRETNINE; VD TUREK; DAVOR JUKIĆ</izvorni_sadrzaj>
    <derivirana_varijabla naziv="DomainObject.Predmet.StrankaFormated_1">  MURA - trgovina i usluge d.o.o.; AURO KREŠO NEKRETNINE; VD TUREK; DAVOR JUKIĆ</derivirana_varijabla>
  </DomainObject.Predmet.StrankaFormated>
  <DomainObject.Predmet.StrankaFormatedOIB>
    <izvorni_sadrzaj>  MURA - trgovina i usluge d.o.o., OIB 23841507400; AURO KREŠO NEKRETNINE; VD TUREK; DAVOR JUKIĆ</izvorni_sadrzaj>
    <derivirana_varijabla naziv="DomainObject.Predmet.StrankaFormatedOIB_1">  MURA - trgovina i usluge d.o.o., OIB 23841507400; AURO KREŠO NEKRETNINE; VD TUREK; DAVOR JUKIĆ</derivirana_varijabla>
  </DomainObject.Predmet.StrankaFormatedOIB>
  <DomainObject.Predmet.StrankaFormatedWithAdress>
    <izvorni_sadrzaj> MURA - trgovina i usluge d.o.o., Zagrebačka 205, 10000 Zagreb; AURO KREŠO NEKRETNINE; VD TUREK; DAVOR JUKIĆ</izvorni_sadrzaj>
    <derivirana_varijabla naziv="DomainObject.Predmet.StrankaFormatedWithAdress_1"> MURA - trgovina i usluge d.o.o., Zagrebačka 205, 10000 Zagreb; AURO KREŠO NEKRETNINE; VD TUREK; DAVOR JUKIĆ</derivirana_varijabla>
  </DomainObject.Predmet.StrankaFormatedWithAdress>
  <DomainObject.Predmet.StrankaFormatedWithAdressOIB>
    <izvorni_sadrzaj> MURA - trgovina i usluge d.o.o., OIB 23841507400, Zagrebačka 205, 10000 Zagreb; AURO KREŠO NEKRETNINE; VD TUREK; DAVOR JUKIĆ</izvorni_sadrzaj>
    <derivirana_varijabla naziv="DomainObject.Predmet.StrankaFormatedWithAdressOIB_1"> MURA - trgovina i usluge d.o.o., OIB 23841507400, Zagrebačka 205, 10000 Zagreb; AURO KREŠO NEKRETNINE; VD TUREK; DAVOR JUKIĆ</derivirana_varijabla>
  </DomainObject.Predmet.StrankaFormatedWithAdressOIB>
  <DomainObject.Predmet.StrankaWithAdress>
    <izvorni_sadrzaj>MURA - trgovina i usluge d.o.o. Zagrebačka 205,10000 Zagreb,AURO KREŠO NEKRETNINE ,VD TUREK ,DAVOR JUKIĆ </izvorni_sadrzaj>
    <derivirana_varijabla naziv="DomainObject.Predmet.StrankaWithAdress_1">MURA - trgovina i usluge d.o.o. Zagrebačka 205,10000 Zagreb,AURO KREŠO NEKRETNINE ,VD TUREK ,DAVOR JUKIĆ </derivirana_varijabla>
  </DomainObject.Predmet.StrankaWithAdress>
  <DomainObject.Predmet.StrankaWithAdressOIB>
    <izvorni_sadrzaj>MURA - trgovina i usluge d.o.o., OIB 23841507400, Zagrebačka 205,10000 Zagreb,AURO KREŠO NEKRETNINE,VD TUREK,DAVOR JUKIĆ</izvorni_sadrzaj>
    <derivirana_varijabla naziv="DomainObject.Predmet.StrankaWithAdressOIB_1">MURA - trgovina i usluge d.o.o., OIB 23841507400, Zagrebačka 205,10000 Zagreb,AURO KREŠO NEKRETNINE,VD TUREK,DAVOR JUKIĆ</derivirana_varijabla>
  </DomainObject.Predmet.StrankaWithAdressOIB>
  <DomainObject.Predmet.StrankaNazivFormated>
    <izvorni_sadrzaj>MURA - trgovina i usluge d.o.o.,AURO KREŠO NEKRETNINE,VD TUREK,DAVOR JUKIĆ</izvorni_sadrzaj>
    <derivirana_varijabla naziv="DomainObject.Predmet.StrankaNazivFormated_1">MURA - trgovina i usluge d.o.o.,AURO KREŠO NEKRETNINE,VD TUREK,DAVOR JUKIĆ</derivirana_varijabla>
  </DomainObject.Predmet.StrankaNazivFormated>
  <DomainObject.Predmet.StrankaNazivFormatedOIB>
    <izvorni_sadrzaj>MURA - trgovina i usluge d.o.o., OIB 23841507400,AURO KREŠO NEKRETNINE,VD TUREK,DAVOR JUKIĆ</izvorni_sadrzaj>
    <derivirana_varijabla naziv="DomainObject.Predmet.StrankaNazivFormatedOIB_1">MURA - trgovina i usluge d.o.o., OIB 23841507400,AURO KREŠO NEKRETNINE,VD TUREK,DAVOR JUKIĆ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MURA - trgovina i usluge d.o.o.</item>
      <item>AURO KREŠO NEKRETNINE</item>
      <item>VD TUREK</item>
      <item>DAVOR JUKIĆ</item>
    </izvorni_sadrzaj>
    <derivirana_varijabla naziv="DomainObject.Predmet.StrankaListFormated_1">
      <item>MURA - trgovina i usluge d.o.o.</item>
      <item>AURO KREŠO NEKRETNINE</item>
      <item>VD TUREK</item>
      <item>DAVOR JUKIĆ</item>
    </derivirana_varijabla>
  </DomainObject.Predmet.StrankaListFormated>
  <DomainObject.Predmet.StrankaList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FormatedOIB_1">
      <item>MURA - trgovina i usluge d.o.o., OIB 23841507400</item>
      <item>AURO KREŠO NEKRETNINE</item>
      <item>VD TUREK</item>
      <item>DAVOR JUKIĆ</item>
    </derivirana_varijabla>
  </DomainObject.Predmet.StrankaListFormatedOIB>
  <DomainObject.Predmet.StrankaListFormatedWithAdress>
    <izvorni_sadrzaj>
      <item>MURA - trgovina i usluge d.o.o., Zagrebačka 205, 10000 Zagreb</item>
      <item>AURO KREŠO NEKRETNINE</item>
      <item>VD TUREK</item>
      <item>DAVOR JUKIĆ</item>
    </izvorni_sadrzaj>
    <derivirana_varijabla naziv="DomainObject.Predmet.StrankaListFormatedWithAdress_1">
      <item>MURA - trgovina i usluge d.o.o., Zagrebačka 205, 10000 Zagreb</item>
      <item>AURO KREŠO NEKRETNINE</item>
      <item>VD TUREK</item>
      <item>DAVOR JUKIĆ</item>
    </derivirana_varijabla>
  </DomainObject.Predmet.StrankaListFormatedWithAdress>
  <DomainObject.Predmet.StrankaListFormatedWithAdressOIB>
    <izvorni_sadrzaj>
      <item>MURA - trgovina i usluge d.o.o., OIB 23841507400, Zagrebačka 205, 10000 Zagreb</item>
      <item>AURO KREŠO NEKRETNINE</item>
      <item>VD TUREK</item>
      <item>DAVOR JUKIĆ</item>
    </izvorni_sadrzaj>
    <derivirana_varijabla naziv="DomainObject.Predmet.StrankaListFormatedWithAdressOIB_1">
      <item>MURA - trgovina i usluge d.o.o., OIB 23841507400, Zagrebačka 205, 10000 Zagreb</item>
      <item>AURO KREŠO NEKRETNINE</item>
      <item>VD TUREK</item>
      <item>DAVOR JUKIĆ</item>
    </derivirana_varijabla>
  </DomainObject.Predmet.StrankaListFormatedWithAdressOIB>
  <DomainObject.Predmet.StrankaListNazivFormated>
    <izvorni_sadrzaj>
      <item>MURA - trgovina i usluge d.o.o.</item>
      <item>AURO KREŠO NEKRETNINE</item>
      <item>VD TUREK</item>
      <item>DAVOR JUKIĆ</item>
    </izvorni_sadrzaj>
    <derivirana_varijabla naziv="DomainObject.Predmet.StrankaListNazivFormated_1">
      <item>MURA - trgovina i usluge d.o.o.</item>
      <item>AURO KREŠO NEKRETNINE</item>
      <item>VD TUREK</item>
      <item>DAVOR JUKIĆ</item>
    </derivirana_varijabla>
  </DomainObject.Predmet.StrankaListNazivFormated>
  <DomainObject.Predmet.StrankaListNaziv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NazivFormatedOIB_1">
      <item>MURA - trgovina i usluge d.o.o., OIB 23841507400</item>
      <item>AURO KREŠO NEKRETNINE</item>
      <item>VD TUREK</item>
      <item>DAVOR JUKIĆ</item>
    </derivirana_varijabla>
  </DomainObject.Predmet.StrankaListNazivFormatedOIB>
  <DomainObject.Predmet.ProtuStrankaListFormated>
    <izvorni_sadrzaj>
      <item>MURA - trgovina i usluge d.o.o.</item>
    </izvorni_sadrzaj>
    <derivirana_varijabla naziv="DomainObject.Predmet.ProtuStrankaListFormated_1">
      <item>MURA - trgovina i usluge d.o.o.</item>
    </derivirana_varijabla>
  </DomainObject.Predmet.ProtuStrankaListFormated>
  <DomainObject.Predmet.ProtuStrankaListFormatedOIB>
    <izvorni_sadrzaj>
      <item>MURA - trgovina i usluge d.o.o., OIB 23841507400</item>
    </izvorni_sadrzaj>
    <derivirana_varijabla naziv="DomainObject.Predmet.ProtuStrankaListFormatedOIB_1">
      <item>MURA - trgovina i usluge d.o.o., OIB 23841507400</item>
    </derivirana_varijabla>
  </DomainObject.Predmet.ProtuStrankaListFormatedOIB>
  <DomainObject.Predmet.ProtuStrankaListFormatedWithAdress>
    <izvorni_sadrzaj>
      <item>MURA - trgovina i usluge d.o.o., Zagrebačka 205, Zagreb</item>
    </izvorni_sadrzaj>
    <derivirana_varijabla naziv="DomainObject.Predmet.ProtuStrankaListFormatedWithAdress_1">
      <item>MURA - trgovina i usluge d.o.o., Zagrebačka 205, Zagreb</item>
    </derivirana_varijabla>
  </DomainObject.Predmet.ProtuStrankaListFormatedWithAdress>
  <DomainObject.Predmet.ProtuStrankaListFormatedWithAdressOIB>
    <izvorni_sadrzaj>
      <item>MURA - trgovina i usluge d.o.o., OIB 23841507400, Zagrebačka 205, Zagreb</item>
    </izvorni_sadrzaj>
    <derivirana_varijabla naziv="DomainObject.Predmet.ProtuStrankaListFormatedWithAdressOIB_1">
      <item>MURA - trgovina i usluge d.o.o., OIB 23841507400, Zagrebačka 205, Zagreb</item>
    </derivirana_varijabla>
  </DomainObject.Predmet.ProtuStrankaListFormatedWithAdressOIB>
  <DomainObject.Predmet.ProtuStrankaListNazivFormated>
    <izvorni_sadrzaj>
      <item>MURA - trgovina i usluge d.o.o.</item>
    </izvorni_sadrzaj>
    <derivirana_varijabla naziv="DomainObject.Predmet.ProtuStrankaListNazivFormated_1">
      <item>MURA - trgovina i usluge d.o.o.</item>
    </derivirana_varijabla>
  </DomainObject.Predmet.ProtuStrankaListNazivFormated>
  <DomainObject.Predmet.ProtuStrankaListNazivFormatedOIB>
    <izvorni_sadrzaj>
      <item>MURA - trgovina i usluge d.o.o., OIB 23841507400</item>
    </izvorni_sadrzaj>
    <derivirana_varijabla naziv="DomainObject.Predmet.ProtuStrankaListNazivFormatedOIB_1">
      <item>MURA - trgovina i usluge d.o.o., OIB 23841507400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MURA - trgovina i usluge d.o.o. i dr.</izvorni_sadrzaj>
    <derivirana_varijabla naziv="DomainObject.Predmet.StrankaIDrugi_1">MURA - trgovina i usluge d.o.o. i dr.</derivirana_varijabla>
  </DomainObject.Predmet.StrankaIDrugi>
  <DomainObject.Predmet.ProtustrankaIDrugi>
    <izvorni_sadrzaj>MURA - trgovina i usluge d.o.o.</izvorni_sadrzaj>
    <derivirana_varijabla naziv="DomainObject.Predmet.ProtustrankaIDrugi_1">MURA - trgovina i usluge d.o.o.</derivirana_varijabla>
  </DomainObject.Predmet.ProtustrankaIDrugi>
  <DomainObject.Predmet.StrankaIDrugiAdressOIB>
    <izvorni_sadrzaj>MURA - trgovina i usluge d.o.o., OIB 23841507400, Zagrebačka 205, 10000 Zagreb i dr.</izvorni_sadrzaj>
    <derivirana_varijabla naziv="DomainObject.Predmet.StrankaIDrugiAdressOIB_1">MURA - trgovina i usluge d.o.o., OIB 23841507400, Zagrebačka 205, 10000 Zagreb i dr.</derivirana_varijabla>
  </DomainObject.Predmet.StrankaIDrugiAdressOIB>
  <DomainObject.Predmet.ProtustrankaIDrugiAdressOIB>
    <izvorni_sadrzaj>MURA - trgovina i usluge d.o.o., OIB 23841507400, Zagrebačka 205, Zagreb</izvorni_sadrzaj>
    <derivirana_varijabla naziv="DomainObject.Predmet.ProtustrankaIDrugiAdressOIB_1">MURA - trgovina i usluge d.o.o., OIB 23841507400, Zagrebačka 205,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- trgovina i usluge d.o.o.</item>
      <item>MURA - trgovina i usluge d.o.o.</item>
      <item>Branka Malbašić</item>
      <item>AURO KREŠO NEKRETNINE</item>
      <item>VD TUREK</item>
      <item>DAVOR JUKIĆ</item>
    </izvorni_sadrzaj>
    <derivirana_varijabla naziv="DomainObject.Predmet.SudioniciListNaziv_1">
      <item>MURA - trgovina i usluge d.o.o.</item>
      <item>MURA - trgovina i usluge d.o.o.</item>
      <item>Branka Malbašić</item>
      <item>AURO KREŠO NEKRETNINE</item>
      <item>VD TUREK</item>
      <item>DAVOR JUKIĆ</item>
    </derivirana_varijabla>
  </DomainObject.Predmet.SudioniciListNaziv>
  <DomainObject.Predmet.SudioniciListAdressOIB>
    <izvorni_sadrzaj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</izvorni_sadrzaj>
    <derivirana_varijabla naziv="DomainObject.Predmet.SudioniciListAdressOIB_1"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23841507400</item>
      <item>, OIB 23841507400</item>
      <item>, OIB 93517569919</item>
      <item>, OIB null</item>
      <item>, OIB null</item>
      <item>, OIB null</item>
    </izvorni_sadrzaj>
    <derivirana_varijabla naziv="DomainObject.Predmet.SudioniciListNazivOIB_1">
      <item>, OIB 23841507400</item>
      <item>, OIB 23841507400</item>
      <item>, OIB 93517569919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1012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2015-09-24T05:55:00Z</dcterms:created>
  <dc:creator>Mihael Kovačić</dc:creator>
  <cp:lastModifiedBy>Sonja Pilić</cp:lastModifiedBy>
  <cp:lastPrinted>2015-09-24T05:57:00Z</cp:lastPrinted>
  <dcterms:modified xmlns:xsi="http://www.w3.org/2001/XMLSchema-instance" xsi:type="dcterms:W3CDTF">2015-09-24T05:58:00Z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