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2158" w14:paraId="e992158" w:rsidRDefault="003C7179" w:rsidP="003C7179" w:rsidR="003C7179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3C7179" w:rsidP="003C7179" w:rsidR="003C717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3C7179" w:rsidP="003C7179" w:rsidR="003C717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3C7179" w:rsidP="003C7179" w:rsidR="003C7179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Braće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3C7179" w:rsidP="003C7179" w:rsidR="003C7179">
      <w:pPr>
        <w:spacing w:after="0"/>
        <w:rPr>
          <w:lang w:eastAsia="hr-HR"/>
        </w:rPr>
      </w:pPr>
    </w:p>
    <w:p w:rsidRDefault="003C7179" w:rsidP="003C7179" w:rsidR="003C7179">
      <w:pPr>
        <w:spacing w:after="0"/>
        <w:rPr>
          <w:lang w:eastAsia="hr-HR"/>
        </w:rPr>
      </w:pPr>
    </w:p>
    <w:p w:rsidRDefault="003C7179" w:rsidP="003C7179" w:rsidR="003C7179">
      <w:pPr>
        <w:spacing w:after="0"/>
        <w:jc w:val="center"/>
      </w:pPr>
      <w:r>
        <w:t>U  I M E  R E P U B L I K E  H R V A T S K E</w:t>
      </w:r>
    </w:p>
    <w:p w:rsidRDefault="003C7179" w:rsidP="003C7179" w:rsidR="003C7179">
      <w:pPr>
        <w:spacing w:after="0"/>
      </w:pPr>
    </w:p>
    <w:p w:rsidRDefault="003C7179" w:rsidP="003C7179" w:rsidR="003C7179">
      <w:pPr>
        <w:spacing w:after="0"/>
        <w:jc w:val="center"/>
      </w:pPr>
      <w:r>
        <w:t>R J E Š E NJ E</w:t>
      </w:r>
    </w:p>
    <w:p w:rsidRDefault="003C7179" w:rsidP="003C7179" w:rsidR="003C7179">
      <w:pPr>
        <w:spacing w:after="0"/>
      </w:pPr>
    </w:p>
    <w:p w:rsidRDefault="003C7179" w:rsidP="003C7179" w:rsidR="003C7179">
      <w:pPr>
        <w:spacing w:after="0"/>
      </w:pPr>
    </w:p>
    <w:p w:rsidRDefault="003C7179" w:rsidP="003C7179" w:rsidR="003C7179">
      <w:pPr>
        <w:spacing w:after="0"/>
        <w:jc w:val="both"/>
        <w:rPr>
          <w:szCs w:val="20"/>
        </w:rPr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-Bubaš, kao stečajnom sucu u predmetu u povodu zahtjeva Financijske agencije Regionalni centar Zagreb, Podružnica Varaždin, Augusta Cesarca 2, Varaždin, za pokretanje skraćenog stečajnog postupka protiv dužnika FILGO - TRADE d.o.o., OIB: 35194587287 sa sjedištem u Kolodvorska 7, 40320 Donji </w:t>
      </w:r>
      <w:proofErr w:type="spellStart"/>
      <w:r>
        <w:t>Kraljevec</w:t>
      </w:r>
      <w:proofErr w:type="spellEnd"/>
      <w:r>
        <w:t>, dana 16. svibnja 2017.,</w:t>
      </w:r>
    </w:p>
    <w:p w:rsidRDefault="003C7179" w:rsidP="003C7179" w:rsidR="003C7179">
      <w:pPr>
        <w:spacing w:after="0"/>
        <w:jc w:val="both"/>
      </w:pPr>
    </w:p>
    <w:p w:rsidRDefault="003C7179" w:rsidP="003C7179" w:rsidR="003C7179">
      <w:pPr>
        <w:spacing w:after="0"/>
        <w:jc w:val="center"/>
      </w:pPr>
      <w:r>
        <w:t>r i j e š i o  j e</w:t>
      </w:r>
    </w:p>
    <w:p w:rsidRDefault="003C7179" w:rsidP="003C7179" w:rsidR="003C7179">
      <w:pPr>
        <w:spacing w:after="0"/>
      </w:pPr>
    </w:p>
    <w:p w:rsidRDefault="003C7179" w:rsidP="003C7179" w:rsidR="003C7179">
      <w:pPr>
        <w:spacing w:after="0"/>
        <w:jc w:val="both"/>
      </w:pPr>
      <w:r>
        <w:tab/>
        <w:t xml:space="preserve">Obustavlja se skraćeni stečajni postupak nad dužnikom FILGO - TRADE d.o.o., OIB: 35194587287 sa sjedištem u Kolodvorska 7, 40320 Donji </w:t>
      </w:r>
      <w:proofErr w:type="spellStart"/>
      <w:r>
        <w:t>Kraljevec</w:t>
      </w:r>
      <w:proofErr w:type="spellEnd"/>
      <w:r>
        <w:t>.</w:t>
      </w:r>
    </w:p>
    <w:p w:rsidRDefault="003C7179" w:rsidP="003C7179" w:rsidR="003C7179">
      <w:pPr>
        <w:spacing w:after="0"/>
      </w:pPr>
    </w:p>
    <w:p w:rsidRDefault="003C7179" w:rsidP="003C7179" w:rsidR="003C7179">
      <w:pPr>
        <w:spacing w:after="0"/>
        <w:jc w:val="center"/>
      </w:pPr>
      <w:r>
        <w:t>Obrazloženje</w:t>
      </w:r>
    </w:p>
    <w:p w:rsidRDefault="003C7179" w:rsidP="003C7179" w:rsidR="003C7179">
      <w:pPr>
        <w:spacing w:after="0"/>
      </w:pPr>
    </w:p>
    <w:p w:rsidRDefault="003C7179" w:rsidP="003C7179" w:rsidR="003C7179">
      <w:pPr>
        <w:spacing w:after="0"/>
        <w:jc w:val="both"/>
      </w:pPr>
      <w:r>
        <w:tab/>
        <w:t xml:space="preserve">Predlagatelj je dana 1. veljače 2017.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C7179" w:rsidP="003C7179" w:rsidR="003C7179">
      <w:pPr>
        <w:spacing w:after="0"/>
      </w:pPr>
    </w:p>
    <w:p w:rsidRDefault="003C7179" w:rsidP="003C7179" w:rsidR="003C7179">
      <w:pPr>
        <w:spacing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odlučio kao u izreci ovog rješenja.</w:t>
      </w:r>
    </w:p>
    <w:p w:rsidRDefault="003C7179" w:rsidP="003C7179" w:rsidR="003C7179">
      <w:pPr>
        <w:spacing w:after="0"/>
        <w:jc w:val="center"/>
      </w:pPr>
    </w:p>
    <w:p w:rsidRDefault="003C7179" w:rsidP="003C7179" w:rsidR="003C7179">
      <w:pPr>
        <w:spacing w:after="0"/>
        <w:jc w:val="center"/>
      </w:pPr>
    </w:p>
    <w:p w:rsidRDefault="003C7179" w:rsidP="003C7179" w:rsidR="003C7179">
      <w:pPr>
        <w:spacing w:after="0"/>
        <w:jc w:val="center"/>
      </w:pPr>
      <w:r>
        <w:t>U Varaždinu 16. svibnja 2017.</w:t>
      </w:r>
    </w:p>
    <w:p w:rsidRDefault="003C7179" w:rsidP="003C7179" w:rsidR="003C7179">
      <w:pPr>
        <w:spacing w:after="0"/>
      </w:pPr>
      <w:r>
        <w:t xml:space="preserve">                                                                                                       </w:t>
      </w:r>
    </w:p>
    <w:p w:rsidRDefault="00872DC5" w:rsidP="003C7179" w:rsidR="003C717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7179">
        <w:t>SUDAC</w:t>
      </w:r>
    </w:p>
    <w:p w:rsidRDefault="003C7179" w:rsidP="003C7179" w:rsidR="003C7179">
      <w:pPr>
        <w:spacing w:after="0"/>
      </w:pPr>
    </w:p>
    <w:p w:rsidRDefault="003C7179" w:rsidP="003C7179" w:rsidR="003C7179">
      <w:pPr>
        <w:spacing w:after="0"/>
      </w:pPr>
      <w:r>
        <w:t xml:space="preserve">      </w:t>
      </w:r>
      <w:r w:rsidR="00872DC5">
        <w:t xml:space="preserve">      </w:t>
      </w:r>
      <w:r w:rsidR="00872DC5">
        <w:tab/>
      </w:r>
      <w:r w:rsidR="00872DC5">
        <w:tab/>
      </w:r>
      <w:r w:rsidR="00872DC5">
        <w:tab/>
      </w:r>
      <w:r w:rsidR="00872DC5">
        <w:tab/>
      </w:r>
      <w:r w:rsidR="00872DC5">
        <w:tab/>
      </w:r>
      <w:r w:rsidR="00872DC5">
        <w:tab/>
        <w:t xml:space="preserve">        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  <w:r w:rsidR="00934979">
        <w:t>, v.r.</w:t>
      </w:r>
    </w:p>
    <w:p w:rsidRDefault="00872DC5" w:rsidP="003C7179" w:rsidR="00872DC5">
      <w:pPr>
        <w:spacing w:after="0"/>
      </w:pPr>
    </w:p>
    <w:p w:rsidRDefault="00872DC5" w:rsidP="003C7179" w:rsidR="00872DC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3C7179" w:rsidP="003C7179" w:rsidR="00872DC5">
      <w:pPr>
        <w:spacing w:after="0"/>
      </w:pPr>
      <w:r>
        <w:lastRenderedPageBreak/>
        <w:tab/>
      </w:r>
    </w:p>
    <w:p w:rsidRDefault="003C7179" w:rsidP="003C7179" w:rsidR="003C7179">
      <w:pPr>
        <w:spacing w:after="0"/>
      </w:pPr>
      <w:r>
        <w:t>Uputa o pravnom lijeku:</w:t>
      </w:r>
    </w:p>
    <w:p w:rsidRDefault="003C7179" w:rsidP="003C7179" w:rsidR="003C717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C7179" w:rsidP="003C7179" w:rsidR="003C7179">
      <w:pPr>
        <w:spacing w:after="0"/>
        <w:jc w:val="both"/>
      </w:pPr>
      <w:r>
        <w:tab/>
      </w:r>
    </w:p>
    <w:p w:rsidRDefault="003C7179" w:rsidP="003C7179" w:rsidR="003C7179">
      <w:pPr>
        <w:spacing w:after="0"/>
      </w:pPr>
    </w:p>
    <w:p w:rsidRDefault="003C7179" w:rsidP="003C7179" w:rsidR="003C7179">
      <w:pPr>
        <w:spacing w:after="0"/>
      </w:pPr>
      <w:r>
        <w:t>DNA:</w:t>
      </w:r>
    </w:p>
    <w:p w:rsidRDefault="003C7179" w:rsidP="003C7179" w:rsidR="003C717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3C7179" w:rsidP="003C7179" w:rsidR="003C717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2,</w:t>
      </w:r>
    </w:p>
    <w:p w:rsidRDefault="003C7179" w:rsidP="003C7179" w:rsidR="003C7179">
      <w:pPr>
        <w:numPr>
          <w:ilvl w:val="0"/>
          <w:numId w:val="47"/>
        </w:numPr>
        <w:spacing w:after="0"/>
        <w:jc w:val="both"/>
      </w:pPr>
      <w:r>
        <w:t xml:space="preserve">Dužnik FILGO - TRADE d.o.o., Kolodvorska 7, 40320 Donji </w:t>
      </w:r>
      <w:proofErr w:type="spellStart"/>
      <w:r>
        <w:t>Kraljevec</w:t>
      </w:r>
      <w:proofErr w:type="spellEnd"/>
    </w:p>
    <w:p w:rsidRDefault="003C7179" w:rsidP="003C7179" w:rsidR="003C7179">
      <w:pPr>
        <w:numPr>
          <w:ilvl w:val="0"/>
          <w:numId w:val="47"/>
        </w:numPr>
        <w:spacing w:after="0"/>
        <w:jc w:val="both"/>
      </w:pPr>
      <w:r>
        <w:t>e-oglasna ploča suda</w:t>
      </w:r>
    </w:p>
    <w:p w:rsidRDefault="003C7179" w:rsidP="003C7179" w:rsidR="003C7179"/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75C" w:rsidP="00537B78" w:rsidR="000A575C">
      <w:r>
        <w:separator/>
      </w:r>
    </w:p>
  </w:endnote>
  <w:endnote w:id="0" w:type="continuationSeparator">
    <w:p w:rsidRDefault="000A575C" w:rsidP="00537B78" w:rsidR="000A5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75C" w:rsidP="00537B78" w:rsidR="000A575C">
      <w:r>
        <w:separator/>
      </w:r>
    </w:p>
  </w:footnote>
  <w:footnote w:id="0" w:type="continuationSeparator">
    <w:p w:rsidRDefault="000A575C" w:rsidP="00537B78" w:rsidR="000A57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179" w:rsidR="008333A9">
    <w:pPr>
      <w:pStyle w:val="Zaglavlje"/>
    </w:pPr>
    <w:r>
      <w:rPr>
        <w:rStyle w:val="PozadinaSvijetloCrvena"/>
        <w:shd w:fill="auto" w:color="auto" w:val="clear"/>
      </w:rPr>
      <w:t>Poslovni broj: 2 St-54/17-6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75C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09F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179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DC5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979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08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St-54/2017-6</izvorni_sadrzaj>
    <derivirana_varijabla naziv="DomainObject.Oznaka_1">St-54/2017-6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2017.</izvorni_sadrzaj>
    <derivirana_varijabla naziv="DomainObject.Predmet.DatumRjesavanja_1">16.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FILGO - TRADE, društvo s ograničenom odgovornošću za trgovinu i uvoz-izvoz</izvorni_sadrzaj>
    <derivirana_varijabla naziv="DomainObject.Predmet.ProtustrankaFormated_1">  FILGO - TRADE, društvo s ograničenom odgovornošću za trgovinu i uvoz-izvoz</derivirana_varijabla>
  </DomainObject.Predmet.ProtustrankaFormated>
  <DomainObject.Predmet.ProtustrankaFormatedOIB>
    <izvorni_sadrzaj>  FILGO - TRADE, društvo s ograničenom odgovornošću za trgovinu i uvoz-izvoz, OIB 35194587287</izvorni_sadrzaj>
    <derivirana_varijabla naziv="DomainObject.Predmet.ProtustrankaFormatedOIB_1">  FILGO - TRADE, društvo s ograničenom odgovornošću za trgovinu i uvoz-izvoz, OIB 35194587287</derivirana_varijabla>
  </DomainObject.Predmet.ProtustrankaFormatedOIB>
  <DomainObject.Predmet.ProtustrankaFormatedWithAdress>
    <izvorni_sadrzaj> FILGO - TRADE, društvo s ograničenom odgovornošću za trgovinu i uvoz-izvoz, Kolodvorska 7, 40320 Donji Kraljevec</izvorni_sadrzaj>
    <derivirana_varijabla naziv="DomainObject.Predmet.ProtustrankaFormatedWithAdress_1"> FILGO - TRADE, društvo s ograničenom odgovornošću za trgovinu i uvoz-izvoz, Kolodvorska 7, 40320 Donji Kraljevec</derivirana_varijabla>
  </DomainObject.Predmet.ProtustrankaFormatedWithAdress>
  <DomainObject.Predmet.ProtustrankaFormatedWithAdressOIB>
    <izvorni_sadrzaj> FILGO - TRADE, društvo s ograničenom odgovornošću za trgovinu i uvoz-izvoz, OIB 35194587287, Kolodvorska 7, 40320 Donji Kraljevec</izvorni_sadrzaj>
    <derivirana_varijabla naziv="DomainObject.Predmet.ProtustrankaFormatedWithAdressOIB_1"> FILGO - TRADE, društvo s ograničenom odgovornošću za trgovinu i uvoz-izvoz, OIB 35194587287, Kolodvorska 7, 40320 Donji Kraljevec</derivirana_varijabla>
  </DomainObject.Predmet.ProtustrankaFormatedWithAdressOIB>
  <DomainObject.Predmet.ProtustrankaWithAdress>
    <izvorni_sadrzaj>FILGO - TRADE, društvo s ograničenom odgovornošću za trgovinu i uvoz-izvoz Kolodvorska 7, 40320 Donji Kraljevec</izvorni_sadrzaj>
    <derivirana_varijabla naziv="DomainObject.Predmet.ProtustrankaWithAdress_1">FILGO - TRADE, društvo s ograničenom odgovornošću za trgovinu i uvoz-izvoz Kolodvorska 7, 40320 Donji Kraljevec</derivirana_varijabla>
  </DomainObject.Predmet.ProtustrankaWithAdress>
  <DomainObject.Predmet.ProtustrankaWithAdressOIB>
    <izvorni_sadrzaj>FILGO - TRADE, društvo s ograničenom odgovornošću za trgovinu i uvoz-izvoz, OIB 35194587287, Kolodvorska 7, 40320 Donji Kraljevec</izvorni_sadrzaj>
    <derivirana_varijabla naziv="DomainObject.Predmet.ProtustrankaWithAdressOIB_1">FILGO - TRADE, društvo s ograničenom odgovornošću za trgovinu i uvoz-izvoz, OIB 35194587287, Kolodvorska 7, 40320 Donji Kraljevec</derivirana_varijabla>
  </DomainObject.Predmet.ProtustrankaWithAdressOIB>
  <DomainObject.Predmet.ProtustrankaNazivFormated>
    <izvorni_sadrzaj>FILGO - TRADE, društvo s ograničenom odgovornošću za trgovinu i uvoz-izvoz</izvorni_sadrzaj>
    <derivirana_varijabla naziv="DomainObject.Predmet.ProtustrankaNazivFormated_1">FILGO - TRADE, društvo s ograničenom odgovornošću za trgovinu i uvoz-izvoz</derivirana_varijabla>
  </DomainObject.Predmet.ProtustrankaNazivFormated>
  <DomainObject.Predmet.ProtustrankaNazivFormatedOIB>
    <izvorni_sadrzaj>FILGO - TRADE, društvo s ograničenom odgovornošću za trgovinu i uvoz-izvoz, OIB 35194587287</izvorni_sadrzaj>
    <derivirana_varijabla naziv="DomainObject.Predmet.ProtustrankaNazivFormatedOIB_1">FILGO - TRADE, društvo s ograničenom odgovornošću za trgovinu i uvoz-izvoz, OIB 35194587287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MINISTARSTVO FINANCIJA - Porezna uprava, Područni ured sjeverna Hrvatska zastupanog po punomoćniku Županijsko državno odvjetništvo u Varaždinu</izvorni_sadrzaj>
    <derivirana_varijabla naziv="DomainObject.Predmet.StrankaFormated_1">  Financijska agencija;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Financijska agencija, OIB 85821130368; RH MINISTARSTVO FINANCIJA - Porezna uprava, Područni ured sjeverna Hrvatska, OIB 18683136487 zastupanog po punomoćniku Županijsko državno odvjetništvo u Varaždinu</izvorni_sadrzaj>
    <derivirana_varijabla naziv="DomainObject.Predmet.StrankaFormatedOIB_1">  Financijska agencija, OIB 85821130368;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Financijska agencija, Ulica grada Vukovara 70, 10000 Zagreb;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Financijska agencija, OIB 85821130368, Ulica grada Vukovara 70, 10000 Zagreb;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Ulica grada Vukovara 70,10000 Zagreb,RH MINISTARSTVO FINANCIJA - Porezna uprava, Područni ured sjeverna Hrvatska Graberje 1,42000 Varaždin</izvorni_sadrzaj>
    <derivirana_varijabla naziv="DomainObject.Predmet.StrankaWithAdress_1">Financijska agencija Ulica grada Vukovara 70,10000 Zagreb,RH MINISTARSTVO FINANCIJA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Zagreb,RH MINISTARSTVO FINANCIJA - Porezna uprava, Područni ured sjeverna Hrvatska, OIB 18683136487, Graberje 1,42000 Varaždin</izvorni_sadrzaj>
    <derivirana_varijabla naziv="DomainObject.Predmet.StrankaWithAdressOIB_1">Financijska agencija, OIB 85821130368, Ulica grada Vukovara 70,10000 Zagreb,RH MINISTARSTVO FINANCIJA - Porezna uprava, Područni ured sjeverna Hrvatska, OIB 18683136487, Graberje 1,42000 Varaždin</derivirana_varijabla>
  </DomainObject.Predmet.StrankaWithAdressOIB>
  <DomainObject.Predmet.StrankaNazivFormated>
    <izvorni_sadrzaj>Financijska agencija,RH MINISTARSTVO FINANCIJA - Porezna uprava, Područni ured sjeverna Hrvatska</izvorni_sadrzaj>
    <derivirana_varijabla naziv="DomainObject.Predmet.StrankaNazivFormated_1">Financijska agencija,RH MINISTARSTVO FINANCIJA - Porezna uprava, Područni ured sjeverna Hrvatska</derivirana_varijabla>
  </DomainObject.Predmet.StrankaNazivFormated>
  <DomainObject.Predmet.StrankaNazivFormatedOIB>
    <izvorni_sadrzaj>Financijska agencija, OIB 85821130368,RH MINISTARSTVO FINANCIJA - Porezna uprava, Područni ured sjeverna Hrvatska, OIB 18683136487</izvorni_sadrzaj>
    <derivirana_varijabla naziv="DomainObject.Predmet.StrankaNazivFormatedOIB_1">Financijska agencija, OIB 85821130368,RH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7695.23</izvorni_sadrzaj>
    <derivirana_varijabla naziv="DomainObject.Predmet.TrenutnaVrijednost_1">7695.23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Financijska agencija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Financijska agencija, OIB 85821130368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RH MINISTARSTVO FINANCIJA - Porezna uprava, Područni ured sjeverna Hrvatska</item>
    </izvorni_sadrzaj>
    <derivirana_varijabla naziv="DomainObject.Predmet.StrankaListNazivFormated_1">
      <item>Financijska agencija</item>
      <item>RH MINISTARSTVO FINANCIJA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 MINISTARSTVO FINANCIJA - Porezna uprava, Područni ured sjeverna Hrvatska, OIB 18683136487</item>
    </izvorni_sadrzaj>
    <derivirana_varijabla naziv="DomainObject.Predmet.StrankaListNazivFormatedOIB_1">
      <item>Financijska agencija, OIB 85821130368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FILGO - TRADE, društvo s ograničenom odgovornošću za trgovinu i uvoz-izvoz</item>
    </izvorni_sadrzaj>
    <derivirana_varijabla naziv="DomainObject.Predmet.ProtuStrankaListFormated_1">
      <item>FILGO - TRADE, društvo s ograničenom odgovornošću za trgovinu i uvoz-izvoz</item>
    </derivirana_varijabla>
  </DomainObject.Predmet.ProtuStrankaListFormated>
  <DomainObject.Predmet.ProtuStrankaListFormatedOIB>
    <izvorni_sadrzaj>
      <item>FILGO - TRADE, društvo s ograničenom odgovornošću za trgovinu i uvoz-izvoz, OIB 35194587287</item>
    </izvorni_sadrzaj>
    <derivirana_varijabla naziv="DomainObject.Predmet.ProtuStrankaListFormatedOIB_1">
      <item>FILGO - TRADE, društvo s ograničenom odgovornošću za trgovinu i uvoz-izvoz, OIB 35194587287</item>
    </derivirana_varijabla>
  </DomainObject.Predmet.ProtuStrankaListFormatedOIB>
  <DomainObject.Predmet.ProtuStrankaListFormatedWithAdress>
    <izvorni_sadrzaj>
      <item>FILGO - TRADE, društvo s ograničenom odgovornošću za trgovinu i uvoz-izvoz, Kolodvorska 7, 40320 Donji Kraljevec</item>
    </izvorni_sadrzaj>
    <derivirana_varijabla naziv="DomainObject.Predmet.ProtuStrankaListFormatedWithAdress_1">
      <item>FILGO - TRADE, društvo s ograničenom odgovornošću za trgovinu i uvoz-izvoz, Kolodvorska 7, 40320 Donji Kraljevec</item>
    </derivirana_varijabla>
  </DomainObject.Predmet.ProtuStrankaListFormatedWithAdress>
  <DomainObject.Predmet.ProtuStrankaListFormatedWithAdressOIB>
    <izvorni_sadrzaj>
      <item>FILGO - TRADE, društvo s ograničenom odgovornošću za trgovinu i uvoz-izvoz, OIB 35194587287, Kolodvorska 7, 40320 Donji Kraljevec</item>
    </izvorni_sadrzaj>
    <derivirana_varijabla naziv="DomainObject.Predmet.ProtuStrankaListFormatedWithAdressOIB_1">
      <item>FILGO - TRADE, društvo s ograničenom odgovornošću za trgovinu i uvoz-izvoz, OIB 35194587287, Kolodvorska 7, 40320 Donji Kraljevec</item>
    </derivirana_varijabla>
  </DomainObject.Predmet.ProtuStrankaListFormatedWithAdressOIB>
  <DomainObject.Predmet.ProtuStrankaListNazivFormated>
    <izvorni_sadrzaj>
      <item>FILGO - TRADE, društvo s ograničenom odgovornošću za trgovinu i uvoz-izvoz</item>
    </izvorni_sadrzaj>
    <derivirana_varijabla naziv="DomainObject.Predmet.ProtuStrankaListNazivFormated_1">
      <item>FILGO - TRADE, društvo s ograničenom odgovornošću za trgovinu i uvoz-izvoz</item>
    </derivirana_varijabla>
  </DomainObject.Predmet.ProtuStrankaListNazivFormated>
  <DomainObject.Predmet.ProtuStrankaListNazivFormatedOIB>
    <izvorni_sadrzaj>
      <item>FILGO - TRADE, društvo s ograničenom odgovornošću za trgovinu i uvoz-izvoz, OIB 35194587287</item>
    </izvorni_sadrzaj>
    <derivirana_varijabla naziv="DomainObject.Predmet.ProtuStrankaListNazivFormatedOIB_1">
      <item>FILGO - TRADE, društvo s ograničenom odgovornošću za trgovinu i uvoz-izvoz, OIB 35194587287</item>
    </derivirana_varijabla>
  </DomainObject.Predmet.ProtuStrankaListNazivFormatedOIB>
  <DomainObject.Predmet.OstaliListFormated>
    <izvorni_sadrzaj>
      <item>sudski registar</item>
      <item>e-oglasna ploča</item>
      <item>Biserka Gosarić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sudski registar</item>
      <item>e-oglasna ploča</item>
      <item>Biserka Gosarić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sudski registar</item>
      <item>e-oglasna ploča</item>
      <item>Biserka Gosarić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sudski registar</item>
      <item>e-oglasna ploča</item>
      <item>Biserka Gosarić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sudski registar</item>
      <item>e-oglasna ploča</item>
      <item>Biserka Gosarić, M. Krleže 20, 40000 Čakovec</item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_1">
      <item>sudski registar</item>
      <item>e-oglasna ploča</item>
      <item>Biserka Gosarić, M. Krleže 20, 40000 Čakovec</item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sudski registar</item>
      <item>e-oglasna ploča</item>
      <item>Biserka Gosarić, M. Krleže 20, 40000 Čakovec</item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OIB_1">
      <item>sudski registar</item>
      <item>e-oglasna ploča</item>
      <item>Biserka Gosarić, M. Krleže 20, 40000 Čakovec</item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sudski registar</item>
      <item>e-oglasna ploča</item>
      <item>Biserka Gosarić</item>
      <item>Županijsko državno odvjetništvo u Varaždinu</item>
    </izvorni_sadrzaj>
    <derivirana_varijabla naziv="DomainObject.Predmet.OstaliListNazivFormated_1">
      <item>sudski registar</item>
      <item>e-oglasna ploča</item>
      <item>Biserka Gosarić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Biserka Gosarić</item>
      <item>Županijsko državno odvjetništvo u Varaždinu</item>
    </izvorni_sadrzaj>
    <derivirana_varijabla naziv="DomainObject.Predmet.OstaliListNazivFormatedOIB_1">
      <item>sudski registar</item>
      <item>e-oglasna ploča</item>
      <item>Biserka Gosarić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St-54/2017-6</izvorni_sadrzaj>
    <derivirana_varijabla naziv="DomainObject.PoslovniBrojDokumenta_1">St-54/2017-6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FILGO - TRADE, društvo s ograničenom odgovornošću za trgovinu i uvoz-izvoz</izvorni_sadrzaj>
    <derivirana_varijabla naziv="DomainObject.Predmet.ProtustrankaIDrugi_1">FILGO - TRADE, društvo s ograničenom odgovornošću za trgovinu i uvoz-izvoz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FILGO - TRADE, društvo s ograničenom odgovornošću za trgovinu i uvoz-izvoz, OIB 35194587287, Kolodvorska 7, 40320 Donji Kraljevec</izvorni_sadrzaj>
    <derivirana_varijabla naziv="DomainObject.Predmet.ProtustrankaIDrugiAdressOIB_1">FILGO - TRADE, društvo s ograničenom odgovornošću za trgovinu i uvoz-izvoz, OIB 35194587287,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2017.</izvorni_sadrzaj>
    <derivirana_varijabla naziv="DomainObject.Predmet.OdlukaRjesenje.DatumDonosenjaOdluke_1">16.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St-54/2017-6</izvorni_sadrzaj>
    <derivirana_varijabla naziv="DomainObject.Predmet.OdlukaRjesenje.Oznaka_1">St-54/2017-6</derivirana_varijabla>
  </DomainObject.Predmet.OdlukaRjesenje.Oznaka>
  <DomainObject.Predmet.SudioniciListNaziv>
    <izvorni_sadrzaj>
      <item>Financijska agencija</item>
      <item>FILGO - TRADE, društvo s ograničenom odgovornošću za trgovinu i uvoz-izvoz</item>
      <item>sudski registar</item>
      <item>e-oglasna ploča</item>
      <item>Biserka Gosarić</item>
      <item>RH MINISTARSTVO FINANCIJA - Porezna uprava, Područni ured sjeverna Hrvatska</item>
      <item>Županijsko državno odvjetništvo u Varaždinu</item>
    </izvorni_sadrzaj>
    <derivirana_varijabla naziv="DomainObject.Predmet.SudioniciListNaziv_1">
      <item>Financijska agencija</item>
      <item>FILGO - TRADE, društvo s ograničenom odgovornošću za trgovinu i uvoz-izvoz</item>
      <item>sudski registar</item>
      <item>e-oglasna ploča</item>
      <item>Biserka Gosarić</item>
      <item>RH MINISTARSTVO FINANCIJA -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FILGO - TRADE, društvo s ograničenom odgovornošću za trgovinu i uvoz-izvoz, OIB 35194587287, Kolodvorska 7,40320 Donji Kraljevec</item>
      <item>sudski registar</item>
      <item>e-oglasna ploča</item>
      <item>Biserka Gosarić, M. Krleže 20,40000 Čakovec</item>
      <item>RH MINISTARSTVO FINANCIJA - Porezna uprava, Područni ured sjeverna Hrvatska, OIB 18683136487, Graberje 1,42000 Varaždin</item>
      <item>Županijsko državno odvjetništvo u Varaždinu, B.Radića 2,42000 Varaždin</item>
    </izvorni_sadrzaj>
    <derivirana_varijabla naziv="DomainObject.Predmet.SudioniciListAdressOIB_1">
      <item>Financijska agencija, OIB 85821130368, Ulica grada Vukovara 70,10000 Zagreb</item>
      <item>FILGO - TRADE, društvo s ograničenom odgovornošću za trgovinu i uvoz-izvoz, OIB 35194587287, Kolodvorska 7,40320 Donji Kraljevec</item>
      <item>sudski registar</item>
      <item>e-oglasna ploča</item>
      <item>Biserka Gosarić, M. Krleže 20,40000 Čakovec</item>
      <item>RH MINISTARSTVO FINANCIJA - Porezna uprava, Područni ured sjeverna Hrvatska, OIB 18683136487, Graberje 1,42000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4D2D7-28BE-46B2-A4E8-25E0638B7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1794</properties:Characters>
  <properties:Lines>61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2017-05-17T06:47:00Z</cp:lastPrinted>
  <dcterms:modified xmlns:xsi="http://www.w3.org/2001/XMLSchema-instance" xsi:type="dcterms:W3CDTF">2017-05-17T06:47:00Z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St-54/2017-6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