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c343" w14:paraId="ee2c343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>
      <w:pPr>
        <w:rPr>
          <w:lang w:val="pl-PL"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17174D">
        <w:rPr>
          <w:lang w:val="pl-PL"/>
        </w:rPr>
        <w:t xml:space="preserve">      </w:t>
      </w:r>
      <w:r w:rsidR="006F3861">
        <w:rPr>
          <w:lang w:val="pl-PL"/>
        </w:rPr>
        <w:t xml:space="preserve">   </w:t>
      </w:r>
      <w:r w:rsidR="0017174D">
        <w:rPr>
          <w:lang w:val="pl-PL"/>
        </w:rPr>
        <w:t xml:space="preserve"> 48</w:t>
      </w:r>
      <w:r w:rsidR="006F3861">
        <w:rPr>
          <w:lang w:val="pl-PL"/>
        </w:rPr>
        <w:t>.</w:t>
      </w:r>
      <w:r w:rsidRPr="00514469">
        <w:rPr>
          <w:lang w:val="pl-PL"/>
        </w:rPr>
        <w:t>St-</w:t>
      </w:r>
      <w:r w:rsidR="00407293">
        <w:rPr>
          <w:lang w:val="pl-PL"/>
        </w:rPr>
        <w:t>399/17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07293" w:rsidP="006F3861" w:rsidR="0017174D" w:rsidRPr="00514469">
      <w:pPr>
        <w:widowControl w:val="false"/>
        <w:ind w:firstLine="708"/>
        <w:jc w:val="both"/>
      </w:pPr>
      <w:r w:rsidRPr="0044489F">
        <w:rPr>
          <w:bCs/>
        </w:rPr>
        <w:t>Trgovački sud u Zagrebu, p</w:t>
      </w:r>
      <w:r w:rsidRPr="0044489F">
        <w:t>o sucu toga suda Vesni Sremac Šoštar, a povodom prijedloga predlagatelja FINA, Regionalni centar Zagreb, Trg svibanjskih žrtava 1995. 1., OIB: 85821130368, radi otvaranja stečajnog postupka nad stečajnim dužnikom V.S. POBI GRADNJA d.o.o., Sesvete, Zeleni vijenac 34, OIB: 22814133328, dana 20. ožujka 2018. godine</w:t>
      </w:r>
    </w:p>
    <w:p w:rsidRDefault="00B23738" w:rsidP="00B23738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D7D73" w:rsidR="00DE4612" w:rsidRPr="00514469">
      <w:pPr>
        <w:ind w:right="-2"/>
        <w:jc w:val="both"/>
      </w:pPr>
      <w:r w:rsidRPr="00514469">
        <w:tab/>
        <w:t xml:space="preserve">1. Obustavlja se i zaključuje stečajni postupak nad dužnikom </w:t>
      </w:r>
      <w:r w:rsidR="00407293" w:rsidRPr="0044489F">
        <w:t>V.S. POBI GRADNJA d.o.o., Sesvete, Zeleni vijenac 34, OIB: 22814133328</w:t>
      </w:r>
      <w:r w:rsidR="00407293">
        <w:t xml:space="preserve">, MBS: </w:t>
      </w:r>
      <w:r w:rsidR="00407293" w:rsidRPr="00407293">
        <w:t>080588018</w:t>
      </w:r>
      <w:r w:rsidR="008C758F" w:rsidRPr="00514469">
        <w:t>, zbog nedostatnosti mase za pokriće troškova stečajnog postupka</w:t>
      </w:r>
      <w:r w:rsidR="00074995">
        <w:t>, temeljem odredbe čl. 293</w:t>
      </w:r>
      <w:r w:rsidR="008D0A8E" w:rsidRPr="00514469">
        <w:t xml:space="preserve"> </w:t>
      </w:r>
      <w:r w:rsidR="00074995" w:rsidRPr="00074995">
        <w:t>stavka 1 SZ-a (NN 71/15, NN 104/17)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 xml:space="preserve">. </w:t>
      </w:r>
      <w:r w:rsidR="0017174D">
        <w:t xml:space="preserve"> Ovo rješenje objavit će se na e-O</w:t>
      </w:r>
      <w:r w:rsidR="007A46A5" w:rsidRPr="00514469">
        <w:t>glasnoj ploči suda.</w:t>
      </w:r>
    </w:p>
    <w:p w:rsidRDefault="0017174D" w:rsidP="009D7D73" w:rsidR="00D00EE1" w:rsidRPr="00514469">
      <w:pPr>
        <w:ind w:firstLine="720" w:right="-2"/>
        <w:jc w:val="both"/>
      </w:pPr>
      <w:r>
        <w:t xml:space="preserve">3. </w:t>
      </w:r>
      <w:r w:rsidR="00D00EE1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EA7BCA" w:rsidP="007A46A5" w:rsidR="005F7CF9" w:rsidRPr="00514469">
      <w:pPr>
        <w:jc w:val="both"/>
      </w:pPr>
      <w:r>
        <w:tab/>
        <w:t>Rješenjem stečajnog suca</w:t>
      </w:r>
      <w:r w:rsidR="0017174D">
        <w:t>,</w:t>
      </w:r>
      <w:r>
        <w:t xml:space="preserve"> broj </w:t>
      </w:r>
      <w:r w:rsidR="0017174D">
        <w:t>gornji,</w:t>
      </w:r>
      <w:r>
        <w:t xml:space="preserve"> </w:t>
      </w:r>
      <w:r w:rsidR="00074995">
        <w:t xml:space="preserve">od </w:t>
      </w:r>
      <w:r w:rsidR="00407293">
        <w:t>21. prosinca 2017</w:t>
      </w:r>
      <w:r w:rsidR="0017174D">
        <w:t>.</w:t>
      </w:r>
      <w:r w:rsidR="00C571EB">
        <w:t>,</w:t>
      </w:r>
      <w:r w:rsidR="0017174D">
        <w:t xml:space="preserve"> </w:t>
      </w:r>
      <w:r w:rsidR="00661885">
        <w:t xml:space="preserve">koje je objavljeno na e-oglasnoj ploči istog dana, sazvana je sjednica </w:t>
      </w:r>
      <w:r w:rsidR="005F7CF9" w:rsidRPr="00514469">
        <w:t>Skupštine vjerovnika</w:t>
      </w:r>
      <w:r w:rsidR="00074995">
        <w:t xml:space="preserve"> dan</w:t>
      </w:r>
      <w:r w:rsidR="00661885">
        <w:t>a</w:t>
      </w:r>
      <w:r w:rsidR="00074995">
        <w:t xml:space="preserve"> </w:t>
      </w:r>
      <w:r w:rsidR="00407293">
        <w:t>20</w:t>
      </w:r>
      <w:r w:rsidR="00074995">
        <w:t>. ožujka 2018.</w:t>
      </w:r>
      <w:r w:rsidR="005F7CF9" w:rsidRPr="00514469">
        <w:t xml:space="preserve"> s prijedlogom </w:t>
      </w:r>
      <w:r w:rsidR="00661885">
        <w:t>stečajnog upravitelja da se u dnevni red stavi</w:t>
      </w:r>
      <w:r w:rsidR="005F7CF9" w:rsidRPr="00514469">
        <w:t xml:space="preserve"> </w:t>
      </w:r>
      <w:r w:rsidR="003B6F17" w:rsidRPr="00514469">
        <w:t>priba</w:t>
      </w:r>
      <w:r w:rsidR="005170DF" w:rsidRPr="00514469">
        <w:t>v</w:t>
      </w:r>
      <w:r w:rsidR="00661885">
        <w:t>lja</w:t>
      </w:r>
      <w:r w:rsidR="003B6F17" w:rsidRPr="00514469">
        <w:t xml:space="preserve"> mišljenja vjerovnika o prijedlogu stečajnog upravitelja za obustavu i zaključenje stečajnog postupka, zbog nedostatnosti stečajne mase za pokri</w:t>
      </w:r>
      <w:r w:rsidR="005F7CF9" w:rsidRPr="00514469">
        <w:t>će troškova stečajnog postupka.</w:t>
      </w:r>
      <w:r w:rsidR="00A00BCB" w:rsidRPr="00514469">
        <w:t xml:space="preserve"> </w:t>
      </w:r>
    </w:p>
    <w:p w:rsidRDefault="005F7CF9" w:rsidP="007A46A5" w:rsidR="0076562B">
      <w:pPr>
        <w:jc w:val="both"/>
      </w:pPr>
      <w:r w:rsidRPr="00514469">
        <w:tab/>
      </w:r>
      <w:r w:rsidR="0061654F">
        <w:t xml:space="preserve"> </w:t>
      </w:r>
      <w:r w:rsidR="00A00BCB" w:rsidRPr="00514469">
        <w:t>Na sjedni</w:t>
      </w:r>
      <w:r w:rsidR="0017174D">
        <w:t>ci Skupštine vjerovnika n</w:t>
      </w:r>
      <w:r w:rsidR="00E71D69" w:rsidRPr="00514469">
        <w:t>azočni vjerovnici</w:t>
      </w:r>
      <w:r w:rsidR="00A00BCB" w:rsidRPr="00514469">
        <w:t xml:space="preserve"> </w:t>
      </w:r>
      <w:r w:rsidR="00E71D69" w:rsidRPr="00514469">
        <w:t>nisu se protivili</w:t>
      </w:r>
      <w:r w:rsidR="00A00BCB" w:rsidRPr="00514469">
        <w:t xml:space="preserve"> prijedlogu </w:t>
      </w:r>
      <w:r w:rsidR="00E5504B">
        <w:t xml:space="preserve">stečajnog upravitelja </w:t>
      </w:r>
      <w:r w:rsidR="00A00BCB" w:rsidRPr="00514469">
        <w:t>za obustavu i</w:t>
      </w:r>
      <w:r w:rsidR="0076562B">
        <w:t xml:space="preserve"> zaključenje stečajnog postupka.</w:t>
      </w:r>
    </w:p>
    <w:p w:rsidRDefault="00E66CEE" w:rsidP="009F1CF4" w:rsidR="009F1CF4">
      <w:pPr>
        <w:jc w:val="both"/>
      </w:pPr>
      <w:r w:rsidRPr="00514469">
        <w:tab/>
      </w:r>
      <w:r w:rsidR="00E5504B">
        <w:t>S obzirom na navedeno, temeljem</w:t>
      </w:r>
      <w:r w:rsidRPr="00514469">
        <w:t xml:space="preserve"> odredbe čl. </w:t>
      </w:r>
      <w:r w:rsidR="00074995">
        <w:t xml:space="preserve">293 stavka 1 </w:t>
      </w:r>
      <w:r w:rsidR="00511B0F">
        <w:t>SZ-a</w:t>
      </w:r>
      <w:r w:rsidR="00C571EB" w:rsidRPr="00C571EB">
        <w:t xml:space="preserve"> </w:t>
      </w:r>
      <w:r w:rsidR="00C571EB">
        <w:t>(</w:t>
      </w:r>
      <w:r w:rsidR="00C571EB" w:rsidRPr="00C571EB">
        <w:t>NN</w:t>
      </w:r>
      <w:r w:rsidR="00074995">
        <w:t xml:space="preserve"> 71/15, NN 104/17</w:t>
      </w:r>
      <w:r w:rsidR="00C571EB">
        <w:t>)</w:t>
      </w:r>
      <w:r w:rsidR="00511B0F">
        <w:t>,</w:t>
      </w:r>
      <w:r w:rsidRPr="00514469">
        <w:t xml:space="preserve"> valjalo </w:t>
      </w:r>
      <w:r w:rsidR="00E5504B">
        <w:t xml:space="preserve">je </w:t>
      </w:r>
      <w:r w:rsidRPr="00514469">
        <w:t>riješiti kao u izreci.</w:t>
      </w:r>
    </w:p>
    <w:p w:rsidRDefault="0017174D" w:rsidP="009F1CF4" w:rsidR="0017174D" w:rsidRPr="00514469">
      <w:pPr>
        <w:jc w:val="both"/>
      </w:pPr>
    </w:p>
    <w:p w:rsidRDefault="00E5504B" w:rsidP="00E5504B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407293">
        <w:rPr>
          <w:rFonts w:hAnsi="Times New Roman" w:ascii="Times New Roman"/>
          <w:sz w:val="24"/>
          <w:szCs w:val="24"/>
        </w:rPr>
        <w:t>20</w:t>
      </w:r>
      <w:r w:rsidR="0017174D">
        <w:rPr>
          <w:rFonts w:hAnsi="Times New Roman" w:ascii="Times New Roman"/>
          <w:sz w:val="24"/>
          <w:szCs w:val="24"/>
        </w:rPr>
        <w:t xml:space="preserve">. </w:t>
      </w:r>
      <w:r w:rsidR="00074995">
        <w:rPr>
          <w:rFonts w:hAnsi="Times New Roman" w:ascii="Times New Roman"/>
          <w:sz w:val="24"/>
          <w:szCs w:val="24"/>
        </w:rPr>
        <w:t>ožujka</w:t>
      </w:r>
      <w:r w:rsidR="00EA7BCA">
        <w:rPr>
          <w:rFonts w:hAnsi="Times New Roman" w:ascii="Times New Roman"/>
          <w:sz w:val="24"/>
          <w:szCs w:val="24"/>
        </w:rPr>
        <w:t xml:space="preserve"> </w:t>
      </w:r>
      <w:r w:rsidR="006A5EE0">
        <w:rPr>
          <w:rFonts w:hAnsi="Times New Roman" w:ascii="Times New Roman"/>
          <w:sz w:val="24"/>
          <w:szCs w:val="24"/>
        </w:rPr>
        <w:t>2018</w:t>
      </w:r>
      <w:r w:rsidR="00EA7BCA">
        <w:rPr>
          <w:rFonts w:hAnsi="Times New Roman" w:ascii="Times New Roman"/>
          <w:sz w:val="24"/>
          <w:szCs w:val="24"/>
        </w:rPr>
        <w:t>.</w:t>
      </w:r>
      <w:r w:rsidR="0062612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CE1E72" w:rsidR="004E3A48" w:rsidRPr="00514469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="0062612A">
        <w:rPr>
          <w:rFonts w:hAnsi="Times New Roman" w:ascii="Times New Roman"/>
          <w:sz w:val="24"/>
          <w:szCs w:val="24"/>
        </w:rPr>
        <w:t xml:space="preserve">      </w:t>
      </w:r>
      <w:r w:rsidR="00E5504B">
        <w:rPr>
          <w:rFonts w:hAnsi="Times New Roman" w:ascii="Times New Roman"/>
          <w:sz w:val="24"/>
          <w:szCs w:val="24"/>
        </w:rPr>
        <w:t xml:space="preserve"> </w:t>
      </w:r>
      <w:r w:rsidRPr="00514469">
        <w:rPr>
          <w:rFonts w:hAnsi="Times New Roman" w:ascii="Times New Roman"/>
          <w:sz w:val="24"/>
          <w:szCs w:val="24"/>
        </w:rPr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E1E72" w:rsidR="008B254E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 xml:space="preserve">Vesna </w:t>
      </w:r>
      <w:r w:rsidR="0017174D">
        <w:rPr>
          <w:rFonts w:hAnsi="Times New Roman" w:ascii="Times New Roman"/>
          <w:sz w:val="24"/>
          <w:szCs w:val="24"/>
        </w:rPr>
        <w:t>Sremac Šoštar</w:t>
      </w:r>
      <w:r w:rsidR="008B254E">
        <w:rPr>
          <w:rFonts w:hAnsi="Times New Roman" w:ascii="Times New Roman"/>
          <w:sz w:val="24"/>
          <w:szCs w:val="24"/>
        </w:rPr>
        <w:t>, v.r.</w:t>
      </w:r>
    </w:p>
    <w:p w:rsidRDefault="008B254E" w:rsidP="008B254E" w:rsidR="004E3A48">
      <w:pPr>
        <w:pStyle w:val="Tijeloteksta-uvlaka2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</w:t>
      </w:r>
    </w:p>
    <w:p w:rsidRDefault="008B254E" w:rsidP="008B254E" w:rsidR="008B254E">
      <w:pPr>
        <w:pStyle w:val="Tijeloteksta-uvlaka2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Greta Jurišić</w:t>
      </w:r>
    </w:p>
    <w:p w:rsidRDefault="008B254E" w:rsidP="008B254E" w:rsidR="008B254E">
      <w:pPr>
        <w:pStyle w:val="Tijeloteksta-uvlaka2"/>
        <w:ind w:firstLine="684" w:left="0"/>
        <w:jc w:val="left"/>
        <w:rPr>
          <w:rFonts w:hAnsi="Times New Roman" w:ascii="Times New Roman"/>
          <w:sz w:val="24"/>
          <w:szCs w:val="24"/>
        </w:rPr>
      </w:pPr>
    </w:p>
    <w:p w:rsidRDefault="008B254E" w:rsidP="008B254E" w:rsidR="008B254E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</w:p>
    <w:p w:rsidRDefault="008B254E" w:rsidP="008B254E" w:rsidR="008B254E" w:rsidRPr="00514469">
      <w:pPr>
        <w:pStyle w:val="Tijeloteksta-uvlaka2"/>
        <w:rPr>
          <w:rFonts w:hAnsi="Times New Roman" w:ascii="Times New Roman"/>
          <w:sz w:val="24"/>
          <w:szCs w:val="24"/>
        </w:rPr>
      </w:pPr>
    </w:p>
    <w:p w:rsidRDefault="0017174D" w:rsidP="004E3A48" w:rsidR="0017174D">
      <w:pPr>
        <w:rPr>
          <w:u w:val="single"/>
        </w:rPr>
      </w:pPr>
    </w:p>
    <w:p w:rsidRDefault="0017174D" w:rsidP="004E3A48" w:rsidR="0017174D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8B254E" w:rsidP="004E3A48" w:rsidR="008B254E">
      <w:pPr>
        <w:rPr>
          <w:u w:val="single"/>
        </w:rPr>
      </w:pPr>
    </w:p>
    <w:p w:rsidRDefault="004E3A48" w:rsidP="004E3A48" w:rsidR="004E3A48" w:rsidRPr="00514469">
      <w:r w:rsidRPr="00514469">
        <w:rPr>
          <w:u w:val="single"/>
        </w:rPr>
        <w:t>POUKA O PRAVNOM LIJEKU</w:t>
      </w:r>
      <w:r w:rsidRPr="00514469">
        <w:t xml:space="preserve">: </w:t>
      </w:r>
    </w:p>
    <w:p w:rsidRDefault="004E3A48" w:rsidP="004E3A48" w:rsidR="004E3A48" w:rsidRPr="00514469">
      <w:pPr>
        <w:jc w:val="both"/>
      </w:pPr>
      <w:r w:rsidRPr="00514469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58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407293">
      <w:t>399/17</w:t>
    </w:r>
    <w:r w:rsidRPr="00E5504B"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67626"/>
    <w:rsid w:val="00074995"/>
    <w:rsid w:val="00094415"/>
    <w:rsid w:val="000C33CD"/>
    <w:rsid w:val="000E3820"/>
    <w:rsid w:val="000E63BB"/>
    <w:rsid w:val="000E6C6B"/>
    <w:rsid w:val="00127BEB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338B0"/>
    <w:rsid w:val="0026673E"/>
    <w:rsid w:val="0027353B"/>
    <w:rsid w:val="002842BB"/>
    <w:rsid w:val="002A180D"/>
    <w:rsid w:val="002A19C7"/>
    <w:rsid w:val="002E3EBC"/>
    <w:rsid w:val="00341301"/>
    <w:rsid w:val="00341385"/>
    <w:rsid w:val="00341707"/>
    <w:rsid w:val="003870E1"/>
    <w:rsid w:val="003B1330"/>
    <w:rsid w:val="003B6F17"/>
    <w:rsid w:val="003F33C3"/>
    <w:rsid w:val="00407293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55E77"/>
    <w:rsid w:val="00566E92"/>
    <w:rsid w:val="005948C5"/>
    <w:rsid w:val="005A5B45"/>
    <w:rsid w:val="005F7CF9"/>
    <w:rsid w:val="0061654F"/>
    <w:rsid w:val="00621BFC"/>
    <w:rsid w:val="0062612A"/>
    <w:rsid w:val="0064012B"/>
    <w:rsid w:val="00661885"/>
    <w:rsid w:val="00665DE7"/>
    <w:rsid w:val="00693C1D"/>
    <w:rsid w:val="00694B0D"/>
    <w:rsid w:val="006A5EE0"/>
    <w:rsid w:val="006B4941"/>
    <w:rsid w:val="006C2C97"/>
    <w:rsid w:val="006D17BB"/>
    <w:rsid w:val="006E1126"/>
    <w:rsid w:val="006F3861"/>
    <w:rsid w:val="0072250C"/>
    <w:rsid w:val="00722FE3"/>
    <w:rsid w:val="00730673"/>
    <w:rsid w:val="0073083E"/>
    <w:rsid w:val="00746C43"/>
    <w:rsid w:val="00747CB7"/>
    <w:rsid w:val="00756EE7"/>
    <w:rsid w:val="0076562B"/>
    <w:rsid w:val="00781072"/>
    <w:rsid w:val="00794D71"/>
    <w:rsid w:val="007A46A5"/>
    <w:rsid w:val="007D7E8B"/>
    <w:rsid w:val="007E4B35"/>
    <w:rsid w:val="008051C8"/>
    <w:rsid w:val="00810AAD"/>
    <w:rsid w:val="0085443A"/>
    <w:rsid w:val="008568FC"/>
    <w:rsid w:val="0086176D"/>
    <w:rsid w:val="00866C20"/>
    <w:rsid w:val="00882C79"/>
    <w:rsid w:val="0088629D"/>
    <w:rsid w:val="008A14B7"/>
    <w:rsid w:val="008B254E"/>
    <w:rsid w:val="008C758F"/>
    <w:rsid w:val="008D0A8E"/>
    <w:rsid w:val="008D73B6"/>
    <w:rsid w:val="008E66E5"/>
    <w:rsid w:val="008F5CA1"/>
    <w:rsid w:val="00902C51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058B9"/>
    <w:rsid w:val="00A13141"/>
    <w:rsid w:val="00A21FD8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E4B24"/>
    <w:rsid w:val="00BE5953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E1E72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V.S. POBI GRADNJA d.o.o. zastupanog po punomoćniku Bernardo Pobi; Branimir Jović</izvorni_sadrzaj>
    <derivirana_varijabla naziv="DomainObject.Predmet.ProtustrankaFormated_1">  V.S. POBI GRADNJA d.o.o. zastupanog po punomoćniku Bernardo Pobi; Branimir Jović</derivirana_varijabla>
  </DomainObject.Predmet.ProtustrankaFormated>
  <DomainObject.Predmet.ProtustrankaFormatedOIB>
    <izvorni_sadrzaj>  V.S. POBI GRADNJA d.o.o., OIB 22814133328 zastupanog po punomoćniku Bernardo Pobi; Branimir Jović</izvorni_sadrzaj>
    <derivirana_varijabla naziv="DomainObject.Predmet.ProtustrankaFormatedOIB_1">  V.S. POBI GRADNJA d.o.o., OIB 22814133328 zastupanog po punomoćniku Bernardo Pobi; Branimir Jović</derivirana_varijabla>
  </DomainObject.Predmet.ProtustrankaFormatedOIB>
  <DomainObject.Predmet.ProtustrankaFormatedWithAdress>
    <izvorni_sadrzaj> V.S. POBI GRADNJA d.o.o., Zeleni vijenac 34, 10360 Sesvete zastupanog po punomoćniku Bernardo Pobi; Branimir Jović</izvorni_sadrzaj>
    <derivirana_varijabla naziv="DomainObject.Predmet.ProtustrankaFormatedWithAdress_1"> V.S. POBI GRADNJA d.o.o., Zeleni vijenac 34, 10360 Sesvete zastupanog po punomoćniku Bernardo Pobi; Branimir Jović</derivirana_varijabla>
  </DomainObject.Predmet.ProtustrankaFormatedWithAdress>
  <DomainObject.Predmet.ProtustrankaFormatedWithAdressOIB>
    <izvorni_sadrzaj> V.S. POBI GRADNJA d.o.o., OIB 22814133328, Zeleni vijenac 34, 10360 Sesvete zastupanog po punomoćniku Bernardo Pobi; Branimir Jović</izvorni_sadrzaj>
    <derivirana_varijabla naziv="DomainObject.Predmet.ProtustrankaFormatedWithAdressOIB_1"> V.S. POBI GRADNJA d.o.o., OIB 22814133328, Zeleni vijenac 34, 10360 Sesvete zastupanog po punomoćniku Bernardo Pobi; Branimir Jović</derivirana_varijabla>
  </DomainObject.Predmet.ProtustrankaFormatedWithAdressOIB>
  <DomainObject.Predmet.ProtustrankaWithAdress>
    <izvorni_sadrzaj>V.S. POBI GRADNJA d.o.o. Zeleni vijenac 34, 10360 Sesvete</izvorni_sadrzaj>
    <derivirana_varijabla naziv="DomainObject.Predmet.ProtustrankaWithAdress_1">V.S. POBI GRADNJA d.o.o. Zeleni vijenac 34, 10360 Sesvete</derivirana_varijabla>
  </DomainObject.Predmet.ProtustrankaWithAdress>
  <DomainObject.Predmet.ProtustrankaWithAdressOIB>
    <izvorni_sadrzaj>V.S. POBI GRADNJA d.o.o., OIB 22814133328, Zeleni vijenac 34, 10360 Sesvete</izvorni_sadrzaj>
    <derivirana_varijabla naziv="DomainObject.Predmet.ProtustrankaWithAdressOIB_1">V.S. POBI GRADNJA d.o.o., OIB 22814133328, Zeleni vijenac 34, 10360 Sesvete</derivirana_varijabla>
  </DomainObject.Predmet.ProtustrankaWithAdressOIB>
  <DomainObject.Predmet.ProtustrankaNazivFormated>
    <izvorni_sadrzaj>V.S. POBI GRADNJA d.o.o.</izvorni_sadrzaj>
    <derivirana_varijabla naziv="DomainObject.Predmet.ProtustrankaNazivFormated_1">V.S. POBI GRADNJA d.o.o.</derivirana_varijabla>
  </DomainObject.Predmet.ProtustrankaNazivFormated>
  <DomainObject.Predmet.ProtustrankaNazivFormatedOIB>
    <izvorni_sadrzaj>V.S. POBI GRADNJA d.o.o., OIB 22814133328</izvorni_sadrzaj>
    <derivirana_varijabla naziv="DomainObject.Predmet.ProtustrankaNazivFormatedOIB_1">V.S. POBI GRADNJA d.o.o., OIB 22814133328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Bernardo Pobi</izvorni_sadrzaj>
    <derivirana_varijabla naziv="DomainObject.Predmet.StrankaFormated_1">  FINA Regionalni centar Zagreb; RH MF Porezna uprava Zagreb zastupanog po punomoćniku ŽDO u Zagrebu; Bernardo Pobi</derivirana_varijabla>
  </DomainObject.Predmet.StrankaFormated>
  <DomainObject.Predmet.StrankaFormatedOIB>
    <izvorni_sadrzaj>  FINA Regionalni centar Zagreb, OIB 85821130368; RH MF Porezna uprava Zagreb, OIB 18683136487 zastupanog po punomoćniku ŽDO u Zagrebu; Bernardo Pobi, OIB 81554336308</izvorni_sadrzaj>
    <derivirana_varijabla naziv="DomainObject.Predmet.StrankaFormatedOIB_1">  FINA Regionalni centar Zagreb, OIB 85821130368; RH MF Porezna uprava Zagreb, OIB 18683136487 zastupanog po punomoćniku ŽDO u Zagrebu; Bernardo Pobi, OIB 81554336308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Bernardo Pobi, Zeleni Vijenac 34, 10360 Sesvete</izvorni_sadrzaj>
    <derivirana_varijabla naziv="DomainObject.Predmet.StrankaFormatedWithAdress_1"> FINA Regionalni centar Zagreb, Trg svibanjskih žrtava 1995. 1, 10000 Zagreb; RH MF Porezna uprava Zagreb zastupanog po punomoćniku ŽDO u Zagrebu; Bernardo Pobi, Zeleni Vijenac 34,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Bernardo Pobi, OIB 81554336308, Zeleni Vijenac 34, 10360 Sesvete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Bernardo Pobi, OIB 81554336308, Zeleni Vijenac 34, 10360 Sesvete</derivirana_varijabla>
  </DomainObject.Predmet.StrankaFormatedWithAdressOIB>
  <DomainObject.Predmet.StrankaWithAdress>
    <izvorni_sadrzaj>FINA Regionalni centar Zagreb Trg svibanjskih žrtava 1995. 1,10000 Zagreb,RH MF Porezna uprava Zagreb ,Bernardo Pobi Zeleni Vijenac 34,10360 Sesvete</izvorni_sadrzaj>
    <derivirana_varijabla naziv="DomainObject.Predmet.StrankaWithAdress_1">FINA Regionalni centar Zagreb Trg svibanjskih žrtava 1995. 1,10000 Zagreb,RH MF Porezna uprava Zagreb ,Bernardo Pobi Zeleni Vijenac 34,10360 Sesvete</derivirana_varijabla>
  </DomainObject.Predmet.StrankaWithAdress>
  <DomainObject.Predmet.StrankaWithAdressOIB>
    <izvorni_sadrzaj>FINA Regionalni centar Zagreb, OIB 85821130368, Trg svibanjskih žrtava 1995. 1,10000 Zagreb,RH MF Porezna uprava Zagreb, OIB 18683136487,Bernardo Pobi, OIB 81554336308, Zeleni Vijenac 34,10360 Sesvete</izvorni_sadrzaj>
    <derivirana_varijabla naziv="DomainObject.Predmet.StrankaWithAdressOIB_1">FINA Regionalni centar Zagreb, OIB 85821130368, Trg svibanjskih žrtava 1995. 1,10000 Zagreb,RH MF Porezna uprava Zagreb, OIB 18683136487,Bernardo Pobi, OIB 81554336308, Zeleni Vijenac 34,10360 Sesvete</derivirana_varijabla>
  </DomainObject.Predmet.StrankaWithAdressOIB>
  <DomainObject.Predmet.StrankaNazivFormated>
    <izvorni_sadrzaj>FINA Regionalni centar Zagreb,RH MF Porezna uprava Zagreb,Bernardo Pobi</izvorni_sadrzaj>
    <derivirana_varijabla naziv="DomainObject.Predmet.StrankaNazivFormated_1">FINA Regionalni centar Zagreb,RH MF Porezna uprava Zagreb,Bernardo Pobi</derivirana_varijabla>
  </DomainObject.Predmet.StrankaNazivFormated>
  <DomainObject.Predmet.StrankaNazivFormatedOIB>
    <izvorni_sadrzaj>FINA Regionalni centar Zagreb, OIB 85821130368,RH MF Porezna uprava Zagreb, OIB 18683136487,Bernardo Pobi, OIB 81554336308</izvorni_sadrzaj>
    <derivirana_varijabla naziv="DomainObject.Predmet.StrankaNazivFormatedOIB_1">FINA Regionalni centar Zagreb, OIB 85821130368,RH MF Porezna uprava Zagreb, OIB 18683136487,Bernardo Pobi, OIB 81554336308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Bernardo Pobi</item>
    </izvorni_sadrzaj>
    <derivirana_varijabla naziv="DomainObject.Predmet.StrankaListFormated_1">
      <item>FINA Regionalni centar Zagreb</item>
      <item>RH MF Porezna uprava Zagreb zastupanog po punomoćniku ŽDO u Zagrebu</item>
      <item>Bernardo Pobi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Bernardo Pobi, OIB 81554336308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Bernardo Pobi, OIB 81554336308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Bernardo Pobi, Zeleni Vijenac 34, 10360 Sesvete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Bernardo Pobi, Zeleni Vijenac 34,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derivirana_varijabla>
  </DomainObject.Predmet.StrankaListFormatedWithAdressOIB>
  <DomainObject.Predmet.StrankaListNazivFormated>
    <izvorni_sadrzaj>
      <item>FINA Regionalni centar Zagreb</item>
      <item>RH MF Porezna uprava Zagreb</item>
      <item>Bernardo Pobi</item>
    </izvorni_sadrzaj>
    <derivirana_varijabla naziv="DomainObject.Predmet.StrankaListNazivFormated_1">
      <item>FINA Regionalni centar Zagreb</item>
      <item>RH MF Porezna uprava Zagreb</item>
      <item>Bernardo Pobi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Bernardo Pobi, OIB 81554336308</item>
    </izvorni_sadrzaj>
    <derivirana_varijabla naziv="DomainObject.Predmet.StrankaListNazivFormatedOIB_1">
      <item>FINA Regionalni centar Zagreb, OIB 85821130368</item>
      <item>RH MF Porezna uprava Zagreb, OIB 18683136487</item>
      <item>Bernardo Pobi, OIB 81554336308</item>
    </derivirana_varijabla>
  </DomainObject.Predmet.StrankaListNazivFormatedOIB>
  <DomainObject.Predmet.ProtuStrankaListFormated>
    <izvorni_sadrzaj>
      <item>V.S. POBI GRADNJA d.o.o. zastupanog po punomoćniku Bernardo Pobi; Branimir Jović</item>
    </izvorni_sadrzaj>
    <derivirana_varijabla naziv="DomainObject.Predmet.ProtuStrankaListFormated_1">
      <item>V.S. POBI GRADNJA d.o.o. zastupanog po punomoćniku Bernardo Pobi; Branimir Jović</item>
    </derivirana_varijabla>
  </DomainObject.Predmet.ProtuStrankaListFormated>
  <DomainObject.Predmet.ProtuStrankaListFormatedOIB>
    <izvorni_sadrzaj>
      <item>V.S. POBI GRADNJA d.o.o., OIB 22814133328 zastupanog po punomoćniku Bernardo Pobi; Branimir Jović</item>
    </izvorni_sadrzaj>
    <derivirana_varijabla naziv="DomainObject.Predmet.ProtuStrankaListFormatedOIB_1">
      <item>V.S. POBI GRADNJA d.o.o., OIB 22814133328 zastupanog po punomoćniku Bernardo Pobi; Branimir Jović</item>
    </derivirana_varijabla>
  </DomainObject.Predmet.ProtuStrankaListFormatedOIB>
  <DomainObject.Predmet.ProtuStrankaListFormatedWithAdress>
    <izvorni_sadrzaj>
      <item>V.S. POBI GRADNJA d.o.o., Zeleni vijenac 34, 10360 Sesvete zastupanog po punomoćniku Bernardo Pobi; Branimir Jović</item>
    </izvorni_sadrzaj>
    <derivirana_varijabla naziv="DomainObject.Predmet.ProtuStrankaListFormatedWithAdress_1">
      <item>V.S. POBI GRADNJA d.o.o., Zeleni vijenac 34, 10360 Sesvete zastupanog po punomoćniku Bernardo Pobi; Branimir Jović</item>
    </derivirana_varijabla>
  </DomainObject.Predmet.ProtuStrankaListFormatedWithAdress>
  <DomainObject.Predmet.ProtuStrankaListFormatedWithAdressOIB>
    <izvorni_sadrzaj>
      <item>V.S. POBI GRADNJA d.o.o., OIB 22814133328, Zeleni vijenac 34, 10360 Sesvete zastupanog po punomoćniku Bernardo Pobi; Branimir Jović</item>
    </izvorni_sadrzaj>
    <derivirana_varijabla naziv="DomainObject.Predmet.ProtuStrankaListFormatedWithAdressOIB_1">
      <item>V.S. POBI GRADNJA d.o.o., OIB 22814133328, Zeleni vijenac 34, 10360 Sesvete zastupanog po punomoćniku Bernardo Pobi; Branimir Jović</item>
    </derivirana_varijabla>
  </DomainObject.Predmet.ProtuStrankaListFormatedWithAdressOIB>
  <DomainObject.Predmet.ProtuStrankaListNazivFormated>
    <izvorni_sadrzaj>
      <item>V.S. POBI GRADNJA d.o.o.</item>
    </izvorni_sadrzaj>
    <derivirana_varijabla naziv="DomainObject.Predmet.ProtuStrankaListNazivFormated_1">
      <item>V.S. POBI GRADNJA d.o.o.</item>
    </derivirana_varijabla>
  </DomainObject.Predmet.ProtuStrankaListNazivFormated>
  <DomainObject.Predmet.ProtuStrankaListNazivFormatedOIB>
    <izvorni_sadrzaj>
      <item>V.S. POBI GRADNJA d.o.o., OIB 22814133328</item>
    </izvorni_sadrzaj>
    <derivirana_varijabla naziv="DomainObject.Predmet.ProtuStrankaListNazivFormatedOIB_1">
      <item>V.S. POBI GRADNJA d.o.o., OIB 22814133328</item>
    </derivirana_varijabla>
  </DomainObject.Predmet.ProtuStrankaListNazivFormatedOIB>
  <DomainObject.Predmet.OstaliListFormated>
    <izvorni_sadrzaj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izvorni_sadrzaj>
    <derivirana_varijabla naziv="DomainObject.Predmet.OstaliListFormated_1"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derivirana_varijabla>
  </DomainObject.Predmet.OstaliListFormated>
  <DomainObject.Predmet.OstaliListFormatedOIB>
    <izvorni_sadrzaj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izvorni_sadrzaj>
    <derivirana_varijabla naziv="DomainObject.Predmet.OstaliListFormatedOIB_1"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izvorni_sadrzaj>
    <derivirana_varijabla naziv="DomainObject.Predmet.OstaliListFormatedWithAdress_1"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Bernardo Pobi</item>
      <item>Branimir Jović</item>
      <item>ŽDO u Zagrebu</item>
    </izvorni_sadrzaj>
    <derivirana_varijabla naziv="DomainObject.Predmet.OstaliListNazivFormated_1">
      <item>Bernardo Pobi</item>
      <item>Branimir Jović</item>
      <item>ŽDO u Zagrebu</item>
    </derivirana_varijabla>
  </DomainObject.Predmet.OstaliListNazivFormated>
  <DomainObject.Predmet.OstaliListNazivFormatedOIB>
    <izvorni_sadrzaj>
      <item>Bernardo Pobi, OIB 81554336308</item>
      <item>Branimir Jović</item>
      <item>ŽDO u Zagrebu, OIB 16488001145</item>
    </izvorni_sadrzaj>
    <derivirana_varijabla naziv="DomainObject.Predmet.OstaliListNazivFormatedOIB_1">
      <item>Bernardo Pobi, OIB 81554336308</item>
      <item>Branimir Jović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V.S. POBI GRADNJA d.o.o.</izvorni_sadrzaj>
    <derivirana_varijabla naziv="DomainObject.Predmet.ProtustrankaIDrugi_1">V.S. POBI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V.S. POBI GRADNJA d.o.o., OIB 22814133328, Zeleni vijenac 34, 10360 Sesvete</izvorni_sadrzaj>
    <derivirana_varijabla naziv="DomainObject.Predmet.ProtustrankaIDrugiAdressOIB_1">V.S. POBI GRADNJA d.o.o., OIB 22814133328, Zeleni vijenac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izvorni_sadrzaj>
    <derivirana_varijabla naziv="DomainObject.Predmet.SudioniciListNaziv_1"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derivirana_varijabla>
  </DomainObject.Predmet.SudioniciListNaziv>
  <DomainObject.Predmet.SudioniciListAdressOIB>
    <izvorni_sadrzaj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izvorni_sadrzaj>
    <derivirana_varijabla naziv="DomainObject.Predmet.SudioniciListAdressOIB_1"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22814133328</item>
      <item>, OIB 85821130368</item>
      <item>, OIB 81554336308</item>
      <item>, OIB null</item>
      <item>, OIB 18683136487</item>
      <item>, OIB 16488001145</item>
      <item>, OIB 81554336308</item>
    </izvorni_sadrzaj>
    <derivirana_varijabla naziv="DomainObject.Predmet.SudioniciListNazivOIB_1">
      <item>, OIB 22814133328</item>
      <item>, OIB 85821130368</item>
      <item>, OIB 81554336308</item>
      <item>, OIB null</item>
      <item>, OIB 18683136487</item>
      <item>, OIB 16488001145</item>
      <item>, OIB 81554336308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1805</properties:Characters>
  <properties:Lines>58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2018-03-20T12:17:00Z</dcterms:created>
  <dc:creator>Korisnik</dc:creator>
  <cp:lastModifiedBy>Greta Jurišić</cp:lastModifiedBy>
  <cp:lastPrinted>2018-03-20T12:28:00Z</cp:lastPrinted>
  <dcterms:modified xmlns:xsi="http://www.w3.org/2001/XMLSchema-instance" xsi:type="dcterms:W3CDTF">2018-03-20T12:29:00Z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(St-399-17-obustava i zaključenje stečaja- (kada nije održana posebna sjednica) 293. SZ-a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