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76a8" w14:paraId="3a776a8" w:rsidRDefault="003429CA" w:rsidP="003429CA" w:rsidR="003429CA">
      <w:pPr>
        <w15:collapsed w:val="false"/>
      </w:pPr>
      <w:bookmarkStart w:name="_GoBack" w:id="0"/>
      <w:bookmarkEnd w:id="0"/>
      <w:r>
        <w:t xml:space="preserve">  </w:t>
      </w:r>
    </w:p>
    <w:p w:rsidRDefault="003429CA" w:rsidP="003429CA" w:rsidR="003429CA"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429CA" w:rsidP="003429CA" w:rsidR="003429CA">
      <w:r>
        <w:t>REPUBLIKA HRVATSKA</w:t>
      </w:r>
    </w:p>
    <w:p w:rsidRDefault="003429CA" w:rsidP="003429CA" w:rsidR="003429CA">
      <w:r>
        <w:t>Trgovački sud u Zagrebu</w:t>
      </w:r>
    </w:p>
    <w:p w:rsidRDefault="003429CA" w:rsidP="003429CA" w:rsidR="003429CA">
      <w:r>
        <w:t>Zagreb, Amruševa 2/II</w:t>
      </w:r>
    </w:p>
    <w:p w:rsidRDefault="003429CA" w:rsidP="003429CA" w:rsidR="003429C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429CA" w:rsidP="003429CA" w:rsidR="003429C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 St-8/2019</w:t>
      </w:r>
    </w:p>
    <w:p w:rsidRDefault="003429CA" w:rsidP="003429CA" w:rsidR="003429CA"/>
    <w:p w:rsidRDefault="003429CA" w:rsidP="00FB4EDD" w:rsidR="003429CA">
      <w:pPr>
        <w:ind w:firstLine="708" w:left="2124"/>
        <w:jc w:val="both"/>
      </w:pPr>
      <w:r>
        <w:t>R E P U B L I K A   H R V A T S K A</w:t>
      </w:r>
    </w:p>
    <w:p w:rsidRDefault="003429CA" w:rsidP="00FB4EDD" w:rsidR="003429CA">
      <w:pPr>
        <w:jc w:val="both"/>
      </w:pPr>
    </w:p>
    <w:p w:rsidRDefault="003429CA" w:rsidP="00FB4EDD" w:rsidR="003429CA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Z A K LJ U Č A K</w:t>
      </w:r>
    </w:p>
    <w:p w:rsidRDefault="003429CA" w:rsidP="00FB4EDD" w:rsidR="003429CA">
      <w:pPr>
        <w:jc w:val="both"/>
      </w:pPr>
    </w:p>
    <w:p w:rsidRDefault="00AB1A9C" w:rsidP="00FB4EDD" w:rsidR="003429CA">
      <w:pPr>
        <w:ind w:firstLine="708"/>
        <w:jc w:val="both"/>
      </w:pPr>
      <w:r w:rsidRPr="00AB1A9C">
        <w:t xml:space="preserve">Trgovački sud u Zagrebu, sudac Danijela Uzelac, u predstečajnom postupku u povodu prijedloga dužnika DISTRIBUCIJA SLADOLEDA d.o.o., OIB: 17301777030, Zagreb, Poljanički prilaz 4, </w:t>
      </w:r>
      <w:r>
        <w:t>2. svibnja</w:t>
      </w:r>
      <w:r w:rsidRPr="00AB1A9C">
        <w:t xml:space="preserve"> 2019.</w:t>
      </w:r>
    </w:p>
    <w:p w:rsidRDefault="003429CA" w:rsidP="00FB4EDD" w:rsidR="003429CA">
      <w:pPr>
        <w:jc w:val="both"/>
      </w:pPr>
      <w:r>
        <w:tab/>
      </w:r>
    </w:p>
    <w:p w:rsidRDefault="003429CA" w:rsidP="00EE3BF5" w:rsidR="003429CA">
      <w:pPr>
        <w:ind w:firstLine="708" w:left="2832"/>
        <w:jc w:val="both"/>
      </w:pPr>
      <w:r>
        <w:t>z a k lj u č i o  j e</w:t>
      </w:r>
    </w:p>
    <w:p w:rsidRDefault="00AB1A9C" w:rsidP="00FB4EDD" w:rsidR="00AB1A9C">
      <w:pPr>
        <w:jc w:val="both"/>
      </w:pPr>
    </w:p>
    <w:p w:rsidRDefault="003429CA" w:rsidP="00FB4EDD" w:rsidR="003429CA">
      <w:pPr>
        <w:ind w:firstLine="708"/>
        <w:jc w:val="both"/>
      </w:pPr>
      <w:r>
        <w:t xml:space="preserve">I. Odgađa se ročište radi </w:t>
      </w:r>
      <w:r w:rsidR="00E474C0">
        <w:t>ispitivanja tražbina</w:t>
      </w:r>
      <w:r>
        <w:t xml:space="preserve"> određeno za 3. svibnja </w:t>
      </w:r>
      <w:r w:rsidR="00BB08B2">
        <w:t>2019. u 9.30 sati</w:t>
      </w:r>
      <w:r>
        <w:t xml:space="preserve"> u zgradi Trgovačkog suda u Zagrebu, Petrinjska 8, soba broj 96/II kat</w:t>
      </w:r>
      <w:r w:rsidR="00EE3BF5">
        <w:t>,</w:t>
      </w:r>
      <w:r w:rsidR="00E474C0">
        <w:t xml:space="preserve"> zbog nedo</w:t>
      </w:r>
      <w:r w:rsidR="00766909">
        <w:t xml:space="preserve">stave cjelokupne primljene dokumentacije u papirnatom obliku sudu u skladu s odredbom članka 43. stavka </w:t>
      </w:r>
      <w:r w:rsidR="00CC7612">
        <w:t xml:space="preserve">6. Stečajnog zakona (Narodne novine broj </w:t>
      </w:r>
      <w:r w:rsidR="00AB1A9C">
        <w:t>71/15 i 104/17, dalje: SZ)</w:t>
      </w:r>
      <w:r>
        <w:t>.</w:t>
      </w:r>
    </w:p>
    <w:p w:rsidRDefault="003429CA" w:rsidP="00FB4EDD" w:rsidR="003429CA">
      <w:pPr>
        <w:jc w:val="both"/>
      </w:pPr>
    </w:p>
    <w:p w:rsidRDefault="003429CA" w:rsidP="00FB4EDD" w:rsidR="003429CA">
      <w:pPr>
        <w:ind w:firstLine="708"/>
        <w:jc w:val="both"/>
      </w:pPr>
      <w:r>
        <w:t xml:space="preserve">II. Zakazuje se novo ročište radi rasprave o pretpostavkama za </w:t>
      </w:r>
      <w:r w:rsidR="00D54182">
        <w:t xml:space="preserve">otvaranje stečajnog postupka za </w:t>
      </w:r>
      <w:r w:rsidR="002946E4" w:rsidRPr="002946E4">
        <w:t>7</w:t>
      </w:r>
      <w:r w:rsidR="00AB1A9C" w:rsidRPr="002946E4">
        <w:t>.</w:t>
      </w:r>
      <w:r w:rsidR="00BB08B2" w:rsidRPr="002946E4">
        <w:t xml:space="preserve"> lipnja 2019. u </w:t>
      </w:r>
      <w:r w:rsidR="002946E4" w:rsidRPr="002946E4">
        <w:t>11</w:t>
      </w:r>
      <w:r w:rsidR="00BB08B2" w:rsidRPr="002946E4">
        <w:t xml:space="preserve"> sati</w:t>
      </w:r>
      <w:r>
        <w:t xml:space="preserve">, u zgradi Trgovačkog suda u Zagrebu, Petrinjska 8, soba broj </w:t>
      </w:r>
      <w:r w:rsidR="00BB08B2">
        <w:t>96/I</w:t>
      </w:r>
      <w:r>
        <w:t>I kat – (</w:t>
      </w:r>
      <w:r w:rsidR="00BB08B2">
        <w:t>ulična zgrada</w:t>
      </w:r>
      <w:r>
        <w:t>), na koje ročište se do</w:t>
      </w:r>
      <w:r w:rsidR="00E474C0">
        <w:t>stavom ovog zaključka pozivaju:</w:t>
      </w:r>
    </w:p>
    <w:p w:rsidRDefault="003429CA" w:rsidP="00FB4EDD" w:rsidR="003429CA">
      <w:pPr>
        <w:jc w:val="both"/>
      </w:pPr>
      <w:r>
        <w:t>- dužnik,</w:t>
      </w:r>
    </w:p>
    <w:p w:rsidRDefault="003429CA" w:rsidP="00FB4EDD" w:rsidR="003429CA">
      <w:pPr>
        <w:jc w:val="both"/>
      </w:pPr>
      <w:r>
        <w:t xml:space="preserve">- </w:t>
      </w:r>
      <w:r w:rsidR="00E474C0">
        <w:t>vjerovnici</w:t>
      </w:r>
    </w:p>
    <w:p w:rsidRDefault="00E474C0" w:rsidP="00FB4EDD" w:rsidR="003429CA">
      <w:pPr>
        <w:jc w:val="both"/>
      </w:pPr>
      <w:r>
        <w:t xml:space="preserve"> </w:t>
      </w:r>
      <w:r w:rsidR="003429CA">
        <w:t>-</w:t>
      </w:r>
      <w:r>
        <w:t>povjerenik</w:t>
      </w:r>
      <w:r w:rsidR="00FB4EDD" w:rsidRPr="00FB4EDD">
        <w:t xml:space="preserve"> Lovorka Juranović</w:t>
      </w:r>
      <w:r w:rsidR="003429CA">
        <w:t>.</w:t>
      </w:r>
    </w:p>
    <w:p w:rsidRDefault="008E4F58" w:rsidP="00FB4EDD" w:rsidR="008E4F58">
      <w:pPr>
        <w:jc w:val="both"/>
      </w:pPr>
    </w:p>
    <w:p w:rsidRDefault="008E4F58" w:rsidP="00FB4EDD" w:rsidR="008E4F58">
      <w:pPr>
        <w:jc w:val="both"/>
      </w:pPr>
      <w:r>
        <w:tab/>
        <w:t>III. Nalaže se Financijskoj agenciji u roku od tri dana od d</w:t>
      </w:r>
      <w:r w:rsidR="004E3888">
        <w:t>ana dostave</w:t>
      </w:r>
      <w:r>
        <w:t xml:space="preserve"> ovog zaključka dostaviti sudu </w:t>
      </w:r>
      <w:r w:rsidRPr="008E4F58">
        <w:t>cjelokupn</w:t>
      </w:r>
      <w:r w:rsidR="004E3888">
        <w:t>u</w:t>
      </w:r>
      <w:r w:rsidRPr="008E4F58">
        <w:t xml:space="preserve"> primljen</w:t>
      </w:r>
      <w:r w:rsidR="004E3888">
        <w:t>u</w:t>
      </w:r>
      <w:r w:rsidRPr="008E4F58">
        <w:t xml:space="preserve"> dokumentacij</w:t>
      </w:r>
      <w:r w:rsidR="004E3888">
        <w:t>u</w:t>
      </w:r>
      <w:r w:rsidR="00310BF6">
        <w:t xml:space="preserve"> koja se odnosi na</w:t>
      </w:r>
      <w:r w:rsidRPr="008E4F58">
        <w:t xml:space="preserve"> </w:t>
      </w:r>
      <w:r w:rsidR="004E3888" w:rsidRPr="004E3888">
        <w:t>dužnika DISTRIBUCIJA SLADOLEDA d.o.o., OIB: 17301777030, Zagreb</w:t>
      </w:r>
      <w:r w:rsidR="00310BF6">
        <w:t>,</w:t>
      </w:r>
      <w:r w:rsidR="004E3888" w:rsidRPr="004E3888">
        <w:t xml:space="preserve"> </w:t>
      </w:r>
      <w:r w:rsidRPr="008E4F58">
        <w:t>u papirnatom obliku</w:t>
      </w:r>
      <w:r w:rsidR="00310BF6">
        <w:t>,</w:t>
      </w:r>
      <w:r w:rsidRPr="008E4F58">
        <w:t xml:space="preserve"> u skladu s odredbom članka 43. stavka 6. </w:t>
      </w:r>
      <w:r w:rsidR="00310BF6">
        <w:t>SZ-a.</w:t>
      </w:r>
    </w:p>
    <w:p w:rsidRDefault="003429CA" w:rsidP="00FB4EDD" w:rsidR="003429CA">
      <w:pPr>
        <w:jc w:val="both"/>
      </w:pPr>
    </w:p>
    <w:p w:rsidRDefault="003429CA" w:rsidP="00FB4EDD" w:rsidR="003429CA">
      <w:pPr>
        <w:jc w:val="both"/>
      </w:pPr>
      <w:r>
        <w:t xml:space="preserve">                                                      U Zagrebu </w:t>
      </w:r>
      <w:r w:rsidR="00AB1A9C">
        <w:t>2. svibnja</w:t>
      </w:r>
      <w:r>
        <w:t xml:space="preserve"> 2019.</w:t>
      </w:r>
    </w:p>
    <w:p w:rsidRDefault="003429CA" w:rsidP="00FB4EDD" w:rsidR="003429CA">
      <w:pPr>
        <w:jc w:val="both"/>
      </w:pPr>
    </w:p>
    <w:p w:rsidRDefault="003429CA" w:rsidP="00FB4EDD" w:rsidR="003429C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B4EDD">
        <w:t xml:space="preserve"> </w:t>
      </w:r>
      <w:r>
        <w:t xml:space="preserve">  Sudac</w:t>
      </w:r>
    </w:p>
    <w:p w:rsidRDefault="003429CA" w:rsidP="00FB4EDD" w:rsidR="003429C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</w:t>
      </w:r>
      <w:r w:rsidR="00D54182">
        <w:t>, v.r.</w:t>
      </w:r>
    </w:p>
    <w:p w:rsidRDefault="003429CA" w:rsidP="00FB4EDD" w:rsidR="003429CA">
      <w:pPr>
        <w:jc w:val="both"/>
      </w:pPr>
    </w:p>
    <w:p w:rsidRDefault="003429CA" w:rsidP="00FB4EDD" w:rsidR="003429CA">
      <w:pPr>
        <w:jc w:val="both"/>
      </w:pPr>
      <w:r>
        <w:t>Uputa o pravnom lijeku: Protiv zaključka nije dopušten pravni lijek (čl. 19. st. 7. SZ).</w:t>
      </w:r>
    </w:p>
    <w:p w:rsidRDefault="003429CA" w:rsidP="00FB4EDD" w:rsidR="003429CA">
      <w:pPr>
        <w:jc w:val="both"/>
      </w:pPr>
    </w:p>
    <w:p w:rsidRDefault="00D54182" w:rsidP="00D54182" w:rsidR="00D54182">
      <w:pPr>
        <w:jc w:val="right"/>
      </w:pPr>
      <w:r>
        <w:t>Za točnost otpravka:</w:t>
      </w:r>
    </w:p>
    <w:p w:rsidRDefault="00D54182" w:rsidP="00D54182" w:rsidR="00D54182">
      <w:pPr>
        <w:jc w:val="right"/>
      </w:pPr>
      <w:r>
        <w:t>Katarina Franjić</w:t>
      </w:r>
    </w:p>
    <w:p w:rsidRDefault="00D54182" w:rsidP="00FB4EDD" w:rsidR="00D54182">
      <w:pPr>
        <w:jc w:val="both"/>
      </w:pPr>
    </w:p>
    <w:p w:rsidRDefault="0094516C" w:rsidP="00077C69" w:rsidR="0094516C">
      <w:pPr>
        <w:pStyle w:val="Odlomakpopisa"/>
        <w:jc w:val="both"/>
      </w:pPr>
    </w:p>
    <w:sectPr w:rsidR="009451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7E3CA9"/>
    <w:multiLevelType w:val="hybridMultilevel"/>
    <w:tmpl w:val="721E59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071B"/>
    <w:rsid w:val="00077C69"/>
    <w:rsid w:val="002946E4"/>
    <w:rsid w:val="00310BF6"/>
    <w:rsid w:val="003429CA"/>
    <w:rsid w:val="003E51F4"/>
    <w:rsid w:val="004E3888"/>
    <w:rsid w:val="0069595E"/>
    <w:rsid w:val="00766909"/>
    <w:rsid w:val="008E4F58"/>
    <w:rsid w:val="0094516C"/>
    <w:rsid w:val="00AB1A9C"/>
    <w:rsid w:val="00BB08B2"/>
    <w:rsid w:val="00CC7612"/>
    <w:rsid w:val="00D3071B"/>
    <w:rsid w:val="00D54182"/>
    <w:rsid w:val="00E474C0"/>
    <w:rsid w:val="00EE3BF5"/>
    <w:rsid w:val="00FB4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B4ED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4516C"/>
    <w:rPr>
      <w:color w:themeColor="hyperlink" w:val="0563C1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41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418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7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C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C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C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C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B4ED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4516C"/>
    <w:rPr>
      <w:color w:themeColor="hyperlink" w:val="0563C1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41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418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7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C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C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C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C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St-8/2019</izvorni_sadrzaj>
    <derivirana_varijabla naziv="DomainObject.Predmet.OznakaBroj_1">St-8/2019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DISTRIBUCIJA SLADOLEDA d.o.o. zastupanog po punomoćniku Drago Budić</izvorni_sadrzaj>
    <derivirana_varijabla naziv="DomainObject.Predmet.ProtustrankaFormated_1">  DISTRIBUCIJA SLADOLEDA d.o.o. zastupanog po punomoćniku Drago Budić</derivirana_varijabla>
  </DomainObject.Predmet.ProtustrankaFormated>
  <DomainObject.Predmet.ProtustrankaFormatedOIB>
    <izvorni_sadrzaj>  DISTRIBUCIJA SLADOLEDA d.o.o., OIB 17301777030 zastupanog po punomoćniku Drago Budić</izvorni_sadrzaj>
    <derivirana_varijabla naziv="DomainObject.Predmet.ProtustrankaFormatedOIB_1">  DISTRIBUCIJA SLADOLEDA d.o.o., OIB 17301777030 zastupanog po punomoćniku Drago Budić</derivirana_varijabla>
  </DomainObject.Predmet.ProtustrankaFormatedOIB>
  <DomainObject.Predmet.ProtustrankaFormatedWithAdress>
    <izvorni_sadrzaj> DISTRIBUCIJA SLADOLEDA d.o.o., Poljanički prilaz 4, 10000 Zagreb zastupanog po punomoćniku Drago Budić</izvorni_sadrzaj>
    <derivirana_varijabla naziv="DomainObject.Predmet.ProtustrankaFormatedWithAdress_1"> DISTRIBUCIJA SLADOLEDA d.o.o., Poljanički prilaz 4, 10000 Zagreb zastupanog po punomoćniku Drago Budić</derivirana_varijabla>
  </DomainObject.Predmet.ProtustrankaFormatedWithAdress>
  <DomainObject.Predmet.ProtustrankaFormatedWithAdressOIB>
    <izvorni_sadrzaj> DISTRIBUCIJA SLADOLEDA d.o.o., OIB 17301777030, Poljanički prilaz 4, 10000 Zagreb zastupanog po punomoćniku Drago Budić</izvorni_sadrzaj>
    <derivirana_varijabla naziv="DomainObject.Predmet.ProtustrankaFormatedWithAdressOIB_1"> DISTRIBUCIJA SLADOLEDA d.o.o., OIB 17301777030, Poljanički prilaz 4, 10000 Zagreb zastupanog po punomoćniku Drago Budić</derivirana_varijabla>
  </DomainObject.Predmet.ProtustrankaFormatedWithAdressOIB>
  <DomainObject.Predmet.ProtustrankaWithAdress>
    <izvorni_sadrzaj>DISTRIBUCIJA SLADOLEDA d.o.o. Poljanički prilaz 4, 10000 Zagreb</izvorni_sadrzaj>
    <derivirana_varijabla naziv="DomainObject.Predmet.ProtustrankaWithAdress_1">DISTRIBUCIJA SLADOLEDA d.o.o. Poljanički prilaz 4, 10000 Zagreb</derivirana_varijabla>
  </DomainObject.Predmet.ProtustrankaWithAdress>
  <DomainObject.Predmet.ProtustrankaWithAdressOIB>
    <izvorni_sadrzaj>DISTRIBUCIJA SLADOLEDA d.o.o., OIB 17301777030, Poljanički prilaz 4, 10000 Zagreb</izvorni_sadrzaj>
    <derivirana_varijabla naziv="DomainObject.Predmet.ProtustrankaWithAdressOIB_1">DISTRIBUCIJA SLADOLEDA d.o.o., OIB 17301777030, Poljanički prilaz 4, 10000 Zagreb</derivirana_varijabla>
  </DomainObject.Predmet.ProtustrankaWithAdressOIB>
  <DomainObject.Predmet.ProtustrankaNazivFormated>
    <izvorni_sadrzaj>DISTRIBUCIJA SLADOLEDA d.o.o.</izvorni_sadrzaj>
    <derivirana_varijabla naziv="DomainObject.Predmet.ProtustrankaNazivFormated_1">DISTRIBUCIJA SLADOLEDA d.o.o.</derivirana_varijabla>
  </DomainObject.Predmet.ProtustrankaNazivFormated>
  <DomainObject.Predmet.ProtustrankaNazivFormatedOIB>
    <izvorni_sadrzaj>DISTRIBUCIJA SLADOLEDA d.o.o., OIB 17301777030</izvorni_sadrzaj>
    <derivirana_varijabla naziv="DomainObject.Predmet.ProtustrankaNazivFormatedOIB_1">DISTRIBUCIJA SLADOLEDA d.o.o., OIB 17301777030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DISTRIBUCIJA SLADOLEDA d.o.o.; PUT U SVIJET društvo s ograničenom odgovornošću za trgovinu i usluge</izvorni_sadrzaj>
    <derivirana_varijabla naziv="DomainObject.Predmet.StrankaFormated_1">  DISTRIBUCIJA SLADOLEDA d.o.o.; PUT U SVIJET društvo s ograničenom odgovornošću za trgovinu i usluge</derivirana_varijabla>
  </DomainObject.Predmet.StrankaFormated>
  <DomainObject.Predmet.StrankaFormatedOIB>
    <izvorni_sadrzaj>  DISTRIBUCIJA SLADOLEDA d.o.o., OIB 17301777030; PUT U SVIJET društvo s ograničenom odgovornošću za trgovinu i usluge, OIB 45897988905</izvorni_sadrzaj>
    <derivirana_varijabla naziv="DomainObject.Predmet.StrankaFormatedOIB_1">  DISTRIBUCIJA SLADOLEDA d.o.o., OIB 17301777030; PUT U SVIJET društvo s ograničenom odgovornošću za trgovinu i usluge, OIB 45897988905</derivirana_varijabla>
  </DomainObject.Predmet.StrankaFormatedOIB>
  <DomainObject.Predmet.StrankaFormatedWithAdress>
    <izvorni_sadrzaj> DISTRIBUCIJA SLADOLEDA d.o.o., Poljanički prilaz 4, 10000 Zagreb; PUT U SVIJET društvo s ograničenom odgovornošću za trgovinu i usluge, Poljanički prilaz 4, 10000 Zagreb</izvorni_sadrzaj>
    <derivirana_varijabla naziv="DomainObject.Predmet.StrankaFormatedWithAdress_1"> DISTRIBUCIJA SLADOLEDA d.o.o., Poljanički prilaz 4, 10000 Zagreb; PUT U SVIJET društvo s ograničenom odgovornošću za trgovinu i usluge, Poljanički prilaz 4, 10000 Zagreb</derivirana_varijabla>
  </DomainObject.Predmet.StrankaFormatedWithAdress>
  <DomainObject.Predmet.StrankaFormatedWithAdressOIB>
    <izvorni_sadrzaj> DISTRIBUCIJA SLADOLEDA d.o.o., OIB 17301777030, Poljanički prilaz 4, 10000 Zagreb; PUT U SVIJET društvo s ograničenom odgovornošću za trgovinu i usluge, OIB 45897988905, Poljanički prilaz 4, 10000 Zagreb</izvorni_sadrzaj>
    <derivirana_varijabla naziv="DomainObject.Predmet.StrankaFormatedWithAdressOIB_1"> DISTRIBUCIJA SLADOLEDA d.o.o., OIB 17301777030, Poljanički prilaz 4, 10000 Zagreb; PUT U SVIJET društvo s ograničenom odgovornošću za trgovinu i usluge, OIB 45897988905, Poljanički prilaz 4, 10000 Zagreb</derivirana_varijabla>
  </DomainObject.Predmet.StrankaFormatedWithAdressOIB>
  <DomainObject.Predmet.StrankaWithAdress>
    <izvorni_sadrzaj>DISTRIBUCIJA SLADOLEDA d.o.o. Poljanički prilaz 4,10000 Zagreb,PUT U SVIJET društvo s ograničenom odgovornošću za trgovinu i usluge Poljanički prilaz 4,10000 Zagreb</izvorni_sadrzaj>
    <derivirana_varijabla naziv="DomainObject.Predmet.StrankaWithAdress_1">DISTRIBUCIJA SLADOLEDA d.o.o. Poljanički prilaz 4,10000 Zagreb,PUT U SVIJET društvo s ograničenom odgovornošću za trgovinu i usluge Poljanički prilaz 4,10000 Zagreb</derivirana_varijabla>
  </DomainObject.Predmet.StrankaWithAdress>
  <DomainObject.Predmet.StrankaWithAdressOIB>
    <izvorni_sadrzaj>DISTRIBUCIJA SLADOLEDA d.o.o., OIB 17301777030, Poljanički prilaz 4,10000 Zagreb,PUT U SVIJET društvo s ograničenom odgovornošću za trgovinu i usluge, OIB 45897988905, Poljanički prilaz 4,10000 Zagreb</izvorni_sadrzaj>
    <derivirana_varijabla naziv="DomainObject.Predmet.StrankaWithAdressOIB_1">DISTRIBUCIJA SLADOLEDA d.o.o., OIB 17301777030, Poljanički prilaz 4,10000 Zagreb,PUT U SVIJET društvo s ograničenom odgovornošću za trgovinu i usluge, OIB 45897988905, Poljanički prilaz 4,10000 Zagreb</derivirana_varijabla>
  </DomainObject.Predmet.StrankaWithAdressOIB>
  <DomainObject.Predmet.StrankaNazivFormated>
    <izvorni_sadrzaj>DISTRIBUCIJA SLADOLEDA d.o.o.,PUT U SVIJET društvo s ograničenom odgovornošću za trgovinu i usluge</izvorni_sadrzaj>
    <derivirana_varijabla naziv="DomainObject.Predmet.StrankaNazivFormated_1">DISTRIBUCIJA SLADOLEDA d.o.o.,PUT U SVIJET društvo s ograničenom odgovornošću za trgovinu i usluge</derivirana_varijabla>
  </DomainObject.Predmet.StrankaNazivFormated>
  <DomainObject.Predmet.StrankaNazivFormatedOIB>
    <izvorni_sadrzaj>DISTRIBUCIJA SLADOLEDA d.o.o., OIB 17301777030,PUT U SVIJET društvo s ograničenom odgovornošću za trgovinu i usluge, OIB 45897988905</izvorni_sadrzaj>
    <derivirana_varijabla naziv="DomainObject.Predmet.StrankaNazivFormatedOIB_1">DISTRIBUCIJA SLADOLEDA d.o.o., OIB 17301777030,PUT U SVIJET društvo s ograničenom odgovornošću za trgovinu i usluge, OIB 45897988905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DISTRIBUCIJA SLADOLEDA d.o.o.</item>
      <item>PUT U SVIJET društvo s ograničenom odgovornošću za trgovinu i usluge</item>
    </izvorni_sadrzaj>
    <derivirana_varijabla naziv="DomainObject.Predmet.StrankaListFormated_1">
      <item>DISTRIBUCIJA SLADOLEDA d.o.o.</item>
      <item>PUT U SVIJET društvo s ograničenom odgovornošću za trgovinu i usluge</item>
    </derivirana_varijabla>
  </DomainObject.Predmet.StrankaListFormated>
  <DomainObject.Predmet.StrankaListFormatedOIB>
    <izvorni_sadrzaj>
      <item>DISTRIBUCIJA SLADOLEDA d.o.o., OIB 17301777030</item>
      <item>PUT U SVIJET društvo s ograničenom odgovornošću za trgovinu i usluge, OIB 45897988905</item>
    </izvorni_sadrzaj>
    <derivirana_varijabla naziv="DomainObject.Predmet.StrankaListFormatedOIB_1">
      <item>DISTRIBUCIJA SLADOLEDA d.o.o., OIB 17301777030</item>
      <item>PUT U SVIJET društvo s ograničenom odgovornošću za trgovinu i usluge, OIB 45897988905</item>
    </derivirana_varijabla>
  </DomainObject.Predmet.StrankaListFormatedOIB>
  <DomainObject.Predmet.StrankaListFormatedWithAdress>
    <izvorni_sadrzaj>
      <item>DISTRIBUCIJA SLADOLEDA d.o.o., Poljanički prilaz 4, 10000 Zagreb</item>
      <item>PUT U SVIJET društvo s ograničenom odgovornošću za trgovinu i usluge, Poljanički prilaz 4, 10000 Zagreb</item>
    </izvorni_sadrzaj>
    <derivirana_varijabla naziv="DomainObject.Predmet.StrankaListFormatedWithAdress_1">
      <item>DISTRIBUCIJA SLADOLEDA d.o.o., Poljanički prilaz 4, 10000 Zagreb</item>
      <item>PUT U SVIJET društvo s ograničenom odgovornošću za trgovinu i usluge, Poljanički prilaz 4, 10000 Zagreb</item>
    </derivirana_varijabla>
  </DomainObject.Predmet.StrankaListFormatedWithAdress>
  <DomainObject.Predmet.StrankaListFormatedWithAdressOIB>
    <izvorni_sadrzaj>
      <item>DISTRIBUCIJA SLADOLEDA d.o.o., OIB 17301777030, Poljanički prilaz 4, 10000 Zagreb</item>
      <item>PUT U SVIJET društvo s ograničenom odgovornošću za trgovinu i usluge, OIB 45897988905, Poljanički prilaz 4, 10000 Zagreb</item>
    </izvorni_sadrzaj>
    <derivirana_varijabla naziv="DomainObject.Predmet.StrankaListFormatedWithAdressOIB_1">
      <item>DISTRIBUCIJA SLADOLEDA d.o.o., OIB 17301777030, Poljanički prilaz 4, 10000 Zagreb</item>
      <item>PUT U SVIJET društvo s ograničenom odgovornošću za trgovinu i usluge, OIB 45897988905, Poljanički prilaz 4, 10000 Zagreb</item>
    </derivirana_varijabla>
  </DomainObject.Predmet.StrankaListFormatedWithAdressOIB>
  <DomainObject.Predmet.StrankaListNazivFormated>
    <izvorni_sadrzaj>
      <item>DISTRIBUCIJA SLADOLEDA d.o.o.</item>
      <item>PUT U SVIJET društvo s ograničenom odgovornošću za trgovinu i usluge</item>
    </izvorni_sadrzaj>
    <derivirana_varijabla naziv="DomainObject.Predmet.StrankaListNazivFormated_1">
      <item>DISTRIBUCIJA SLADOLEDA d.o.o.</item>
      <item>PUT U SVIJET društvo s ograničenom odgovornošću za trgovinu i usluge</item>
    </derivirana_varijabla>
  </DomainObject.Predmet.StrankaListNazivFormated>
  <DomainObject.Predmet.StrankaListNazivFormatedOIB>
    <izvorni_sadrzaj>
      <item>DISTRIBUCIJA SLADOLEDA d.o.o., OIB 17301777030</item>
      <item>PUT U SVIJET društvo s ograničenom odgovornošću za trgovinu i usluge, OIB 45897988905</item>
    </izvorni_sadrzaj>
    <derivirana_varijabla naziv="DomainObject.Predmet.StrankaListNazivFormatedOIB_1">
      <item>DISTRIBUCIJA SLADOLEDA d.o.o., OIB 17301777030</item>
      <item>PUT U SVIJET društvo s ograničenom odgovornošću za trgovinu i usluge, OIB 45897988905</item>
    </derivirana_varijabla>
  </DomainObject.Predmet.StrankaListNazivFormatedOIB>
  <DomainObject.Predmet.ProtuStrankaListFormated>
    <izvorni_sadrzaj>
      <item>DISTRIBUCIJA SLADOLEDA d.o.o. zastupanog po punomoćniku Drago Budić</item>
    </izvorni_sadrzaj>
    <derivirana_varijabla naziv="DomainObject.Predmet.ProtuStrankaListFormated_1">
      <item>DISTRIBUCIJA SLADOLEDA d.o.o. zastupanog po punomoćniku Drago Budić</item>
    </derivirana_varijabla>
  </DomainObject.Predmet.ProtuStrankaListFormated>
  <DomainObject.Predmet.ProtuStrankaListFormatedOIB>
    <izvorni_sadrzaj>
      <item>DISTRIBUCIJA SLADOLEDA d.o.o., OIB 17301777030 zastupanog po punomoćniku Drago Budić</item>
    </izvorni_sadrzaj>
    <derivirana_varijabla naziv="DomainObject.Predmet.ProtuStrankaListFormatedOIB_1">
      <item>DISTRIBUCIJA SLADOLEDA d.o.o., OIB 17301777030 zastupanog po punomoćniku Drago Budić</item>
    </derivirana_varijabla>
  </DomainObject.Predmet.ProtuStrankaListFormatedOIB>
  <DomainObject.Predmet.ProtuStrankaListFormatedWithAdress>
    <izvorni_sadrzaj>
      <item>DISTRIBUCIJA SLADOLEDA d.o.o., Poljanički prilaz 4, 10000 Zagreb zastupanog po punomoćniku Drago Budić</item>
    </izvorni_sadrzaj>
    <derivirana_varijabla naziv="DomainObject.Predmet.ProtuStrankaListFormatedWithAdress_1">
      <item>DISTRIBUCIJA SLADOLEDA d.o.o., Poljanički prilaz 4, 10000 Zagreb zastupanog po punomoćniku Drago Budić</item>
    </derivirana_varijabla>
  </DomainObject.Predmet.ProtuStrankaListFormatedWithAdress>
  <DomainObject.Predmet.ProtuStrankaListFormatedWithAdressOIB>
    <izvorni_sadrzaj>
      <item>DISTRIBUCIJA SLADOLEDA d.o.o., OIB 17301777030, Poljanički prilaz 4, 10000 Zagreb zastupanog po punomoćniku Drago Budić</item>
    </izvorni_sadrzaj>
    <derivirana_varijabla naziv="DomainObject.Predmet.ProtuStrankaListFormatedWithAdressOIB_1">
      <item>DISTRIBUCIJA SLADOLEDA d.o.o., OIB 17301777030, Poljanički prilaz 4, 10000 Zagreb zastupanog po punomoćniku Drago Budić</item>
    </derivirana_varijabla>
  </DomainObject.Predmet.ProtuStrankaListFormatedWithAdressOIB>
  <DomainObject.Predmet.ProtuStrankaListNazivFormated>
    <izvorni_sadrzaj>
      <item>DISTRIBUCIJA SLADOLEDA d.o.o.</item>
    </izvorni_sadrzaj>
    <derivirana_varijabla naziv="DomainObject.Predmet.ProtuStrankaListNazivFormated_1">
      <item>DISTRIBUCIJA SLADOLEDA d.o.o.</item>
    </derivirana_varijabla>
  </DomainObject.Predmet.ProtuStrankaListNazivFormated>
  <DomainObject.Predmet.ProtuStrankaListNazivFormatedOIB>
    <izvorni_sadrzaj>
      <item>DISTRIBUCIJA SLADOLEDA d.o.o., OIB 17301777030</item>
    </izvorni_sadrzaj>
    <derivirana_varijabla naziv="DomainObject.Predmet.ProtuStrankaListNazivFormatedOIB_1">
      <item>DISTRIBUCIJA SLADOLEDA d.o.o., OIB 17301777030</item>
    </derivirana_varijabla>
  </DomainObject.Predmet.ProtuStrankaListNazivFormatedOIB>
  <DomainObject.Predmet.OstaliListFormated>
    <izvorni_sadrzaj>
      <item>Drago Budić punomoćnik sudionika u postupku DISTRIBUCIJA SLADOLEDA d.o.o.</item>
    </izvorni_sadrzaj>
    <derivirana_varijabla naziv="DomainObject.Predmet.OstaliListFormated_1">
      <item>Drago Budić punomoćnik sudionika u postupku DISTRIBUCIJA SLADOLEDA d.o.o.</item>
    </derivirana_varijabla>
  </DomainObject.Predmet.OstaliListFormated>
  <DomainObject.Predmet.OstaliListFormatedOIB>
    <izvorni_sadrzaj>
      <item>Drago Budić, OIB 26849777751 punomoćnik sudionika u postupku DISTRIBUCIJA SLADOLEDA d.o.o.</item>
    </izvorni_sadrzaj>
    <derivirana_varijabla naziv="DomainObject.Predmet.OstaliListFormatedOIB_1">
      <item>Drago Budić, OIB 26849777751 punomoćnik sudionika u postupku DISTRIBUCIJA SLADOLEDA d.o.o.</item>
    </derivirana_varijabla>
  </DomainObject.Predmet.OstaliListFormatedOIB>
  <DomainObject.Predmet.OstaliListFormatedWithAdress>
    <izvorni_sadrzaj>
      <item>Drago Budić, Franje Miličevića 10, 10000 Zagreb punomoćnik sudionika u postupku DISTRIBUCIJA SLADOLEDA d.o.o.</item>
    </izvorni_sadrzaj>
    <derivirana_varijabla naziv="DomainObject.Predmet.OstaliListFormatedWithAdress_1">
      <item>Drago Budić, Franje Miličevića 10, 10000 Zagreb punomoćnik sudionika u postupku DISTRIBUCIJA SLADOLEDA d.o.o.</item>
    </derivirana_varijabla>
  </DomainObject.Predmet.OstaliListFormatedWithAdress>
  <DomainObject.Predmet.OstaliListFormatedWithAdressOIB>
    <izvorni_sadrzaj>
      <item>Drago Budić, OIB 26849777751, Franje Miličevića 10, 10000 Zagreb punomoćnik sudionika u postupku DISTRIBUCIJA SLADOLEDA d.o.o.</item>
    </izvorni_sadrzaj>
    <derivirana_varijabla naziv="DomainObject.Predmet.OstaliListFormatedWithAdressOIB_1">
      <item>Drago Budić, OIB 26849777751, Franje Miličevića 10, 10000 Zagreb punomoćnik sudionika u postupku DISTRIBUCIJA SLADOLEDA d.o.o.</item>
    </derivirana_varijabla>
  </DomainObject.Predmet.OstaliListFormatedWithAdressOIB>
  <DomainObject.Predmet.OstaliListNazivFormated>
    <izvorni_sadrzaj>
      <item>Drago Budić</item>
    </izvorni_sadrzaj>
    <derivirana_varijabla naziv="DomainObject.Predmet.OstaliListNazivFormated_1">
      <item>Drago Budić</item>
    </derivirana_varijabla>
  </DomainObject.Predmet.OstaliListNazivFormated>
  <DomainObject.Predmet.OstaliListNazivFormatedOIB>
    <izvorni_sadrzaj>
      <item>Drago Budić, OIB 26849777751</item>
    </izvorni_sadrzaj>
    <derivirana_varijabla naziv="DomainObject.Predmet.OstaliListNazivFormatedOIB_1">
      <item>Drago Budić, OIB 26849777751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DISTRIBUCIJA SLADOLEDA d.o.o. i dr.</izvorni_sadrzaj>
    <derivirana_varijabla naziv="DomainObject.Predmet.StrankaIDrugi_1">DISTRIBUCIJA SLADOLEDA d.o.o. i dr.</derivirana_varijabla>
  </DomainObject.Predmet.StrankaIDrugi>
  <DomainObject.Predmet.ProtustrankaIDrugi>
    <izvorni_sadrzaj>DISTRIBUCIJA SLADOLEDA d.o.o.</izvorni_sadrzaj>
    <derivirana_varijabla naziv="DomainObject.Predmet.ProtustrankaIDrugi_1">DISTRIBUCIJA SLADOLEDA d.o.o.</derivirana_varijabla>
  </DomainObject.Predmet.ProtustrankaIDrugi>
  <DomainObject.Predmet.StrankaIDrugiAdressOIB>
    <izvorni_sadrzaj>DISTRIBUCIJA SLADOLEDA d.o.o., OIB 17301777030, Poljanički prilaz 4, 10000 Zagreb i dr.</izvorni_sadrzaj>
    <derivirana_varijabla naziv="DomainObject.Predmet.StrankaIDrugiAdressOIB_1">DISTRIBUCIJA SLADOLEDA d.o.o., OIB 17301777030, Poljanički prilaz 4, 10000 Zagreb i dr.</derivirana_varijabla>
  </DomainObject.Predmet.StrankaIDrugiAdressOIB>
  <DomainObject.Predmet.ProtustrankaIDrugiAdressOIB>
    <izvorni_sadrzaj>DISTRIBUCIJA SLADOLEDA d.o.o., OIB 17301777030, Poljanički prilaz 4, 10000 Zagreb</izvorni_sadrzaj>
    <derivirana_varijabla naziv="DomainObject.Predmet.ProtustrankaIDrugiAdressOIB_1">DISTRIBUCIJA SLADOLEDA d.o.o., OIB 17301777030, Poljanički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DISTRIBUCIJA SLADOLEDA d.o.o.</item>
      <item>DISTRIBUCIJA SLADOLEDA d.o.o.</item>
      <item>PUT U SVIJET društvo s ograničenom odgovornošću za trgovinu i usluge</item>
      <item>Drago Budić</item>
    </izvorni_sadrzaj>
    <derivirana_varijabla naziv="DomainObject.Predmet.SudioniciListNaziv_1">
      <item>DISTRIBUCIJA SLADOLEDA d.o.o.</item>
      <item>DISTRIBUCIJA SLADOLEDA d.o.o.</item>
      <item>PUT U SVIJET društvo s ograničenom odgovornošću za trgovinu i usluge</item>
      <item>Drago Budić</item>
    </derivirana_varijabla>
  </DomainObject.Predmet.SudioniciListNaziv>
  <DomainObject.Predmet.SudioniciListAdressOIB>
    <izvorni_sadrzaj>
      <item>DISTRIBUCIJA SLADOLEDA d.o.o., OIB 17301777030, Poljanički prilaz 4,10000 Zagreb</item>
      <item>DISTRIBUCIJA SLADOLEDA d.o.o., OIB 17301777030, Poljanički prilaz 4,10000 Zagreb</item>
      <item>PUT U SVIJET društvo s ograničenom odgovornošću za trgovinu i usluge, OIB 45897988905, Poljanički prilaz 4,10000 Zagreb</item>
      <item>Drago Budić, OIB 26849777751, Franje Miličevića 10,10000 Zagreb</item>
    </izvorni_sadrzaj>
    <derivirana_varijabla naziv="DomainObject.Predmet.SudioniciListAdressOIB_1">
      <item>DISTRIBUCIJA SLADOLEDA d.o.o., OIB 17301777030, Poljanički prilaz 4,10000 Zagreb</item>
      <item>DISTRIBUCIJA SLADOLEDA d.o.o., OIB 17301777030, Poljanički prilaz 4,10000 Zagreb</item>
      <item>PUT U SVIJET društvo s ograničenom odgovornošću za trgovinu i usluge, OIB 45897988905, Poljanički prilaz 4,10000 Zagreb</item>
      <item>Drago Budić, OIB 26849777751, Franje Miličevića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17301777030</item>
      <item>, OIB 17301777030</item>
      <item>, OIB 45897988905</item>
      <item>, OIB 26849777751</item>
    </izvorni_sadrzaj>
    <derivirana_varijabla naziv="DomainObject.Predmet.SudioniciListNazivOIB_1">
      <item>, OIB 17301777030</item>
      <item>, OIB 17301777030</item>
      <item>, OIB 45897988905</item>
      <item>, OIB 26849777751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St-8/2019-4</izvorni_sadrzaj>
    <derivirana_varijabla naziv="DomainObject.PredzadnjaOdlukaIzPredmeta.Oznaka_1">St-8/2019-4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247</properties:Words>
  <properties:Characters>1228</properties:Characters>
  <properties:Lines>45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2019-05-02T06:52:00Z</dcterms:created>
  <dc:creator>Danijela Uzelac</dc:creator>
  <dc:description/>
  <cp:keywords/>
  <cp:lastModifiedBy>Katarina Franjić</cp:lastModifiedBy>
  <cp:lastPrinted>2019-05-02T07:14:00Z</cp:lastPrinted>
  <dcterms:modified xmlns:xsi="http://www.w3.org/2001/XMLSchema-instance" xsi:type="dcterms:W3CDTF">2019-05-02T07:16:00Z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(st-8-19 zaključak odgoda ročišta FINA ije dostavila dokumentaciju.docx)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