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65b" w14:paraId="512b65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D12E2">
        <w:rPr>
          <w:rFonts w:cstheme="majorBidi" w:hAnsiTheme="majorBidi" w:asciiTheme="majorBidi"/>
          <w:szCs w:val="24"/>
          <w:lang w:val="hr-HR"/>
        </w:rPr>
        <w:t>7153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6D12E2">
        <w:rPr>
          <w:rFonts w:cstheme="majorBidi" w:hAnsiTheme="majorBidi" w:asciiTheme="majorBidi"/>
          <w:szCs w:val="24"/>
          <w:lang w:val="hr-HR"/>
        </w:rPr>
        <w:t xml:space="preserve"> </w:t>
      </w:r>
      <w:r w:rsidR="006D12E2" w:rsidRPr="006D12E2">
        <w:rPr>
          <w:rFonts w:cstheme="majorBidi" w:hAnsiTheme="majorBidi" w:asciiTheme="majorBidi"/>
          <w:szCs w:val="24"/>
          <w:lang w:val="hr-HR"/>
        </w:rPr>
        <w:t xml:space="preserve">GRADNJA BULJAN j.d.o.o., Ježevo (općina </w:t>
      </w:r>
      <w:proofErr w:type="spellStart"/>
      <w:r w:rsidR="006D12E2" w:rsidRPr="006D12E2">
        <w:rPr>
          <w:rFonts w:cstheme="majorBidi" w:hAnsiTheme="majorBidi" w:asciiTheme="majorBidi"/>
          <w:szCs w:val="24"/>
          <w:lang w:val="hr-HR"/>
        </w:rPr>
        <w:t>Rugvica</w:t>
      </w:r>
      <w:proofErr w:type="spellEnd"/>
      <w:r w:rsidR="006D12E2" w:rsidRPr="006D12E2">
        <w:rPr>
          <w:rFonts w:cstheme="majorBidi" w:hAnsiTheme="majorBidi" w:asciiTheme="majorBidi"/>
          <w:szCs w:val="24"/>
          <w:lang w:val="hr-HR"/>
        </w:rPr>
        <w:t>), Sportska ulica 10, OIB: 35428028896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6D12E2">
        <w:rPr>
          <w:rFonts w:hAnsi="Times New Roman" w:ascii="Times New Roman"/>
        </w:rPr>
        <w:t xml:space="preserve"> </w:t>
      </w:r>
      <w:r w:rsidR="006D12E2" w:rsidRPr="006D12E2">
        <w:rPr>
          <w:rFonts w:hAnsi="Times New Roman" w:ascii="Times New Roman"/>
        </w:rPr>
        <w:t xml:space="preserve">GRADNJA BULJAN j.d.o.o., Ježevo (općina </w:t>
      </w:r>
      <w:proofErr w:type="spellStart"/>
      <w:r w:rsidR="006D12E2" w:rsidRPr="006D12E2">
        <w:rPr>
          <w:rFonts w:hAnsi="Times New Roman" w:ascii="Times New Roman"/>
        </w:rPr>
        <w:t>Rugvica</w:t>
      </w:r>
      <w:proofErr w:type="spellEnd"/>
      <w:r w:rsidR="006D12E2" w:rsidRPr="006D12E2">
        <w:rPr>
          <w:rFonts w:hAnsi="Times New Roman" w:ascii="Times New Roman"/>
        </w:rPr>
        <w:t>), Sportska ulica 10, OIB: 35428028896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EA4AFA">
        <w:rPr>
          <w:rFonts w:cstheme="majorBidi" w:hAnsiTheme="majorBidi" w:asciiTheme="majorBidi"/>
          <w:szCs w:val="24"/>
        </w:rPr>
        <w:t>13,15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6D12E2" w:rsidRPr="006D12E2">
        <w:rPr>
          <w:rFonts w:hAnsi="Times New Roman" w:ascii="Times New Roman"/>
          <w:szCs w:val="24"/>
        </w:rPr>
        <w:t xml:space="preserve">Krešimir Fučkar, Braće Radića 63, </w:t>
      </w:r>
      <w:proofErr w:type="spellStart"/>
      <w:r w:rsidR="006D12E2" w:rsidRPr="006D12E2">
        <w:rPr>
          <w:rFonts w:hAnsi="Times New Roman" w:ascii="Times New Roman"/>
          <w:szCs w:val="24"/>
        </w:rPr>
        <w:t>Sladojevci</w:t>
      </w:r>
      <w:proofErr w:type="spellEnd"/>
      <w:r w:rsidR="006D12E2" w:rsidRPr="006D12E2">
        <w:rPr>
          <w:rFonts w:hAnsi="Times New Roman" w:ascii="Times New Roman"/>
          <w:szCs w:val="24"/>
        </w:rPr>
        <w:t>, OIB: 01195634741.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D12E2" w:rsidRPr="006D12E2">
        <w:rPr>
          <w:rFonts w:cstheme="majorBidi" w:hAnsiTheme="majorBidi" w:asciiTheme="majorBidi"/>
          <w:szCs w:val="24"/>
          <w:lang w:val="hr-HR"/>
        </w:rPr>
        <w:t xml:space="preserve">GRADNJA BULJAN j.d.o.o., Ježevo (općina </w:t>
      </w:r>
      <w:proofErr w:type="spellStart"/>
      <w:r w:rsidR="006D12E2" w:rsidRPr="006D12E2">
        <w:rPr>
          <w:rFonts w:cstheme="majorBidi" w:hAnsiTheme="majorBidi" w:asciiTheme="majorBidi"/>
          <w:szCs w:val="24"/>
          <w:lang w:val="hr-HR"/>
        </w:rPr>
        <w:t>Rugvica</w:t>
      </w:r>
      <w:proofErr w:type="spellEnd"/>
      <w:r w:rsidR="006D12E2" w:rsidRPr="006D12E2">
        <w:rPr>
          <w:rFonts w:cstheme="majorBidi" w:hAnsiTheme="majorBidi" w:asciiTheme="majorBidi"/>
          <w:szCs w:val="24"/>
          <w:lang w:val="hr-HR"/>
        </w:rPr>
        <w:t>), Sportska ulica 10, OIB: 35428028896</w:t>
      </w:r>
      <w:r w:rsidR="006D12E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EA4AFA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A4AFA" w:rsidP="00720C69" w:rsidR="00EA4AF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EA4AFA" w:rsidP="00720C69" w:rsidR="00EA4AF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B3E" w:rsidP="00DB4528" w:rsidR="006F4B3E">
      <w:r>
        <w:separator/>
      </w:r>
    </w:p>
  </w:endnote>
  <w:endnote w:id="0" w:type="continuationSeparator">
    <w:p w:rsidRDefault="006F4B3E" w:rsidP="00DB4528" w:rsidR="006F4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B3E" w:rsidP="00DB4528" w:rsidR="006F4B3E">
      <w:r>
        <w:separator/>
      </w:r>
    </w:p>
  </w:footnote>
  <w:footnote w:id="0" w:type="continuationSeparator">
    <w:p w:rsidRDefault="006F4B3E" w:rsidP="00DB4528" w:rsidR="006F4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6D12E2">
          <w:rPr>
            <w:rFonts w:hAnsi="Times New Roman" w:ascii="Times New Roman"/>
          </w:rPr>
          <w:t>7153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A4AFA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A4AF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A4AF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7153</izvorni_sadrzaj>
    <derivirana_varijabla naziv="DomainObject.Predmet.Broj_1">7153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St-7153/2016</izvorni_sadrzaj>
    <derivirana_varijabla naziv="DomainObject.Predmet.OznakaBroj_1">St-7153/2016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BULJAN jednostavno društvo s ograničenom odgovornošću za graditeljstvo i usluge zastupanog po punomoćniku MATO BULJAN</izvorni_sadrzaj>
    <derivirana_varijabla naziv="DomainObject.Predmet.ProtustrankaFormated_1">  GRADNJA BULJAN jednostavno društvo s ograničenom odgovornošću za graditeljstvo i usluge zastupanog po punomoćniku MATO BULJAN</derivirana_varijabla>
  </DomainObject.Predmet.ProtustrankaFormated>
  <DomainObject.Predmet.ProtustrankaFormatedOIB>
    <izvorni_sadrzaj>  GRADNJA BULJAN jednostavno društvo s ograničenom odgovornošću za graditeljstvo i usluge, OIB 35428028896 zastupanog po punomoćniku MATO BULJAN</izvorni_sadrzaj>
    <derivirana_varijabla naziv="DomainObject.Predmet.ProtustrankaFormatedOIB_1">  GRADNJA BULJAN jednostavno društvo s ograničenom odgovornošću za graditeljstvo i usluge, OIB 35428028896 zastupanog po punomoćniku MATO BULJAN</derivirana_varijabla>
  </DomainObject.Predmet.ProtustrankaFormatedOIB>
  <DomainObject.Predmet.ProtustrankaFormatedWithAdress>
    <izvorni_sadrzaj> GRADNJA BULJAN jednostavno društvo s ograničenom odgovornošću za graditeljstvo i usluge, Sportska ulica 10, 10370 Ježevo zastupanog po punomoćniku MATO BULJAN</izvorni_sadrzaj>
    <derivirana_varijabla naziv="DomainObject.Predmet.ProtustrankaFormatedWithAdress_1"> GRADNJA BULJAN jednostavno društvo s ograničenom odgovornošću za graditeljstvo i usluge, Sportska ulica 10, 10370 Ježevo zastupanog po punomoćniku MATO BULJAN</derivirana_varijabla>
  </DomainObject.Predmet.ProtustrankaFormatedWithAdress>
  <DomainObject.Predmet.ProtustrankaFormatedWithAdressOIB>
    <izvorni_sadrzaj> GRADNJA BULJAN jednostavno društvo s ograničenom odgovornošću za graditeljstvo i usluge, OIB 35428028896, Sportska ulica 10, 10370 Ježevo zastupanog po punomoćniku MATO BULJAN</izvorni_sadrzaj>
    <derivirana_varijabla naziv="DomainObject.Predmet.ProtustrankaFormatedWithAdressOIB_1"> GRADNJA BULJAN jednostavno društvo s ograničenom odgovornošću za graditeljstvo i usluge, OIB 35428028896, Sportska ulica 10, 10370 Ježevo zastupanog po punomoćniku MATO BULJAN</derivirana_varijabla>
  </DomainObject.Predmet.ProtustrankaFormatedWithAdressOIB>
  <DomainObject.Predmet.ProtustrankaWithAdress>
    <izvorni_sadrzaj>GRADNJA BULJAN jednostavno društvo s ograničenom odgovornošću za graditeljstvo i usluge Sportska ulica 10, 10370 Ježevo</izvorni_sadrzaj>
    <derivirana_varijabla naziv="DomainObject.Predmet.ProtustrankaWithAdress_1">GRADNJA BULJAN jednostavno društvo s ograničenom odgovornošću za graditeljstvo i usluge Sportska ulica 10, 10370 Ježevo</derivirana_varijabla>
  </DomainObject.Predmet.ProtustrankaWithAdress>
  <DomainObject.Predmet.ProtustrankaWithAdressOIB>
    <izvorni_sadrzaj>GRADNJA BULJAN jednostavno društvo s ograničenom odgovornošću za graditeljstvo i usluge, OIB 35428028896, Sportska ulica 10, 10370 Ježevo</izvorni_sadrzaj>
    <derivirana_varijabla naziv="DomainObject.Predmet.ProtustrankaWithAdressOIB_1">GRADNJA BULJAN jednostavno društvo s ograničenom odgovornošću za graditeljstvo i usluge, OIB 35428028896, Sportska ulica 10, 10370 Ježevo</derivirana_varijabla>
  </DomainObject.Predmet.ProtustrankaWithAdressOIB>
  <DomainObject.Predmet.ProtustrankaNazivFormated>
    <izvorni_sadrzaj>GRADNJA BULJAN jednostavno društvo s ograničenom odgovornošću za graditeljstvo i usluge</izvorni_sadrzaj>
    <derivirana_varijabla naziv="DomainObject.Predmet.ProtustrankaNazivFormated_1">GRADNJA BULJAN jednostavno društvo s ograničenom odgovornošću za graditeljstvo i usluge</derivirana_varijabla>
  </DomainObject.Predmet.ProtustrankaNazivFormated>
  <DomainObject.Predmet.ProtustrankaNazivFormatedOIB>
    <izvorni_sadrzaj>GRADNJA BULJAN jednostavno društvo s ograničenom odgovornošću za graditeljstvo i usluge, OIB 35428028896</izvorni_sadrzaj>
    <derivirana_varijabla naziv="DomainObject.Predmet.ProtustrankaNazivFormatedOIB_1">GRADNJA BULJAN jednostavno društvo s ograničenom odgovornošću za graditeljstvo i usluge, OIB 35428028896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BULJAN jednostavno društvo s ograničenom odgovornošću za graditeljstvo i usluge zastupanog po punomoćniku MATO BULJAN</item>
    </izvorni_sadrzaj>
    <derivirana_varijabla naziv="DomainObject.Predmet.ProtuStrankaListFormated_1">
      <item>GRADNJA BULJAN jednostavno društvo s ograničenom odgovornošću za graditeljstvo i usluge zastupanog po punomoćniku MATO BULJAN</item>
    </derivirana_varijabla>
  </DomainObject.Predmet.ProtuStrankaListFormated>
  <DomainObject.Predmet.ProtuStrankaListFormatedOIB>
    <izvorni_sadrzaj>
      <item>GRADNJA BULJAN jednostavno društvo s ograničenom odgovornošću za graditeljstvo i usluge, OIB 35428028896 zastupanog po punomoćniku MATO BULJAN</item>
    </izvorni_sadrzaj>
    <derivirana_varijabla naziv="DomainObject.Predmet.ProtuStrankaListFormatedOIB_1">
      <item>GRADNJA BULJAN jednostavno društvo s ograničenom odgovornošću za graditeljstvo i usluge, OIB 35428028896 zastupanog po punomoćniku MATO BULJAN</item>
    </derivirana_varijabla>
  </DomainObject.Predmet.ProtuStrankaListFormatedOIB>
  <DomainObject.Predmet.ProtuStrankaListFormatedWithAdress>
    <izvorni_sadrzaj>
      <item>GRADNJA BULJAN jednostavno društvo s ograničenom odgovornošću za graditeljstvo i usluge, Sportska ulica 10, 10370 Ježevo zastupanog po punomoćniku MATO BULJAN</item>
    </izvorni_sadrzaj>
    <derivirana_varijabla naziv="DomainObject.Predmet.ProtuStrankaListFormatedWithAdress_1">
      <item>GRADNJA BULJAN jednostavno društvo s ograničenom odgovornošću za graditeljstvo i usluge, Sportska ulica 10, 10370 Ježevo zastupanog po punomoćniku MATO BULJAN</item>
    </derivirana_varijabla>
  </DomainObject.Predmet.ProtuStrankaListFormatedWithAdress>
  <DomainObject.Predmet.ProtuStrankaListFormatedWithAdressOIB>
    <izvorni_sadrzaj>
      <item>GRADNJA BULJAN jednostavno društvo s ograničenom odgovornošću za graditeljstvo i usluge, OIB 35428028896, Sportska ulica 10, 10370 Ježevo zastupanog po punomoćniku MATO BULJAN</item>
    </izvorni_sadrzaj>
    <derivirana_varijabla naziv="DomainObject.Predmet.ProtuStrankaListFormatedWithAdressOIB_1">
      <item>GRADNJA BULJAN jednostavno društvo s ograničenom odgovornošću za graditeljstvo i usluge, OIB 35428028896, Sportska ulica 10, 10370 Ježevo zastupanog po punomoćniku MATO BULJAN</item>
    </derivirana_varijabla>
  </DomainObject.Predmet.ProtuStrankaListFormatedWithAdressOIB>
  <DomainObject.Predmet.ProtuStrankaListNazivFormated>
    <izvorni_sadrzaj>
      <item>GRADNJA BULJAN jednostavno društvo s ograničenom odgovornošću za graditeljstvo i usluge</item>
    </izvorni_sadrzaj>
    <derivirana_varijabla naziv="DomainObject.Predmet.ProtuStrankaListNazivFormated_1">
      <item>GRADNJA BULJAN jednostavno društvo s ograničenom odgovornošću za graditeljstvo i usluge</item>
    </derivirana_varijabla>
  </DomainObject.Predmet.ProtuStrankaListNazivFormated>
  <DomainObject.Predmet.ProtuStrankaListNazivFormatedOIB>
    <izvorni_sadrzaj>
      <item>GRADNJA BULJAN jednostavno društvo s ograničenom odgovornošću za graditeljstvo i usluge, OIB 35428028896</item>
    </izvorni_sadrzaj>
    <derivirana_varijabla naziv="DomainObject.Predmet.ProtuStrankaListNazivFormatedOIB_1">
      <item>GRADNJA BULJAN jednostavno društvo s ograničenom odgovornošću za graditeljstvo i usluge, OIB 35428028896</item>
    </derivirana_varijabla>
  </DomainObject.Predmet.ProtuStrankaListNazivFormatedOIB>
  <DomainObject.Predmet.OstaliListFormated>
    <izvorni_sadrzaj>
      <item>MATO BULJAN punomoćnik sudionika u postupku GRADNJA BULJAN jednostavno društvo s ograničenom odgovornošću za graditeljstvo i usluge</item>
    </izvorni_sadrzaj>
    <derivirana_varijabla naziv="DomainObject.Predmet.OstaliListFormated_1">
      <item>MATO BULJAN punomoćnik sudionika u postupku GRADNJA BULJAN jednostavno društvo s ograničenom odgovornošću za graditeljstvo i usluge</item>
    </derivirana_varijabla>
  </DomainObject.Predmet.OstaliListFormated>
  <DomainObject.Predmet.OstaliListFormatedOIB>
    <izvorni_sadrzaj>
      <item>MATO BULJAN, OIB 13168358348 punomoćnik sudionika u postupku GRADNJA BULJAN jednostavno društvo s ograničenom odgovornošću za graditeljstvo i usluge</item>
    </izvorni_sadrzaj>
    <derivirana_varijabla naziv="DomainObject.Predmet.OstaliListFormatedOIB_1">
      <item>MATO BULJAN, OIB 13168358348 punomoćnik sudionika u postupku GRADNJA BULJAN jednostavno društvo s ograničenom odgovornošću za graditeljstvo i usluge</item>
    </derivirana_varijabla>
  </DomainObject.Predmet.OstaliListFormatedOIB>
  <DomainObject.Predmet.OstaliListFormatedWithAdress>
    <izvorni_sadrzaj>
      <item>MATO BULJAN, SPORTSKA ULICA 10, 10370 Ježevo punomoćnik sudionika u postupku GRADNJA BULJAN jednostavno društvo s ograničenom odgovornošću za graditeljstvo i usluge</item>
    </izvorni_sadrzaj>
    <derivirana_varijabla naziv="DomainObject.Predmet.OstaliListFormatedWithAdress_1">
      <item>MATO BULJAN, SPORTSKA ULICA 10, 10370 Ježevo punomoćnik sudionika u postupku GRADNJA BULJAN jednostavno društvo s ograničenom odgovornošću za graditeljstvo i usluge</item>
    </derivirana_varijabla>
  </DomainObject.Predmet.OstaliListFormatedWithAdress>
  <DomainObject.Predmet.OstaliListFormatedWithAdressOIB>
    <izvorni_sadrzaj>
      <item>MATO BULJAN, OIB 13168358348, SPORTSKA ULICA 10, 10370 Ježevo punomoćnik sudionika u postupku GRADNJA BULJAN jednostavno društvo s ograničenom odgovornošću za graditeljstvo i usluge</item>
    </izvorni_sadrzaj>
    <derivirana_varijabla naziv="DomainObject.Predmet.OstaliListFormatedWithAdressOIB_1">
      <item>MATO BULJAN, OIB 13168358348, SPORTSKA ULICA 10, 10370 Ježevo punomoćnik sudionika u postupku GRADNJA BULJAN jednostavno društvo s ograničenom odgovornošću za graditeljstvo i usluge</item>
    </derivirana_varijabla>
  </DomainObject.Predmet.OstaliListFormatedWithAdressOIB>
  <DomainObject.Predmet.OstaliListNazivFormated>
    <izvorni_sadrzaj>
      <item>MATO BULJAN</item>
    </izvorni_sadrzaj>
    <derivirana_varijabla naziv="DomainObject.Predmet.OstaliListNazivFormated_1">
      <item>MATO BULJAN</item>
    </derivirana_varijabla>
  </DomainObject.Predmet.OstaliListNazivFormated>
  <DomainObject.Predmet.OstaliListNazivFormatedOIB>
    <izvorni_sadrzaj>
      <item>MATO BULJAN, OIB 13168358348</item>
    </izvorni_sadrzaj>
    <derivirana_varijabla naziv="DomainObject.Predmet.OstaliListNazivFormatedOIB_1">
      <item>MATO BULJAN, OIB 13168358348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BULJAN jednostavno društvo s ograničenom odgovornošću za graditeljstvo i usluge</izvorni_sadrzaj>
    <derivirana_varijabla naziv="DomainObject.Predmet.ProtustrankaIDrugi_1">GRADNJA BULJAN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BULJAN jednostavno društvo s ograničenom odgovornošću za graditeljstvo i usluge, OIB 35428028896, Sportska ulica 10, 10370 Ježevo</izvorni_sadrzaj>
    <derivirana_varijabla naziv="DomainObject.Predmet.ProtustrankaIDrugiAdressOIB_1">GRADNJA BULJAN jednostavno društvo s ograničenom odgovornošću za graditeljstvo i usluge, OIB 35428028896, Sportska ulica 10,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BULJAN jednostavno društvo s ograničenom odgovornošću za graditeljstvo i usluge</item>
      <item>MATO BULJAN</item>
    </izvorni_sadrzaj>
    <derivirana_varijabla naziv="DomainObject.Predmet.SudioniciListNaziv_1">
      <item>FINA Regionalni centar Zagreb</item>
      <item>GRADNJA BULJAN jednostavno društvo s ograničenom odgovornošću za graditeljstvo i usluge</item>
      <item>MATO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BULJAN jednostavno društvo s ograničenom odgovornošću za graditeljstvo i usluge, OIB 35428028896, Sportska ulica 10,10370 Ježevo</item>
      <item>MATO BULJAN, OIB 13168358348, SPORTSKA ULICA 10,10370 Ježevo</item>
    </izvorni_sadrzaj>
    <derivirana_varijabla naziv="DomainObject.Predmet.SudioniciListAdressOIB_1">
      <item>FINA Regionalni centar Zagreb, OIB 85821130368, Trg svibanjskih žrtava 1995. br. 1,10000 Zagreb</item>
      <item>GRADNJA BULJAN jednostavno društvo s ograničenom odgovornošću za graditeljstvo i usluge, OIB 35428028896, Sportska ulica 10,10370 Ježevo</item>
      <item>MATO BULJAN, OIB 13168358348, SPORTSKA ULICA 10,10370 Ježevo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35428028896</item>
      <item>, OIB 13168358348</item>
    </izvorni_sadrzaj>
    <derivirana_varijabla naziv="DomainObject.Predmet.SudioniciListNazivOIB_1">
      <item>, OIB 85821130368</item>
      <item>, OIB 35428028896</item>
      <item>, OIB 13168358348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F04E9-3C26-4E73-B588-D4F8EE1E0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2314</properties:Characters>
  <properties:Lines>70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2017-05-24T11:11:00Z</cp:lastPrinted>
  <dcterms:modified xmlns:xsi="http://www.w3.org/2001/XMLSchema-instance" xsi:type="dcterms:W3CDTF">2017-05-24T11:11:00Z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