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4ca3" w14:paraId="8bf4ca3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6E76C8">
        <w:t>429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6E76C8">
        <w:t>RONILAČKA BAZA PAVEL</w:t>
      </w:r>
      <w:r w:rsidR="006E76C8" w:rsidRPr="00D209BE">
        <w:t xml:space="preserve"> d.o.o., </w:t>
      </w:r>
      <w:r w:rsidR="006E76C8">
        <w:t>Tisno</w:t>
      </w:r>
      <w:r w:rsidR="006E76C8" w:rsidRPr="00D209BE">
        <w:t xml:space="preserve">, </w:t>
      </w:r>
      <w:r w:rsidR="006E76C8">
        <w:t>Crkvena Ulica 8</w:t>
      </w:r>
      <w:r w:rsidR="006E76C8" w:rsidRPr="00D209BE">
        <w:t xml:space="preserve">, OIB: </w:t>
      </w:r>
      <w:r w:rsidR="006E76C8">
        <w:t>28631495141</w:t>
      </w:r>
      <w:r>
        <w:t xml:space="preserve">, zastupanom po </w:t>
      </w:r>
      <w:r w:rsidR="00226979">
        <w:t>članu uprave</w:t>
      </w:r>
      <w:r>
        <w:t xml:space="preserve"> </w:t>
      </w:r>
      <w:r w:rsidR="00E26E67">
        <w:t>Pavelu Machuli</w:t>
      </w:r>
      <w:r w:rsidR="00E26E67" w:rsidRPr="00D209BE">
        <w:t xml:space="preserve"> iz </w:t>
      </w:r>
      <w:r w:rsidR="00E26E67">
        <w:t>Omica, Češka,</w:t>
      </w:r>
      <w:r w:rsidR="00E26E67" w:rsidRPr="00D209BE">
        <w:t xml:space="preserve"> </w:t>
      </w:r>
      <w:r w:rsidR="00E26E67">
        <w:t>Suzani Novosad Machula</w:t>
      </w:r>
      <w:r w:rsidR="00E26E67" w:rsidRPr="00D209BE">
        <w:t xml:space="preserve"> iz </w:t>
      </w:r>
      <w:r w:rsidR="00E26E67">
        <w:t>Tisnog i Lubomiru Šmerdi iz Rousinova, Češka</w:t>
      </w:r>
      <w:r w:rsidR="00E26E67" w:rsidRPr="00D209BE">
        <w:t>,</w:t>
      </w:r>
      <w:r>
        <w:t xml:space="preserve">  </w:t>
      </w:r>
      <w:r w:rsidR="00297FA1">
        <w:t>30.</w:t>
      </w:r>
      <w:r w:rsidR="00BC0FE1">
        <w:t xml:space="preserve"> </w:t>
      </w:r>
      <w:r w:rsidR="00E26E67">
        <w:t>listopada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E26E67">
        <w:rPr>
          <w:b/>
        </w:rPr>
        <w:t>20</w:t>
      </w:r>
      <w:r w:rsidR="009F6F8A">
        <w:rPr>
          <w:b/>
        </w:rPr>
        <w:t xml:space="preserve">. </w:t>
      </w:r>
      <w:r w:rsidR="00E26E67">
        <w:rPr>
          <w:b/>
        </w:rPr>
        <w:t>studenoga</w:t>
      </w:r>
      <w:r w:rsidR="00A67650" w:rsidRPr="001713C7">
        <w:rPr>
          <w:b/>
        </w:rPr>
        <w:t xml:space="preserve"> 2017. u </w:t>
      </w:r>
      <w:r w:rsidR="00DF0E12">
        <w:rPr>
          <w:b/>
        </w:rPr>
        <w:t>09,</w:t>
      </w:r>
      <w:r w:rsidR="00E26E67">
        <w:rPr>
          <w:b/>
        </w:rPr>
        <w:t>30</w:t>
      </w:r>
      <w:r w:rsidR="009F6F8A">
        <w:t xml:space="preserve"> sati </w:t>
      </w:r>
      <w:r w:rsidR="00E26E67">
        <w:t>u zgradi Trgovačkog suda u Zadru, Stalna služba u Šibeniku, Stjepana Radića 81, sudnica 212</w:t>
      </w:r>
      <w:r w:rsidR="009F6F8A">
        <w:t>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 w:rsidR="00E26E67">
        <w:t xml:space="preserve"> se osobe ovlaštene</w:t>
      </w:r>
      <w:r>
        <w:t xml:space="preserve"> za zastupanje dužnika po zakonu </w:t>
      </w:r>
      <w:r w:rsidR="00E26E67">
        <w:t>Pavel Machula</w:t>
      </w:r>
      <w:r w:rsidR="00E26E67" w:rsidRPr="00D209BE">
        <w:t xml:space="preserve"> iz </w:t>
      </w:r>
      <w:r w:rsidR="00E26E67">
        <w:t>Omica, Češka,</w:t>
      </w:r>
      <w:r w:rsidR="00E26E67" w:rsidRPr="00D209BE">
        <w:t xml:space="preserve"> </w:t>
      </w:r>
      <w:r w:rsidR="00E26E67">
        <w:t>Suzana Novosad Machula</w:t>
      </w:r>
      <w:r w:rsidR="00E26E67" w:rsidRPr="00D209BE">
        <w:t xml:space="preserve"> iz </w:t>
      </w:r>
      <w:r w:rsidR="00E26E67">
        <w:t>Tisnog i Lubomir Šmerda iz Rousinova, Češka</w:t>
      </w:r>
      <w:r w:rsidR="00E26E67" w:rsidRPr="00D209BE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E26E67" w:rsidP="00A576FE" w:rsidR="00A576FE" w:rsidRPr="00CD5002">
      <w:pPr>
        <w:ind w:firstLine="708"/>
        <w:jc w:val="both"/>
      </w:pPr>
      <w:r>
        <w:t>IV. Ako osobe ovlaštene</w:t>
      </w:r>
      <w:r w:rsidR="00A576FE" w:rsidRPr="00CD5002">
        <w:t xml:space="preserve"> za zastupanje dužnika po zakonu </w:t>
      </w:r>
      <w:r w:rsidRPr="00E26E67">
        <w:t>Pavel Machula iz Omica, Češka, Suzana Novosad Machula iz Tisnog i Lubomir Šmerda iz Rousinova, Češka</w:t>
      </w:r>
      <w:r w:rsidR="009F6F8A" w:rsidRPr="00CD5002">
        <w:t xml:space="preserve"> </w:t>
      </w:r>
      <w:r w:rsidR="00A576FE"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297FA1">
        <w:t>30.</w:t>
      </w:r>
      <w:r w:rsidR="00BC0FE1">
        <w:t xml:space="preserve"> </w:t>
      </w:r>
      <w:r w:rsidR="00E26E67">
        <w:t>listopada</w:t>
      </w:r>
      <w:r>
        <w:t xml:space="preserve"> 2017.</w:t>
      </w:r>
    </w:p>
    <w:p w:rsidRDefault="00A576FE" w:rsidP="00A576FE" w:rsidR="00A576FE"/>
    <w:p w:rsidRDefault="00B13459" w:rsidP="00B13459" w:rsidR="00A576FE">
      <w:r>
        <w:t>za točnost otpravka – ovlašteni službenik</w:t>
      </w:r>
      <w:r>
        <w:tab/>
      </w:r>
      <w:r>
        <w:tab/>
      </w:r>
      <w:r>
        <w:tab/>
      </w:r>
      <w:r w:rsidR="00A576FE">
        <w:t xml:space="preserve">          </w:t>
      </w:r>
      <w:r>
        <w:t xml:space="preserve">              </w:t>
      </w:r>
      <w:r w:rsidR="00297FA1">
        <w:t>s</w:t>
      </w:r>
      <w:r w:rsidR="00A576FE">
        <w:t xml:space="preserve">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297FA1" w:rsidP="00A576FE" w:rsidR="00A576FE">
      <w:pPr>
        <w:ind w:firstLine="708"/>
      </w:pPr>
      <w:r>
        <w:t>Uputa o pravnom lijeku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E26E67" w:rsidP="00A576FE" w:rsidR="00A576FE">
      <w:pPr>
        <w:pStyle w:val="Odlomakpopisa"/>
        <w:numPr>
          <w:ilvl w:val="0"/>
          <w:numId w:val="11"/>
        </w:numPr>
      </w:pPr>
      <w:r>
        <w:t>Članovima</w:t>
      </w:r>
      <w:r w:rsidR="00226979">
        <w:t xml:space="preserve"> uprave</w:t>
      </w:r>
      <w:r w:rsidR="00A576FE">
        <w:t xml:space="preserve"> dužnika </w:t>
      </w:r>
      <w:r>
        <w:t>Pavel</w:t>
      </w:r>
      <w:r w:rsidR="00D567AA">
        <w:t>u Machuli</w:t>
      </w:r>
      <w:r w:rsidRPr="00D209BE">
        <w:t xml:space="preserve"> iz </w:t>
      </w:r>
      <w:r>
        <w:t>Omnica, Češka</w:t>
      </w:r>
      <w:r w:rsidRPr="00D209BE">
        <w:t xml:space="preserve">, </w:t>
      </w:r>
      <w:r>
        <w:t>Brnenska 87</w:t>
      </w:r>
      <w:r w:rsidR="00D567AA">
        <w:t>, Suzani Novosad Machula</w:t>
      </w:r>
      <w:r w:rsidR="00D567AA" w:rsidRPr="00D209BE">
        <w:t xml:space="preserve"> iz </w:t>
      </w:r>
      <w:r w:rsidR="00D567AA">
        <w:t>Tisnog</w:t>
      </w:r>
      <w:r w:rsidR="00D567AA" w:rsidRPr="00D209BE">
        <w:t xml:space="preserve">, </w:t>
      </w:r>
      <w:r w:rsidR="00D567AA">
        <w:t>Trg Marka Stegića Hrge 5 i Lubomiru Šmerdi iz Rousinova, Češka, Tomankova 35/8</w:t>
      </w:r>
      <w:r w:rsidR="009F6F8A">
        <w:t xml:space="preserve"> </w:t>
      </w:r>
      <w:r w:rsidR="00D567AA" w:rsidRPr="00D567AA">
        <w:t>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D567AA" w:rsidP="00D567AA" w:rsidR="00D567AA">
      <w:pPr>
        <w:pStyle w:val="Odlomakpopisa"/>
        <w:numPr>
          <w:ilvl w:val="0"/>
          <w:numId w:val="11"/>
        </w:numPr>
      </w:pPr>
      <w:r>
        <w:t>FINA  - putem e-oglasne ploče</w:t>
      </w:r>
    </w:p>
    <w:p w:rsidRDefault="00D567AA" w:rsidP="00D567AA" w:rsidR="00D567AA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E67" w:rsidP="00AA1AD1" w:rsidR="00E26E67">
      <w:r>
        <w:separator/>
      </w:r>
    </w:p>
  </w:endnote>
  <w:endnote w:id="0" w:type="continuationSeparator">
    <w:p w:rsidRDefault="00E26E67" w:rsidP="00AA1AD1" w:rsidR="00E26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E67" w:rsidP="00AA1AD1" w:rsidR="00E26E67">
      <w:r>
        <w:separator/>
      </w:r>
    </w:p>
  </w:footnote>
  <w:footnote w:id="0" w:type="continuationSeparator">
    <w:p w:rsidRDefault="00E26E67" w:rsidP="00AA1AD1" w:rsidR="00E26E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E67" w:rsidP="003C6ABB" w:rsidR="00E26E67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55793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St-429/2017-4</w:t>
    </w:r>
  </w:p>
  <w:p w:rsidRDefault="00E26E67" w:rsidR="00E26E67">
    <w:pPr>
      <w:pStyle w:val="Zaglavlje"/>
      <w:jc w:val="center"/>
    </w:pPr>
  </w:p>
  <w:p w:rsidRDefault="00E26E67" w:rsidR="00E26E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97FA1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7933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E76C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3459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567AA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25F98"/>
    <w:rsid w:val="00E26E67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7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9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9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9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9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7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9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9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9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9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RONILAČKA BAZA PAVEL d.o.o. za turizam i usluge</izvorni_sadrzaj>
    <derivirana_varijabla naziv="DomainObject.Predmet.ProtustrankaFormated_1">  RONILAČKA BAZA PAVEL d.o.o. za turizam i usluge</derivirana_varijabla>
  </DomainObject.Predmet.ProtustrankaFormated>
  <DomainObject.Predmet.ProtustrankaFormatedOIB>
    <izvorni_sadrzaj>  RONILAČKA BAZA PAVEL d.o.o. za turizam i usluge, OIB 28631495141</izvorni_sadrzaj>
    <derivirana_varijabla naziv="DomainObject.Predmet.ProtustrankaFormatedOIB_1">  RONILAČKA BAZA PAVEL d.o.o. za turizam i usluge, OIB 28631495141</derivirana_varijabla>
  </DomainObject.Predmet.ProtustrankaFormatedOIB>
  <DomainObject.Predmet.ProtustrankaFormatedWithAdress>
    <izvorni_sadrzaj> RONILAČKA BAZA PAVEL d.o.o. za turizam i usluge, Crkvena Ulica 8, 22240 Tisno</izvorni_sadrzaj>
    <derivirana_varijabla naziv="DomainObject.Predmet.ProtustrankaFormatedWithAdress_1"> RONILAČKA BAZA PAVEL d.o.o. za turizam i usluge, Crkvena Ulica 8, 22240 Tisno</derivirana_varijabla>
  </DomainObject.Predmet.ProtustrankaFormatedWithAdress>
  <DomainObject.Predmet.ProtustrankaFormatedWithAdressOIB>
    <izvorni_sadrzaj> RONILAČKA BAZA PAVEL d.o.o. za turizam i usluge, OIB 28631495141, Crkvena Ulica 8, 22240 Tisno</izvorni_sadrzaj>
    <derivirana_varijabla naziv="DomainObject.Predmet.ProtustrankaFormatedWithAdressOIB_1"> RONILAČKA BAZA PAVEL d.o.o. za turizam i usluge, OIB 28631495141, Crkvena Ulica 8, 22240 Tisno</derivirana_varijabla>
  </DomainObject.Predmet.ProtustrankaFormatedWithAdressOIB>
  <DomainObject.Predmet.ProtustrankaWithAdress>
    <izvorni_sadrzaj>RONILAČKA BAZA PAVEL d.o.o. za turizam i usluge Crkvena Ulica 8, 22240 Tisno</izvorni_sadrzaj>
    <derivirana_varijabla naziv="DomainObject.Predmet.ProtustrankaWithAdress_1">RONILAČKA BAZA PAVEL d.o.o. za turizam i usluge Crkvena Ulica 8, 22240 Tisno</derivirana_varijabla>
  </DomainObject.Predmet.ProtustrankaWithAdress>
  <DomainObject.Predmet.ProtustrankaWithAdressOIB>
    <izvorni_sadrzaj>RONILAČKA BAZA PAVEL d.o.o. za turizam i usluge, OIB 28631495141, Crkvena Ulica 8, 22240 Tisno</izvorni_sadrzaj>
    <derivirana_varijabla naziv="DomainObject.Predmet.ProtustrankaWithAdressOIB_1">RONILAČKA BAZA PAVEL d.o.o. za turizam i usluge, OIB 28631495141, Crkvena Ulica 8, 22240 Tisno</derivirana_varijabla>
  </DomainObject.Predmet.ProtustrankaWithAdressOIB>
  <DomainObject.Predmet.ProtustrankaNazivFormated>
    <izvorni_sadrzaj>RONILAČKA BAZA PAVEL d.o.o. za turizam i usluge</izvorni_sadrzaj>
    <derivirana_varijabla naziv="DomainObject.Predmet.ProtustrankaNazivFormated_1">RONILAČKA BAZA PAVEL d.o.o. za turizam i usluge</derivirana_varijabla>
  </DomainObject.Predmet.ProtustrankaNazivFormated>
  <DomainObject.Predmet.ProtustrankaNazivFormatedOIB>
    <izvorni_sadrzaj>RONILAČKA BAZA PAVEL d.o.o. za turizam i usluge, OIB 28631495141</izvorni_sadrzaj>
    <derivirana_varijabla naziv="DomainObject.Predmet.ProtustrankaNazivFormatedOIB_1">RONILAČKA BAZA PAVEL d.o.o. za turizam i usluge, OIB 28631495141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RONILAČKA BAZA PAVEL d.o.o. za turizam i usluge</item>
    </izvorni_sadrzaj>
    <derivirana_varijabla naziv="DomainObject.Predmet.ProtuStrankaListFormated_1">
      <item>RONILAČKA BAZA PAVEL d.o.o. za turizam i usluge</item>
    </derivirana_varijabla>
  </DomainObject.Predmet.ProtuStrankaListFormated>
  <DomainObject.Predmet.ProtuStrankaListFormatedOIB>
    <izvorni_sadrzaj>
      <item>RONILAČKA BAZA PAVEL d.o.o. za turizam i usluge, OIB 28631495141</item>
    </izvorni_sadrzaj>
    <derivirana_varijabla naziv="DomainObject.Predmet.ProtuStrankaListFormatedOIB_1">
      <item>RONILAČKA BAZA PAVEL d.o.o. za turizam i usluge, OIB 28631495141</item>
    </derivirana_varijabla>
  </DomainObject.Predmet.ProtuStrankaListFormatedOIB>
  <DomainObject.Predmet.ProtuStrankaListFormatedWithAdress>
    <izvorni_sadrzaj>
      <item>RONILAČKA BAZA PAVEL d.o.o. za turizam i usluge, Crkvena Ulica 8, 22240 Tisno</item>
    </izvorni_sadrzaj>
    <derivirana_varijabla naziv="DomainObject.Predmet.ProtuStrankaListFormatedWithAdress_1">
      <item>RONILAČKA BAZA PAVEL d.o.o. za turizam i usluge, Crkvena Ulica 8, 22240 Tisno</item>
    </derivirana_varijabla>
  </DomainObject.Predmet.ProtuStrankaListFormatedWithAdress>
  <DomainObject.Predmet.ProtuStrankaListFormatedWithAdressOIB>
    <izvorni_sadrzaj>
      <item>RONILAČKA BAZA PAVEL d.o.o. za turizam i usluge, OIB 28631495141, Crkvena Ulica 8, 22240 Tisno</item>
    </izvorni_sadrzaj>
    <derivirana_varijabla naziv="DomainObject.Predmet.ProtuStrankaListFormatedWithAdressOIB_1">
      <item>RONILAČKA BAZA PAVEL d.o.o. za turizam i usluge, OIB 28631495141, Crkvena Ulica 8, 22240 Tisno</item>
    </derivirana_varijabla>
  </DomainObject.Predmet.ProtuStrankaListFormatedWithAdressOIB>
  <DomainObject.Predmet.ProtuStrankaListNazivFormated>
    <izvorni_sadrzaj>
      <item>RONILAČKA BAZA PAVEL d.o.o. za turizam i usluge</item>
    </izvorni_sadrzaj>
    <derivirana_varijabla naziv="DomainObject.Predmet.ProtuStrankaListNazivFormated_1">
      <item>RONILAČKA BAZA PAVEL d.o.o. za turizam i usluge</item>
    </derivirana_varijabla>
  </DomainObject.Predmet.ProtuStrankaListNazivFormated>
  <DomainObject.Predmet.ProtuStrankaListNazivFormatedOIB>
    <izvorni_sadrzaj>
      <item>RONILAČKA BAZA PAVEL d.o.o. za turizam i usluge, OIB 28631495141</item>
    </izvorni_sadrzaj>
    <derivirana_varijabla naziv="DomainObject.Predmet.ProtuStrankaListNazivFormatedOIB_1">
      <item>RONILAČKA BAZA PAVEL d.o.o. za turizam i usluge, OIB 28631495141</item>
    </derivirana_varijabla>
  </DomainObject.Predmet.ProtuStrankaListNazivFormatedOIB>
  <DomainObject.Predmet.OstaliListFormated>
    <izvorni_sadrzaj>
      <item>Pavel Machula</item>
      <item>Suzana Novosad Machula</item>
      <item>Lubomir Šmerda</item>
    </izvorni_sadrzaj>
    <derivirana_varijabla naziv="DomainObject.Predmet.OstaliListFormated_1">
      <item>Pavel Machula</item>
      <item>Suzana Novosad Machula</item>
      <item>Lubomir Šmerda</item>
    </derivirana_varijabla>
  </DomainObject.Predmet.OstaliListFormated>
  <DomainObject.Predmet.OstaliListFormatedOIB>
    <izvorni_sadrzaj>
      <item>Pavel Machula</item>
      <item>Suzana Novosad Machula, OIB 83754568756</item>
      <item>Lubomir Šmerda, OIB 59613723605</item>
    </izvorni_sadrzaj>
    <derivirana_varijabla naziv="DomainObject.Predmet.OstaliListFormatedOIB_1">
      <item>Pavel Machula</item>
      <item>Suzana Novosad Machula, OIB 83754568756</item>
      <item>Lubomir Šmerda, OIB 59613723605</item>
    </derivirana_varijabla>
  </DomainObject.Predmet.OstaliListFormatedOIB>
  <DomainObject.Predmet.OstaliListFormatedWithAdress>
    <izvorni_sadrzaj>
      <item>Pavel Machula</item>
      <item>Suzana Novosad Machula, Trg Marka Stegića Hrge 5, 22240 Tisno</item>
      <item>Lubomir Šmerda</item>
    </izvorni_sadrzaj>
    <derivirana_varijabla naziv="DomainObject.Predmet.OstaliListFormatedWithAdress_1">
      <item>Pavel Machula</item>
      <item>Suzana Novosad Machula, Trg Marka Stegića Hrge 5, 22240 Tisno</item>
      <item>Lubomir Šmerda</item>
    </derivirana_varijabla>
  </DomainObject.Predmet.OstaliListFormatedWithAdress>
  <DomainObject.Predmet.OstaliListFormatedWithAdressOIB>
    <izvorni_sadrzaj>
      <item>Pavel Machula</item>
      <item>Suzana Novosad Machula, OIB 83754568756, Trg Marka Stegića Hrge 5, 22240 Tisno</item>
      <item>Lubomir Šmerda, OIB 59613723605</item>
    </izvorni_sadrzaj>
    <derivirana_varijabla naziv="DomainObject.Predmet.OstaliListFormatedWithAdressOIB_1">
      <item>Pavel Machula</item>
      <item>Suzana Novosad Machula, OIB 83754568756, Trg Marka Stegića Hrge 5, 22240 Tisno</item>
      <item>Lubomir Šmerda, OIB 59613723605</item>
    </derivirana_varijabla>
  </DomainObject.Predmet.OstaliListFormatedWithAdressOIB>
  <DomainObject.Predmet.OstaliListNazivFormated>
    <izvorni_sadrzaj>
      <item>Pavel Machula</item>
      <item>Suzana Novosad Machula</item>
      <item>Lubomir Šmerda</item>
    </izvorni_sadrzaj>
    <derivirana_varijabla naziv="DomainObject.Predmet.OstaliListNazivFormated_1">
      <item>Pavel Machula</item>
      <item>Suzana Novosad Machula</item>
      <item>Lubomir Šmerda</item>
    </derivirana_varijabla>
  </DomainObject.Predmet.OstaliListNazivFormated>
  <DomainObject.Predmet.OstaliListNazivFormatedOIB>
    <izvorni_sadrzaj>
      <item>Pavel Machula</item>
      <item>Suzana Novosad Machula, OIB 83754568756</item>
      <item>Lubomir Šmerda, OIB 59613723605</item>
    </izvorni_sadrzaj>
    <derivirana_varijabla naziv="DomainObject.Predmet.OstaliListNazivFormatedOIB_1">
      <item>Pavel Machula</item>
      <item>Suzana Novosad Machula, OIB 83754568756</item>
      <item>Lubomir Šmerda, OIB 59613723605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RONILAČKA BAZA PAVEL d.o.o. za turizam i usluge</izvorni_sadrzaj>
    <derivirana_varijabla naziv="DomainObject.Predmet.ProtustrankaIDrugi_1">RONILAČKA BAZA PAVEL d.o.o.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RONILAČKA BAZA PAVEL d.o.o. za turizam i usluge, OIB 28631495141, Crkvena Ulica 8, 22240 Tisno</izvorni_sadrzaj>
    <derivirana_varijabla naziv="DomainObject.Predmet.ProtustrankaIDrugiAdressOIB_1">RONILAČKA BAZA PAVEL d.o.o. za turizam i usluge, OIB 28631495141, Crkvena Ulica 8,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RONILAČKA BAZA PAVEL d.o.o. za turizam i usluge</item>
      <item>Pavel Machula</item>
      <item>Suzana Novosad Machula</item>
      <item>Lubomir Šmerda</item>
    </izvorni_sadrzaj>
    <derivirana_varijabla naziv="DomainObject.Predmet.SudioniciListNaziv_1">
      <item>FINA - Podružnica Šibenik</item>
      <item>RONILAČKA BAZA PAVEL d.o.o. za turizam i usluge</item>
      <item>Pavel Machula</item>
      <item>Suzana Novosad Machula</item>
      <item>Lubomir Šmerda</item>
    </derivirana_varijabla>
  </DomainObject.Predmet.SudioniciListNaziv>
  <DomainObject.Predmet.SudioniciListAdressOIB>
    <izvorni_sadrzaj>
      <item>FINA - Podružnica Šibenik, OIB 85821130368, Perivoj L. Marune 1,22000 Šibenik</item>
      <item>RONILAČKA BAZA PAVEL d.o.o. za turizam i usluge, OIB 28631495141, Crkvena Ulica 8,22240 Tisno</item>
      <item>Pavel Machula</item>
      <item>Suzana Novosad Machula, OIB 83754568756, Trg Marka Stegića Hrge 5,22240 Tisno</item>
      <item>Lubomir Šmerda, OIB 59613723605</item>
    </izvorni_sadrzaj>
    <derivirana_varijabla naziv="DomainObject.Predmet.SudioniciListAdressOIB_1">
      <item>FINA - Podružnica Šibenik, OIB 85821130368, Perivoj L. Marune 1,22000 Šibenik</item>
      <item>RONILAČKA BAZA PAVEL d.o.o. za turizam i usluge, OIB 28631495141, Crkvena Ulica 8,22240 Tisno</item>
      <item>Pavel Machula</item>
      <item>Suzana Novosad Machula, OIB 83754568756, Trg Marka Stegića Hrge 5,22240 Tisno</item>
      <item>Lubomir Šmerda, OIB 59613723605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28631495141</item>
      <item>, OIB null</item>
      <item>, OIB 83754568756</item>
      <item>, OIB 59613723605</item>
    </izvorni_sadrzaj>
    <derivirana_varijabla naziv="DomainObject.Predmet.SudioniciListNazivOIB_1">
      <item>, OIB 85821130368</item>
      <item>, OIB 28631495141</item>
      <item>, OIB null</item>
      <item>, OIB 83754568756</item>
      <item>, OIB 59613723605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579E1-5C25-4034-B73D-03A085A98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2093</properties:Characters>
  <properties:Lines>61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2017-10-24T12:09:00Z</dcterms:created>
  <dc:creator>Administrator</dc:creator>
  <cp:lastModifiedBy>Nena Mužanović</cp:lastModifiedBy>
  <cp:lastPrinted>2017-10-30T10:14:00Z</cp:lastPrinted>
  <dcterms:modified xmlns:xsi="http://www.w3.org/2001/XMLSchema-instance" xsi:type="dcterms:W3CDTF">2017-10-30T10:22:00Z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