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45ee" w14:paraId="df945e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4366F">
        <w:t>716</w:t>
      </w:r>
      <w:r w:rsidR="00BE14DE">
        <w:t>/</w:t>
      </w:r>
      <w:r w:rsidR="00245588">
        <w:t>16-</w:t>
      </w:r>
      <w:r w:rsidR="006844D8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4366F">
        <w:t xml:space="preserve">MEDIA NOBILIS </w:t>
      </w:r>
      <w:r w:rsidR="008440AA">
        <w:t xml:space="preserve">d.o.o., Zadar, </w:t>
      </w:r>
      <w:r w:rsidR="00E4366F">
        <w:t>A. Starčevića 13/c</w:t>
      </w:r>
      <w:r w:rsidR="008440AA">
        <w:t xml:space="preserve">, </w:t>
      </w:r>
      <w:r w:rsidR="00E4366F">
        <w:t xml:space="preserve">Zadar, </w:t>
      </w:r>
      <w:r w:rsidR="008440AA">
        <w:t xml:space="preserve">OIB: </w:t>
      </w:r>
      <w:r w:rsidR="00E4366F">
        <w:t>00465553249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4366F">
        <w:t>0</w:t>
      </w:r>
      <w:r w:rsidR="00C71C83">
        <w:t>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4366F">
        <w:t>MEDIA NOBILIS d.o.o., Zadar, A. Starčevića 13/c, Zadar, OIB: 00465553249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E4366F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0701F2"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4366F">
        <w:t>MEDIA NOBILIS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E4366F">
        <w:t>246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E4366F">
        <w:t>17.358,58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C71C83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4366F">
        <w:t>0</w:t>
      </w:r>
      <w:r w:rsidR="00C71C83">
        <w:t>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4366F">
        <w:t xml:space="preserve">MEDIA NOBILIS d.o.o., Zadar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4366F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DAVOR PERIŠIĆ, Zadar, A. Starčevića 13/c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23E4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4366F">
      <w:t>716</w:t>
    </w:r>
    <w:r w:rsidR="009A1D92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3E45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3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3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NOBILIS d.o.o. za usluge</izvorni_sadrzaj>
    <derivirana_varijabla naziv="DomainObject.Predmet.ProtustrankaFormated_1">  MEDIA NOBILIS d.o.o. za usluge</derivirana_varijabla>
  </DomainObject.Predmet.ProtustrankaFormated>
  <DomainObject.Predmet.ProtustrankaFormatedOIB>
    <izvorni_sadrzaj>  MEDIA NOBILIS d.o.o. za usluge, OIB 00465553249</izvorni_sadrzaj>
    <derivirana_varijabla naziv="DomainObject.Predmet.ProtustrankaFormatedOIB_1">  MEDIA NOBILIS d.o.o. za usluge, OIB 00465553249</derivirana_varijabla>
  </DomainObject.Predmet.ProtustrankaFormatedOIB>
  <DomainObject.Predmet.ProtustrankaFormatedWithAdress>
    <izvorni_sadrzaj> MEDIA NOBILIS d.o.o. za usluge, A. Starčevića 13/c, 23000 Zadar</izvorni_sadrzaj>
    <derivirana_varijabla naziv="DomainObject.Predmet.ProtustrankaFormatedWithAdress_1"> MEDIA NOBILIS d.o.o. za usluge, A. Starčevića 13/c, 23000 Zadar</derivirana_varijabla>
  </DomainObject.Predmet.ProtustrankaFormatedWithAdress>
  <DomainObject.Predmet.ProtustrankaFormatedWithAdressOIB>
    <izvorni_sadrzaj> MEDIA NOBILIS d.o.o. za usluge, OIB 00465553249, A. Starčevića 13/c, 23000 Zadar</izvorni_sadrzaj>
    <derivirana_varijabla naziv="DomainObject.Predmet.ProtustrankaFormatedWithAdressOIB_1"> MEDIA NOBILIS d.o.o. za usluge, OIB 00465553249, A. Starčevića 13/c, 23000 Zadar</derivirana_varijabla>
  </DomainObject.Predmet.ProtustrankaFormatedWithAdressOIB>
  <DomainObject.Predmet.ProtustrankaWithAdress>
    <izvorni_sadrzaj>MEDIA NOBILIS d.o.o. za usluge A. Starčevića 13/c, 23000 Zadar</izvorni_sadrzaj>
    <derivirana_varijabla naziv="DomainObject.Predmet.ProtustrankaWithAdress_1">MEDIA NOBILIS d.o.o. za usluge A. Starčevića 13/c, 23000 Zadar</derivirana_varijabla>
  </DomainObject.Predmet.ProtustrankaWithAdress>
  <DomainObject.Predmet.ProtustrankaWithAdressOIB>
    <izvorni_sadrzaj>MEDIA NOBILIS d.o.o. za usluge, OIB 00465553249, A. Starčevića 13/c, 23000 Zadar</izvorni_sadrzaj>
    <derivirana_varijabla naziv="DomainObject.Predmet.ProtustrankaWithAdressOIB_1">MEDIA NOBILIS d.o.o. za usluge, OIB 00465553249, A. Starčevića 13/c, 23000 Zadar</derivirana_varijabla>
  </DomainObject.Predmet.ProtustrankaWithAdressOIB>
  <DomainObject.Predmet.ProtustrankaNazivFormated>
    <izvorni_sadrzaj>MEDIA NOBILIS d.o.o. za usluge</izvorni_sadrzaj>
    <derivirana_varijabla naziv="DomainObject.Predmet.ProtustrankaNazivFormated_1">MEDIA NOBILIS d.o.o. za usluge</derivirana_varijabla>
  </DomainObject.Predmet.ProtustrankaNazivFormated>
  <DomainObject.Predmet.ProtustrankaNazivFormatedOIB>
    <izvorni_sadrzaj>MEDIA NOBILIS d.o.o. za usluge, OIB 00465553249</izvorni_sadrzaj>
    <derivirana_varijabla naziv="DomainObject.Predmet.ProtustrankaNazivFormatedOIB_1">MEDIA NOBILIS d.o.o. za usluge, OIB 00465553249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NOBILIS d.o.o. za usluge</item>
    </izvorni_sadrzaj>
    <derivirana_varijabla naziv="DomainObject.Predmet.ProtuStrankaListFormated_1">
      <item>MEDIA NOBILIS d.o.o. za usluge</item>
    </derivirana_varijabla>
  </DomainObject.Predmet.ProtuStrankaListFormated>
  <DomainObject.Predmet.ProtuStrankaListFormatedOIB>
    <izvorni_sadrzaj>
      <item>MEDIA NOBILIS d.o.o. za usluge, OIB 00465553249</item>
    </izvorni_sadrzaj>
    <derivirana_varijabla naziv="DomainObject.Predmet.ProtuStrankaListFormatedOIB_1">
      <item>MEDIA NOBILIS d.o.o. za usluge, OIB 00465553249</item>
    </derivirana_varijabla>
  </DomainObject.Predmet.ProtuStrankaListFormatedOIB>
  <DomainObject.Predmet.ProtuStrankaListFormatedWithAdress>
    <izvorni_sadrzaj>
      <item>MEDIA NOBILIS d.o.o. za usluge, A. Starčevića 13/c, 23000 Zadar</item>
    </izvorni_sadrzaj>
    <derivirana_varijabla naziv="DomainObject.Predmet.ProtuStrankaListFormatedWithAdress_1">
      <item>MEDIA NOBILIS d.o.o. za usluge, A. Starčevića 13/c, 23000 Zadar</item>
    </derivirana_varijabla>
  </DomainObject.Predmet.ProtuStrankaListFormatedWithAdress>
  <DomainObject.Predmet.ProtuStrankaListFormatedWithAdressOIB>
    <izvorni_sadrzaj>
      <item>MEDIA NOBILIS d.o.o. za usluge, OIB 00465553249, A. Starčevića 13/c, 23000 Zadar</item>
    </izvorni_sadrzaj>
    <derivirana_varijabla naziv="DomainObject.Predmet.ProtuStrankaListFormatedWithAdressOIB_1">
      <item>MEDIA NOBILIS d.o.o. za usluge, OIB 00465553249, A. Starčevića 13/c, 23000 Zadar</item>
    </derivirana_varijabla>
  </DomainObject.Predmet.ProtuStrankaListFormatedWithAdressOIB>
  <DomainObject.Predmet.ProtuStrankaListNazivFormated>
    <izvorni_sadrzaj>
      <item>MEDIA NOBILIS d.o.o. za usluge</item>
    </izvorni_sadrzaj>
    <derivirana_varijabla naziv="DomainObject.Predmet.ProtuStrankaListNazivFormated_1">
      <item>MEDIA NOBILIS d.o.o. za usluge</item>
    </derivirana_varijabla>
  </DomainObject.Predmet.ProtuStrankaListNazivFormated>
  <DomainObject.Predmet.ProtuStrankaListNazivFormatedOIB>
    <izvorni_sadrzaj>
      <item>MEDIA NOBILIS d.o.o. za usluge, OIB 00465553249</item>
    </izvorni_sadrzaj>
    <derivirana_varijabla naziv="DomainObject.Predmet.ProtuStrankaListNazivFormatedOIB_1">
      <item>MEDIA NOBILIS d.o.o. za usluge, OIB 00465553249</item>
    </derivirana_varijabla>
  </DomainObject.Predmet.ProtuStrankaListNazivFormatedOIB>
  <DomainObject.Predmet.OstaliListFormated>
    <izvorni_sadrzaj>
      <item>Davor Perišić</item>
    </izvorni_sadrzaj>
    <derivirana_varijabla naziv="DomainObject.Predmet.OstaliListFormated_1">
      <item>Davor Perišić</item>
    </derivirana_varijabla>
  </DomainObject.Predmet.OstaliListFormated>
  <DomainObject.Predmet.OstaliListFormatedOIB>
    <izvorni_sadrzaj>
      <item>Davor Perišić, OIB 28922734416</item>
    </izvorni_sadrzaj>
    <derivirana_varijabla naziv="DomainObject.Predmet.OstaliListFormatedOIB_1">
      <item>Davor Perišić, OIB 28922734416</item>
    </derivirana_varijabla>
  </DomainObject.Predmet.OstaliListFormatedOIB>
  <DomainObject.Predmet.OstaliListFormatedWithAdress>
    <izvorni_sadrzaj>
      <item>Davor Perišić, Ante Starčevića 13c, 23000 Zadar</item>
    </izvorni_sadrzaj>
    <derivirana_varijabla naziv="DomainObject.Predmet.OstaliListFormatedWithAdress_1">
      <item>Davor Perišić, Ante Starčevića 13c, 23000 Zadar</item>
    </derivirana_varijabla>
  </DomainObject.Predmet.OstaliListFormatedWithAdress>
  <DomainObject.Predmet.OstaliListFormatedWithAdressOIB>
    <izvorni_sadrzaj>
      <item>Davor Perišić, OIB 28922734416, Ante Starčevića 13c, 23000 Zadar</item>
    </izvorni_sadrzaj>
    <derivirana_varijabla naziv="DomainObject.Predmet.OstaliListFormatedWithAdressOIB_1">
      <item>Davor Perišić, OIB 28922734416, Ante Starčevića 13c, 23000 Zadar</item>
    </derivirana_varijabla>
  </DomainObject.Predmet.OstaliListFormatedWithAdressOIB>
  <DomainObject.Predmet.OstaliListNazivFormated>
    <izvorni_sadrzaj>
      <item>Davor Perišić</item>
    </izvorni_sadrzaj>
    <derivirana_varijabla naziv="DomainObject.Predmet.OstaliListNazivFormated_1">
      <item>Davor Perišić</item>
    </derivirana_varijabla>
  </DomainObject.Predmet.OstaliListNazivFormated>
  <DomainObject.Predmet.OstaliListNazivFormatedOIB>
    <izvorni_sadrzaj>
      <item>Davor Perišić, OIB 28922734416</item>
    </izvorni_sadrzaj>
    <derivirana_varijabla naziv="DomainObject.Predmet.OstaliListNazivFormatedOIB_1">
      <item>Davor Perišić, OIB 28922734416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NOBILIS d.o.o. za usluge</izvorni_sadrzaj>
    <derivirana_varijabla naziv="DomainObject.Predmet.ProtustrankaIDrugi_1">MEDIA NOBILIS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MEDIA NOBILIS d.o.o. za usluge, OIB 00465553249, A. Starčevića 13/c, 23000 Zadar</izvorni_sadrzaj>
    <derivirana_varijabla naziv="DomainObject.Predmet.ProtustrankaIDrugiAdressOIB_1">MEDIA NOBILIS d.o.o. za usluge, OIB 00465553249, A.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NOBILIS d.o.o. za usluge</item>
      <item>Davor Perišić</item>
    </izvorni_sadrzaj>
    <derivirana_varijabla naziv="DomainObject.Predmet.SudioniciListNaziv_1">
      <item>FINA</item>
      <item>MEDIA NOBILIS d.o.o. za usluge</item>
      <item>Davor Perišić</item>
    </derivirana_varijabla>
  </DomainObject.Predmet.SudioniciListNaziv>
  <DomainObject.Predmet.SudioniciListAdressOIB>
    <izvorni_sadrzaj>
      <item>FINA, OIB 85821130368</item>
      <item>MEDIA NOBILIS d.o.o. za usluge, OIB 00465553249, A. Starčevića 13/c,23000 Zadar</item>
      <item>Davor Perišić, OIB 28922734416, Ante Starčevića 13c,23000 Zadar</item>
    </izvorni_sadrzaj>
    <derivirana_varijabla naziv="DomainObject.Predmet.SudioniciListAdressOIB_1">
      <item>FINA, OIB 85821130368</item>
      <item>MEDIA NOBILIS d.o.o. za usluge, OIB 00465553249, A. Starčevića 13/c,23000 Zadar</item>
      <item>Davor Perišić, OIB 28922734416, Ante Starčevića 13c,23000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00465553249</item>
      <item>, OIB 28922734416</item>
    </izvorni_sadrzaj>
    <derivirana_varijabla naziv="DomainObject.Predmet.SudioniciListNazivOIB_1">
      <item>, OIB 85821130368</item>
      <item>, OIB 00465553249</item>
      <item>, OIB 28922734416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A61E0-2122-42AB-82BE-E0EE8FA9F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1878</properties:Characters>
  <properties:Lines>79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2016-05-04T12:20:00Z</dcterms:created>
  <dc:creator>Administrator</dc:creator>
  <cp:lastModifiedBy>wsadmin</cp:lastModifiedBy>
  <cp:lastPrinted>2016-03-18T09:50:00Z</cp:lastPrinted>
  <dcterms:modified xmlns:xsi="http://www.w3.org/2001/XMLSchema-instance" xsi:type="dcterms:W3CDTF">2016-05-09T07:28:00Z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