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d4e3" w14:paraId="5cfd4e3" w:rsidRDefault="00FA44CD" w:rsidP="00FA44CD" w:rsidR="00FA44CD" w:rsidRPr="00FA44CD">
      <w:pPr>
        <w15:collapsed w:val="false"/>
      </w:pPr>
      <w:bookmarkStart w:name="_GoBack" w:id="0"/>
      <w:bookmarkEnd w:id="0"/>
      <w:r w:rsidRPr="00FA44CD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74236" w:rsidR="00FA44CD" w:rsidRPr="00FA44CD">
        <w:tc>
          <w:tcPr>
            <w:tcW w:type="dxa" w:w="3060"/>
          </w:tcPr>
          <w:p w:rsidRDefault="00FA44CD" w:rsidP="00FA44CD" w:rsidR="00FA44CD" w:rsidRPr="00FA44CD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</w:pPr>
            <w:r w:rsidRPr="00FA44CD">
              <w:t>REPUBLIKA HRVATSKA</w:t>
            </w:r>
          </w:p>
          <w:p w:rsidRDefault="00FA44CD" w:rsidP="00FA44CD" w:rsidR="00FA44CD" w:rsidRPr="00FA44CD">
            <w:r w:rsidRPr="00FA44CD">
              <w:t>Trgovački sud u Zagrebu</w:t>
            </w:r>
          </w:p>
          <w:p w:rsidRDefault="00FA44CD" w:rsidP="00FA44CD" w:rsidR="00FA44CD" w:rsidRPr="00FA44CD">
            <w:r w:rsidRPr="00FA44CD">
              <w:t>Zagreb, Amruševa 2/II</w:t>
            </w:r>
          </w:p>
        </w:tc>
      </w:tr>
    </w:tbl>
    <w:p w:rsidRDefault="00FA44CD" w:rsidP="00FA44CD" w:rsidR="00FA44CD" w:rsidRPr="00FA44CD">
      <w:pPr>
        <w:jc w:val="center"/>
      </w:pPr>
    </w:p>
    <w:p w:rsidRDefault="00FA44CD" w:rsidP="00FA44CD" w:rsidR="00FA44CD" w:rsidRPr="00FA44CD">
      <w:pPr>
        <w:jc w:val="center"/>
      </w:pPr>
      <w:r w:rsidRPr="00FA44CD">
        <w:t>R E P U B L I K A    H R V A T S K A</w:t>
      </w:r>
    </w:p>
    <w:p w:rsidRDefault="00FA44CD" w:rsidP="00FA44CD" w:rsidR="00FA44CD" w:rsidRPr="00FA44CD">
      <w:pPr>
        <w:jc w:val="center"/>
      </w:pPr>
      <w:r w:rsidRPr="00FA44CD">
        <w:t>R J E Š E N J E</w:t>
      </w:r>
    </w:p>
    <w:p w:rsidRDefault="00FA44CD" w:rsidP="00FA44CD" w:rsidR="00FA44CD" w:rsidRPr="00FA44CD">
      <w:pPr>
        <w:jc w:val="center"/>
      </w:pPr>
    </w:p>
    <w:p w:rsidRDefault="00FA44CD" w:rsidP="00FA44CD" w:rsidR="00FA44CD" w:rsidRPr="00FA44CD">
      <w:pPr>
        <w:jc w:val="both"/>
      </w:pPr>
    </w:p>
    <w:p w:rsidRDefault="00F83C8D" w:rsidP="00F83C8D" w:rsidR="00F83C8D">
      <w:pPr>
        <w:jc w:val="both"/>
      </w:pPr>
      <w:r>
        <w:t>Trgovački sud u Zagrebu, po sucu Nikoli Ribariću, u stečajnom predmetu u povodu zahtjeva FINANCIJSKE AGENCIJE, za provedbu stečajnog postupka nad dužnikom MANDIR UGOSTITELJSTVO j.d.o.o., Zagreb (Grad Zagreb), Podolje 30, OIB: 12927609723, dana 7. srpnja 2017.</w:t>
      </w:r>
    </w:p>
    <w:p w:rsidRDefault="00726910" w:rsidP="00553B1B" w:rsidR="00553B1B">
      <w:pPr>
        <w:jc w:val="center"/>
      </w:pPr>
      <w:r>
        <w:t xml:space="preserve">r i </w:t>
      </w:r>
      <w:r w:rsidR="00553B1B">
        <w:t>j e š i o   j e</w:t>
      </w:r>
    </w:p>
    <w:p w:rsidRDefault="00553B1B" w:rsidP="00553B1B" w:rsidR="00553B1B">
      <w:pPr>
        <w:jc w:val="center"/>
      </w:pPr>
    </w:p>
    <w:p w:rsidRDefault="00A077F4" w:rsidP="00A077F4" w:rsidR="00A077F4" w:rsidRPr="00783B11">
      <w:pPr>
        <w:jc w:val="both"/>
      </w:pPr>
      <w:r w:rsidRPr="00560CCF">
        <w:t xml:space="preserve">I   </w:t>
      </w:r>
      <w:r w:rsidR="00E30F29">
        <w:t>Privremenom s</w:t>
      </w:r>
      <w:r w:rsidRPr="00560CCF">
        <w:t xml:space="preserve">tečajnom upravitelju </w:t>
      </w:r>
      <w:r w:rsidR="00726910" w:rsidRPr="00726910">
        <w:t>IVAN PRPIĆ, Zagreb, Hruševačka ulica 11, OIB:16795120342</w:t>
      </w:r>
      <w:r w:rsidR="00767A3A">
        <w:t>,</w:t>
      </w:r>
      <w:r w:rsidR="004E31AE">
        <w:t xml:space="preserve"> </w:t>
      </w:r>
      <w:r w:rsidRPr="00560CCF">
        <w:t xml:space="preserve">određuje se nagrada u iznosu od </w:t>
      </w:r>
      <w:r w:rsidR="00F7028B">
        <w:t>3</w:t>
      </w:r>
      <w:r w:rsidR="003011FC">
        <w:t>.</w:t>
      </w:r>
      <w:r w:rsidR="00553B1B">
        <w:t>0</w:t>
      </w:r>
      <w:r w:rsidR="00A2695B">
        <w:t>00,00</w:t>
      </w:r>
      <w:r w:rsidR="004E31AE">
        <w:t xml:space="preserve"> kn</w:t>
      </w:r>
      <w:r w:rsidRPr="00560CCF">
        <w:t xml:space="preserve"> (</w:t>
      </w:r>
      <w:r w:rsidR="00F7028B" w:rsidRPr="00F7028B">
        <w:t>tritisućekuna) bruto</w:t>
      </w:r>
      <w:r w:rsidRPr="00560CCF">
        <w:t>.</w:t>
      </w:r>
    </w:p>
    <w:p w:rsidRDefault="00D07951" w:rsidP="00D07951" w:rsidR="00D07951" w:rsidRPr="00560CCF">
      <w:pPr>
        <w:jc w:val="both"/>
      </w:pPr>
    </w:p>
    <w:p w:rsidRDefault="00D07951" w:rsidP="00D07951" w:rsidR="00A2695B">
      <w:pPr>
        <w:jc w:val="both"/>
      </w:pPr>
      <w:r w:rsidRPr="00560CCF">
        <w:t>I</w:t>
      </w:r>
      <w:r w:rsidR="00F67529">
        <w:t xml:space="preserve">I    </w:t>
      </w:r>
      <w:r w:rsidRPr="00560CCF">
        <w:t>Nalaže se r</w:t>
      </w:r>
      <w:r w:rsidR="00783B11">
        <w:t xml:space="preserve">ačunovodstvu suda da iznos od </w:t>
      </w:r>
      <w:r w:rsidR="00A61E92">
        <w:t>3</w:t>
      </w:r>
      <w:r w:rsidR="00A2695B">
        <w:t>.</w:t>
      </w:r>
      <w:r w:rsidR="00553B1B">
        <w:t>0</w:t>
      </w:r>
      <w:r w:rsidR="00A2695B">
        <w:t>00,00 kn</w:t>
      </w:r>
      <w:r w:rsidR="00A2695B" w:rsidRPr="00560CCF">
        <w:t xml:space="preserve"> (</w:t>
      </w:r>
      <w:r w:rsidR="00A61E92">
        <w:t>tritisućekuna</w:t>
      </w:r>
      <w:r w:rsidR="00A2695B">
        <w:t>) bruto</w:t>
      </w:r>
      <w:r w:rsidR="00FA67CE">
        <w:t>,</w:t>
      </w:r>
      <w:r w:rsidRPr="00560CCF">
        <w:t xml:space="preserve"> isplati</w:t>
      </w:r>
      <w:r w:rsidR="000162EA">
        <w:t xml:space="preserve"> </w:t>
      </w:r>
      <w:r w:rsidR="00726910" w:rsidRPr="00726910">
        <w:t>IVAN PRPIĆ, Zagreb, Hruševačka ulica 11, OIB:16795120342</w:t>
      </w:r>
      <w:r w:rsidR="004E31AE">
        <w:t xml:space="preserve">, </w:t>
      </w:r>
      <w:r w:rsidRPr="00560CCF">
        <w:t>prema troško</w:t>
      </w:r>
      <w:r w:rsidR="006C6EE8" w:rsidRPr="00560CCF">
        <w:t>vniku</w:t>
      </w:r>
      <w:r w:rsidRPr="00560CCF">
        <w:t xml:space="preserve"> koji je priložen u sudski spis, sve iz sredstava</w:t>
      </w:r>
      <w:r w:rsidR="00B673CD">
        <w:t xml:space="preserve"> Fonda za pokriće troškova stečajnog postupka</w:t>
      </w:r>
      <w:r w:rsidR="000162EA">
        <w:t xml:space="preserve">, na broj računa: IBAN: HR </w:t>
      </w:r>
      <w:r w:rsidR="00726910">
        <w:t>24 24020063102801549 otvoren kod Erste &amp; Steiermarkische Bank Rijeka d.d.</w:t>
      </w:r>
    </w:p>
    <w:p w:rsidRDefault="00C7076C" w:rsidP="00D07951" w:rsidR="00C7076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D74593" w:rsidP="00D74593" w:rsidR="00D74593" w:rsidRPr="00B77765">
      <w:pPr>
        <w:ind w:firstLine="708"/>
        <w:jc w:val="both"/>
      </w:pPr>
      <w:r w:rsidRPr="00B77765">
        <w:t>Financijska agencija podnijela je, na temelju odredbe čl. 444. st. 1. Stečajnog zakona (“Narodne novine” broj 71/15, dalje: SZ), zahtjev za provedbu skraćenog stečajnog postupka nad dužnikom</w:t>
      </w:r>
      <w:r w:rsidR="00726910">
        <w:t>.</w:t>
      </w:r>
    </w:p>
    <w:p w:rsidRDefault="00F24AC9" w:rsidP="00553B1B" w:rsidR="00553B1B">
      <w:pPr>
        <w:ind w:firstLine="708"/>
        <w:jc w:val="both"/>
      </w:pPr>
      <w:r>
        <w:t xml:space="preserve">Rješenjem od </w:t>
      </w:r>
      <w:r w:rsidR="00DF0EEB">
        <w:t>17</w:t>
      </w:r>
      <w:r w:rsidR="00553B1B" w:rsidRPr="00B3101F">
        <w:t>.</w:t>
      </w:r>
      <w:r w:rsidR="002E2B0E">
        <w:t xml:space="preserve"> ožujka</w:t>
      </w:r>
      <w:r w:rsidR="00553B1B">
        <w:t xml:space="preserve"> 2016</w:t>
      </w:r>
      <w:r w:rsidR="00553B1B" w:rsidRPr="00B3101F">
        <w:t>. pokrenut je prethodni postupak</w:t>
      </w:r>
      <w:r w:rsidR="00553B1B">
        <w:t>, a po prijedlogu FINA-e,</w:t>
      </w:r>
      <w:r w:rsidR="00553B1B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D76A17" w:rsidP="00553B1B" w:rsidR="00553B1B">
      <w:pPr>
        <w:ind w:firstLine="708"/>
        <w:jc w:val="both"/>
      </w:pPr>
      <w:r>
        <w:t xml:space="preserve">Rješenjem od </w:t>
      </w:r>
      <w:r w:rsidR="00EB1841">
        <w:t>20. travnja</w:t>
      </w:r>
      <w:r w:rsidR="00F24AC9">
        <w:t xml:space="preserve"> 2017. godine imenovan je </w:t>
      </w:r>
      <w:r w:rsidR="00EB1841">
        <w:t>Ivan Prpić</w:t>
      </w:r>
      <w:r>
        <w:t xml:space="preserve"> za</w:t>
      </w:r>
      <w:r w:rsidR="00553B1B">
        <w:t xml:space="preserve"> privremenog stečajnog upravitelja.</w:t>
      </w:r>
    </w:p>
    <w:p w:rsidRDefault="00F24AC9" w:rsidP="00553B1B" w:rsidR="00A61E92">
      <w:pPr>
        <w:ind w:firstLine="708"/>
        <w:jc w:val="both"/>
      </w:pPr>
      <w:r>
        <w:t xml:space="preserve">Podneskom od </w:t>
      </w:r>
      <w:r w:rsidR="00EB1841">
        <w:t>14</w:t>
      </w:r>
      <w:r w:rsidR="0049555D">
        <w:t>.</w:t>
      </w:r>
      <w:r w:rsidR="00EB1841">
        <w:t xml:space="preserve"> lipnja</w:t>
      </w:r>
      <w:r w:rsidR="0049555D">
        <w:t xml:space="preserve"> 217.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 xml:space="preserve">zahtjev za određivanjem nagrade i naknade troškova  u ukupnoj visini od </w:t>
      </w:r>
      <w:r>
        <w:t>3</w:t>
      </w:r>
      <w:r w:rsidR="00D53137">
        <w:t>.</w:t>
      </w:r>
      <w:r w:rsidR="0049555D">
        <w:t>0</w:t>
      </w:r>
      <w:r w:rsidR="00A2695B">
        <w:t>00,00</w:t>
      </w:r>
      <w:r w:rsidR="00D07951" w:rsidRPr="00560CCF">
        <w:t xml:space="preserve"> kuna bruto sukladno izvršenom poslu, a sve u skladu s člankom </w:t>
      </w:r>
      <w:r w:rsidR="0049555D">
        <w:t>4.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105/15)</w:t>
      </w:r>
      <w:r w:rsidR="00D07951" w:rsidRPr="00560CCF">
        <w:t xml:space="preserve">, te članku </w:t>
      </w:r>
      <w:r w:rsidR="0049555D">
        <w:t>94.</w:t>
      </w:r>
      <w:r w:rsidR="004E31AE">
        <w:t xml:space="preserve"> Stečajnog zakona</w:t>
      </w:r>
      <w:r w:rsidR="0049555D">
        <w:t xml:space="preserve"> (NN 71/15)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>e iz osobnih sredstava.</w:t>
      </w:r>
      <w:r w:rsidR="00A2695B">
        <w:t xml:space="preserve"> Međutim, kako se troškovi postupka isplaćuju iz sredstava Fonda za pokriće troškova stečajnog postupka, a predlagatelj je FINA, to su sredstva ograničena.</w:t>
      </w:r>
      <w:r w:rsidR="00D07951" w:rsidRPr="00560CCF">
        <w:t xml:space="preserve"> </w:t>
      </w:r>
    </w:p>
    <w:p w:rsidRDefault="00D07951" w:rsidP="00553B1B" w:rsidR="008B66DC">
      <w:pPr>
        <w:ind w:firstLine="708"/>
        <w:jc w:val="both"/>
      </w:pPr>
      <w:r w:rsidRPr="00560CCF">
        <w:t>Temeljem naprijed navedenog riješeno je kao pod I</w:t>
      </w:r>
      <w:r w:rsidR="00A077F4" w:rsidRPr="00560CCF">
        <w:t xml:space="preserve"> i II</w:t>
      </w:r>
      <w:r w:rsidRPr="00560CCF">
        <w:t xml:space="preserve"> izreke. 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EB1841">
        <w:t>7</w:t>
      </w:r>
      <w:r w:rsidR="00A61E92">
        <w:t>.</w:t>
      </w:r>
      <w:r w:rsidR="00EB1841">
        <w:t xml:space="preserve"> srpnja</w:t>
      </w:r>
      <w:r w:rsidR="00D76A17">
        <w:t xml:space="preserve"> </w:t>
      </w:r>
      <w:r w:rsidR="00A61E92">
        <w:t>2017.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5767EC">
      <w:pPr>
        <w:pStyle w:val="Podnaslov"/>
        <w:ind w:firstLine="708" w:left="4956"/>
      </w:pPr>
      <w:r>
        <w:tab/>
      </w:r>
      <w:r>
        <w:tab/>
      </w:r>
      <w:r>
        <w:tab/>
      </w:r>
      <w:r w:rsidR="008B35D8">
        <w:tab/>
      </w:r>
    </w:p>
    <w:p w:rsidRDefault="002802A8" w:rsidP="00E91121" w:rsidR="002802A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802A8" w:rsidP="00E91121" w:rsidR="002802A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802A8" w:rsidP="00E91121" w:rsidR="002802A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802A8" w:rsidP="00E91121" w:rsidR="002802A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802A8" w:rsidP="00E91121" w:rsidR="002802A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767EC" w:rsidP="00E91121" w:rsidR="005767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767EC" w:rsidP="00E91121" w:rsidR="005767E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CF2CC0" w:rsidP="00D07951" w:rsidR="00CF2CC0"/>
    <w:p w:rsidRDefault="00CF2CC0" w:rsidP="00D07951" w:rsidR="00CF2CC0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p w:rsidRDefault="002802A8" w:rsidP="00D07951" w:rsidR="002802A8"/>
    <w:sectPr w:rsidSect="004E31AE" w:rsidR="002802A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6D1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6C15" w:rsidR="00F46C15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F83C8D">
      <w:t>444</w:t>
    </w:r>
    <w:r w:rsidR="00726910">
      <w:t>/2016</w:t>
    </w:r>
    <w:r w:rsidR="002802A8">
      <w:t>-22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F7284"/>
    <w:rsid w:val="00120805"/>
    <w:rsid w:val="00125D20"/>
    <w:rsid w:val="0014572D"/>
    <w:rsid w:val="001B3BC6"/>
    <w:rsid w:val="0020570E"/>
    <w:rsid w:val="00223ECD"/>
    <w:rsid w:val="002272FF"/>
    <w:rsid w:val="002802A8"/>
    <w:rsid w:val="002B31F8"/>
    <w:rsid w:val="002E2B0E"/>
    <w:rsid w:val="003011FC"/>
    <w:rsid w:val="00343152"/>
    <w:rsid w:val="00397F3F"/>
    <w:rsid w:val="003B6CAF"/>
    <w:rsid w:val="00475737"/>
    <w:rsid w:val="0049555D"/>
    <w:rsid w:val="004A53E6"/>
    <w:rsid w:val="004E31AE"/>
    <w:rsid w:val="00536FCA"/>
    <w:rsid w:val="00553B1B"/>
    <w:rsid w:val="00560CCF"/>
    <w:rsid w:val="005767EC"/>
    <w:rsid w:val="00602325"/>
    <w:rsid w:val="0063061E"/>
    <w:rsid w:val="00680F38"/>
    <w:rsid w:val="006C6EE8"/>
    <w:rsid w:val="007040E2"/>
    <w:rsid w:val="00726910"/>
    <w:rsid w:val="00756A21"/>
    <w:rsid w:val="00767A3A"/>
    <w:rsid w:val="00783B11"/>
    <w:rsid w:val="00796874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8C6D14"/>
    <w:rsid w:val="00960161"/>
    <w:rsid w:val="0096587D"/>
    <w:rsid w:val="009926AC"/>
    <w:rsid w:val="009B5919"/>
    <w:rsid w:val="00A01E2B"/>
    <w:rsid w:val="00A077F4"/>
    <w:rsid w:val="00A2284A"/>
    <w:rsid w:val="00A2695B"/>
    <w:rsid w:val="00A61E92"/>
    <w:rsid w:val="00AB7AB0"/>
    <w:rsid w:val="00B3634A"/>
    <w:rsid w:val="00B52CC1"/>
    <w:rsid w:val="00B673CD"/>
    <w:rsid w:val="00C337D6"/>
    <w:rsid w:val="00C65F3B"/>
    <w:rsid w:val="00C67BF0"/>
    <w:rsid w:val="00C7076C"/>
    <w:rsid w:val="00C96AA3"/>
    <w:rsid w:val="00CF2CC0"/>
    <w:rsid w:val="00D07951"/>
    <w:rsid w:val="00D130F9"/>
    <w:rsid w:val="00D53137"/>
    <w:rsid w:val="00D74593"/>
    <w:rsid w:val="00D74908"/>
    <w:rsid w:val="00D76A17"/>
    <w:rsid w:val="00DC0196"/>
    <w:rsid w:val="00DF0EEB"/>
    <w:rsid w:val="00E051E3"/>
    <w:rsid w:val="00E15A3A"/>
    <w:rsid w:val="00E30F29"/>
    <w:rsid w:val="00E532EA"/>
    <w:rsid w:val="00EB1841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3C8D"/>
    <w:rsid w:val="00F86E37"/>
    <w:rsid w:val="00F95481"/>
    <w:rsid w:val="00FA44CD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C6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D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D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D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D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C6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D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D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D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D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1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7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39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5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MANDIR UGOSTITELJSTVO j.d.o.o.</izvorni_sadrzaj>
    <derivirana_varijabla naziv="DomainObject.Predmet.ProtustrankaFormated_1">  MANDIR UGOSTITELJSTVO j.d.o.o.</derivirana_varijabla>
  </DomainObject.Predmet.ProtustrankaFormated>
  <DomainObject.Predmet.ProtustrankaFormatedOIB>
    <izvorni_sadrzaj>  MANDIR UGOSTITELJSTVO j.d.o.o., OIB 12927609723</izvorni_sadrzaj>
    <derivirana_varijabla naziv="DomainObject.Predmet.ProtustrankaFormatedOIB_1">  MANDIR UGOSTITELJSTVO j.d.o.o., OIB 12927609723</derivirana_varijabla>
  </DomainObject.Predmet.ProtustrankaFormatedOIB>
  <DomainObject.Predmet.ProtustrankaFormatedWithAdress>
    <izvorni_sadrzaj> MANDIR UGOSTITELJSTVO j.d.o.o., Podolje 30, 10000 Zagreb</izvorni_sadrzaj>
    <derivirana_varijabla naziv="DomainObject.Predmet.ProtustrankaFormatedWithAdress_1"> MANDIR UGOSTITELJSTVO j.d.o.o., Podolje 30, 10000 Zagreb</derivirana_varijabla>
  </DomainObject.Predmet.ProtustrankaFormatedWithAdress>
  <DomainObject.Predmet.ProtustrankaFormatedWithAdressOIB>
    <izvorni_sadrzaj> MANDIR UGOSTITELJSTVO j.d.o.o., OIB 12927609723, Podolje 30, 10000 Zagreb</izvorni_sadrzaj>
    <derivirana_varijabla naziv="DomainObject.Predmet.ProtustrankaFormatedWithAdressOIB_1"> MANDIR UGOSTITELJSTVO j.d.o.o., OIB 12927609723, Podolje 30, 10000 Zagreb</derivirana_varijabla>
  </DomainObject.Predmet.ProtustrankaFormatedWithAdressOIB>
  <DomainObject.Predmet.ProtustrankaWithAdress>
    <izvorni_sadrzaj>MANDIR UGOSTITELJSTVO j.d.o.o. Podolje 30, 10000 Zagreb</izvorni_sadrzaj>
    <derivirana_varijabla naziv="DomainObject.Predmet.ProtustrankaWithAdress_1">MANDIR UGOSTITELJSTVO j.d.o.o. Podolje 30, 10000 Zagreb</derivirana_varijabla>
  </DomainObject.Predmet.ProtustrankaWithAdress>
  <DomainObject.Predmet.ProtustrankaWithAdressOIB>
    <izvorni_sadrzaj>MANDIR UGOSTITELJSTVO j.d.o.o., OIB 12927609723, Podolje 30, 10000 Zagreb</izvorni_sadrzaj>
    <derivirana_varijabla naziv="DomainObject.Predmet.ProtustrankaWithAdressOIB_1">MANDIR UGOSTITELJSTVO j.d.o.o., OIB 12927609723, Podolje 30, 10000 Zagreb</derivirana_varijabla>
  </DomainObject.Predmet.ProtustrankaWithAdressOIB>
  <DomainObject.Predmet.ProtustrankaNazivFormated>
    <izvorni_sadrzaj>MANDIR UGOSTITELJSTVO j.d.o.o.</izvorni_sadrzaj>
    <derivirana_varijabla naziv="DomainObject.Predmet.ProtustrankaNazivFormated_1">MANDIR UGOSTITELJSTVO j.d.o.o.</derivirana_varijabla>
  </DomainObject.Predmet.ProtustrankaNazivFormated>
  <DomainObject.Predmet.ProtustrankaNazivFormatedOIB>
    <izvorni_sadrzaj>MANDIR UGOSTITELJSTVO j.d.o.o., OIB 12927609723</izvorni_sadrzaj>
    <derivirana_varijabla naziv="DomainObject.Predmet.ProtustrankaNazivFormatedOIB_1">MANDIR UGOSTITELJSTVO j.d.o.o., OIB 12927609723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Mato Mandir</izvorni_sadrzaj>
    <derivirana_varijabla naziv="DomainObject.Predmet.StrankaFormated_1">  FINA Regionalni centar Zagreb; Mato Mandir</derivirana_varijabla>
  </DomainObject.Predmet.StrankaFormated>
  <DomainObject.Predmet.StrankaFormatedOIB>
    <izvorni_sadrzaj>  FINA Regionalni centar Zagreb, OIB 85821130368; Mato Mandir, OIB 00552209119</izvorni_sadrzaj>
    <derivirana_varijabla naziv="DomainObject.Predmet.StrankaFormatedOIB_1">  FINA Regionalni centar Zagreb, OIB 85821130368; Mato Mandir, OIB 00552209119</derivirana_varijabla>
  </DomainObject.Predmet.StrankaFormatedOIB>
  <DomainObject.Predmet.StrankaFormatedWithAdress>
    <izvorni_sadrzaj> FINA Regionalni centar Zagreb, Trg svibanjski žrtava 1995. 1, 10000 Zagreb; Mato Mandir, Podolje 30, 10000 Zagreb</izvorni_sadrzaj>
    <derivirana_varijabla naziv="DomainObject.Predmet.StrankaFormatedWithAdress_1"> FINA Regionalni centar Zagreb, Trg svibanjski žrtava 1995. 1, 10000 Zagreb; Mato Mandir, Podolje 30, 10000 Zagreb</derivirana_varijabla>
  </DomainObject.Predmet.StrankaFormatedWithAdress>
  <DomainObject.Predmet.StrankaFormatedWithAdressOIB>
    <izvorni_sadrzaj> FINA Regionalni centar Zagreb, OIB 85821130368, Trg svibanjski žrtava 1995. 1, 10000 Zagreb; Mato Mandir, OIB 00552209119, Podolje 30, 10000 Zagreb</izvorni_sadrzaj>
    <derivirana_varijabla naziv="DomainObject.Predmet.StrankaFormatedWithAdressOIB_1"> FINA Regionalni centar Zagreb, OIB 85821130368, Trg svibanjski žrtava 1995. 1, 10000 Zagreb; Mato Mandir, OIB 00552209119, Podolje 30, 10000 Zagreb</derivirana_varijabla>
  </DomainObject.Predmet.StrankaFormatedWithAdressOIB>
  <DomainObject.Predmet.StrankaWithAdress>
    <izvorni_sadrzaj>FINA Regionalni centar Zagreb Trg svibanjski žrtava 1995. 1,10000 Zagreb,Mato Mandir Podolje 30,10000 Zagreb</izvorni_sadrzaj>
    <derivirana_varijabla naziv="DomainObject.Predmet.StrankaWithAdress_1">FINA Regionalni centar Zagreb Trg svibanjski žrtava 1995. 1,10000 Zagreb,Mato Mandir Podolje 30,10000 Zagreb</derivirana_varijabla>
  </DomainObject.Predmet.StrankaWithAdress>
  <DomainObject.Predmet.StrankaWithAdressOIB>
    <izvorni_sadrzaj>FINA Regionalni centar Zagreb, OIB 85821130368, Trg svibanjski žrtava 1995. 1,10000 Zagreb,Mato Mandir, OIB 00552209119, Podolje 30,10000 Zagreb</izvorni_sadrzaj>
    <derivirana_varijabla naziv="DomainObject.Predmet.StrankaWithAdressOIB_1">FINA Regionalni centar Zagreb, OIB 85821130368, Trg svibanjski žrtava 1995. 1,10000 Zagreb,Mato Mandir, OIB 00552209119, Podolje 30,10000 Zagreb</derivirana_varijabla>
  </DomainObject.Predmet.StrankaWithAdressOIB>
  <DomainObject.Predmet.StrankaNazivFormated>
    <izvorni_sadrzaj>FINA Regionalni centar Zagreb,Mato Mandir</izvorni_sadrzaj>
    <derivirana_varijabla naziv="DomainObject.Predmet.StrankaNazivFormated_1">FINA Regionalni centar Zagreb,Mato Mandir</derivirana_varijabla>
  </DomainObject.Predmet.StrankaNazivFormated>
  <DomainObject.Predmet.StrankaNazivFormatedOIB>
    <izvorni_sadrzaj>FINA Regionalni centar Zagreb, OIB 85821130368,Mato Mandir, OIB 00552209119</izvorni_sadrzaj>
    <derivirana_varijabla naziv="DomainObject.Predmet.StrankaNazivFormatedOIB_1">FINA Regionalni centar Zagreb, OIB 85821130368,Mato Mandir, OIB 00552209119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Mato Mandir</item>
    </izvorni_sadrzaj>
    <derivirana_varijabla naziv="DomainObject.Predmet.StrankaListFormated_1">
      <item>FINA Regionalni centar Zagreb</item>
      <item>Mato Mandir</item>
    </derivirana_varijabla>
  </DomainObject.Predmet.StrankaListFormated>
  <DomainObject.Predmet.StrankaListFormatedOIB>
    <izvorni_sadrzaj>
      <item>FINA Regionalni centar Zagreb, OIB 85821130368</item>
      <item>Mato Mandir, OIB 00552209119</item>
    </izvorni_sadrzaj>
    <derivirana_varijabla naziv="DomainObject.Predmet.StrankaListFormatedOIB_1">
      <item>FINA Regionalni centar Zagreb, OIB 85821130368</item>
      <item>Mato Mandir, OIB 00552209119</item>
    </derivirana_varijabla>
  </DomainObject.Predmet.StrankaListFormatedOIB>
  <DomainObject.Predmet.StrankaListFormatedWithAdress>
    <izvorni_sadrzaj>
      <item>FINA Regionalni centar Zagreb, Trg svibanjski žrtava 1995. 1, 10000 Zagreb</item>
      <item>Mato Mandir, Podolje 30, 10000 Zagreb</item>
    </izvorni_sadrzaj>
    <derivirana_varijabla naziv="DomainObject.Predmet.StrankaListFormatedWithAdress_1">
      <item>FINA Regionalni centar Zagreb, Trg svibanjski žrtava 1995. 1, 10000 Zagreb</item>
      <item>Mato Mandir, Podolje 30,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Mato Mandir, OIB 00552209119, Podolje 30, 10000 Zagreb</item>
    </izvorni_sadrzaj>
    <derivirana_varijabla naziv="DomainObject.Predmet.StrankaListFormatedWithAdressOIB_1">
      <item>FINA Regionalni centar Zagreb, OIB 85821130368, Trg svibanjski žrtava 1995. 1, 10000 Zagreb</item>
      <item>Mato Mandir, OIB 00552209119, Podolje 30, 10000 Zagreb</item>
    </derivirana_varijabla>
  </DomainObject.Predmet.StrankaListFormatedWithAdressOIB>
  <DomainObject.Predmet.StrankaListNazivFormated>
    <izvorni_sadrzaj>
      <item>FINA Regionalni centar Zagreb</item>
      <item>Mato Mandir</item>
    </izvorni_sadrzaj>
    <derivirana_varijabla naziv="DomainObject.Predmet.StrankaListNazivFormated_1">
      <item>FINA Regionalni centar Zagreb</item>
      <item>Mato Mandir</item>
    </derivirana_varijabla>
  </DomainObject.Predmet.StrankaListNazivFormated>
  <DomainObject.Predmet.StrankaListNazivFormatedOIB>
    <izvorni_sadrzaj>
      <item>FINA Regionalni centar Zagreb, OIB 85821130368</item>
      <item>Mato Mandir, OIB 00552209119</item>
    </izvorni_sadrzaj>
    <derivirana_varijabla naziv="DomainObject.Predmet.StrankaListNazivFormatedOIB_1">
      <item>FINA Regionalni centar Zagreb, OIB 85821130368</item>
      <item>Mato Mandir, OIB 00552209119</item>
    </derivirana_varijabla>
  </DomainObject.Predmet.StrankaListNazivFormatedOIB>
  <DomainObject.Predmet.ProtuStrankaListFormated>
    <izvorni_sadrzaj>
      <item>MANDIR UGOSTITELJSTVO j.d.o.o.</item>
    </izvorni_sadrzaj>
    <derivirana_varijabla naziv="DomainObject.Predmet.ProtuStrankaListFormated_1">
      <item>MANDIR UGOSTITELJSTVO j.d.o.o.</item>
    </derivirana_varijabla>
  </DomainObject.Predmet.ProtuStrankaListFormated>
  <DomainObject.Predmet.ProtuStrankaListFormatedOIB>
    <izvorni_sadrzaj>
      <item>MANDIR UGOSTITELJSTVO j.d.o.o., OIB 12927609723</item>
    </izvorni_sadrzaj>
    <derivirana_varijabla naziv="DomainObject.Predmet.ProtuStrankaListFormatedOIB_1">
      <item>MANDIR UGOSTITELJSTVO j.d.o.o., OIB 12927609723</item>
    </derivirana_varijabla>
  </DomainObject.Predmet.ProtuStrankaListFormatedOIB>
  <DomainObject.Predmet.ProtuStrankaListFormatedWithAdress>
    <izvorni_sadrzaj>
      <item>MANDIR UGOSTITELJSTVO j.d.o.o., Podolje 30, 10000 Zagreb</item>
    </izvorni_sadrzaj>
    <derivirana_varijabla naziv="DomainObject.Predmet.ProtuStrankaListFormatedWithAdress_1">
      <item>MANDIR UGOSTITELJSTVO j.d.o.o., Podolje 30, 10000 Zagreb</item>
    </derivirana_varijabla>
  </DomainObject.Predmet.ProtuStrankaListFormatedWithAdress>
  <DomainObject.Predmet.ProtuStrankaListFormatedWithAdressOIB>
    <izvorni_sadrzaj>
      <item>MANDIR UGOSTITELJSTVO j.d.o.o., OIB 12927609723, Podolje 30, 10000 Zagreb</item>
    </izvorni_sadrzaj>
    <derivirana_varijabla naziv="DomainObject.Predmet.ProtuStrankaListFormatedWithAdressOIB_1">
      <item>MANDIR UGOSTITELJSTVO j.d.o.o., OIB 12927609723, Podolje 30, 10000 Zagreb</item>
    </derivirana_varijabla>
  </DomainObject.Predmet.ProtuStrankaListFormatedWithAdressOIB>
  <DomainObject.Predmet.ProtuStrankaListNazivFormated>
    <izvorni_sadrzaj>
      <item>MANDIR UGOSTITELJSTVO j.d.o.o.</item>
    </izvorni_sadrzaj>
    <derivirana_varijabla naziv="DomainObject.Predmet.ProtuStrankaListNazivFormated_1">
      <item>MANDIR UGOSTITELJSTVO j.d.o.o.</item>
    </derivirana_varijabla>
  </DomainObject.Predmet.ProtuStrankaListNazivFormated>
  <DomainObject.Predmet.ProtuStrankaListNazivFormatedOIB>
    <izvorni_sadrzaj>
      <item>MANDIR UGOSTITELJSTVO j.d.o.o., OIB 12927609723</item>
    </izvorni_sadrzaj>
    <derivirana_varijabla naziv="DomainObject.Predmet.ProtuStrankaListNazivFormatedOIB_1">
      <item>MANDIR UGOSTITELJSTVO j.d.o.o., OIB 12927609723</item>
    </derivirana_varijabla>
  </DomainObject.Predmet.ProtuStrankaListNazivFormatedOIB>
  <DomainObject.Predmet.OstaliListFormated>
    <izvorni_sadrzaj>
      <item>Mato Mandir</item>
      <item>ŽUPANIJSKO DRŽAVNO ODVJETNIŠTVO U ZAGREBU</item>
      <item>PRIVREDNA BANKA ZAGREB - DIONIČKO DRUŠTVO</item>
      <item>RH, MF, Porezna uprava</item>
      <item>FINA</item>
    </izvorni_sadrzaj>
    <derivirana_varijabla naziv="DomainObject.Predmet.OstaliListFormated_1">
      <item>Mato Mandir</item>
      <item>ŽUPANIJSKO DRŽAVNO ODVJETNIŠTVO U ZAGREBU</item>
      <item>PRIVREDNA BANKA ZAGREB - DIONIČKO DRUŠTVO</item>
      <item>RH, MF, Porezna uprava</item>
      <item>FINA</item>
    </derivirana_varijabla>
  </DomainObject.Predmet.OstaliListFormated>
  <DomainObject.Predmet.OstaliListFormatedOIB>
    <izvorni_sadrzaj>
      <item>Mato Mandir, OIB 00552209119</item>
      <item>ŽUPANIJSKO DRŽAVNO ODVJETNIŠTVO U ZAGREBU, OIB 16488001145</item>
      <item>PRIVREDNA BANKA ZAGREB - DIONIČKO DRUŠTVO, OIB 02535697732</item>
      <item>RH, MF, Porezna uprava, OIB 18683136487</item>
      <item>FINA, OIB 85821130368</item>
    </izvorni_sadrzaj>
    <derivirana_varijabla naziv="DomainObject.Predmet.OstaliListFormatedOIB_1">
      <item>Mato Mandir, OIB 00552209119</item>
      <item>ŽUPANIJSKO DRŽAVNO ODVJETNIŠTVO U ZAGREBU, OIB 16488001145</item>
      <item>PRIVREDNA BANKA ZAGREB - DIONIČKO DRUŠTVO, OIB 02535697732</item>
      <item>RH, MF, Porezna uprava, OIB 18683136487</item>
      <item>FINA, OIB 85821130368</item>
    </derivirana_varijabla>
  </DomainObject.Predmet.OstaliListFormatedOIB>
  <DomainObject.Predmet.OstaliListFormatedWithAdress>
    <izvorni_sadrzaj>
      <item>Mato Mandir, Podolje 30, 10000 Zagreb</item>
      <item>ŽUPANIJSKO DRŽAVNO ODVJETNIŠTVO U ZAGREBU, Savska Cesta 41, 10000 Zagreb</item>
      <item>PRIVREDNA BANKA ZAGREB - DIONIČKO DRUŠTVO, Radnička cesta 50, 10000 Zagreb</item>
      <item>RH, MF, Porezna uprava, Av. Dubrovnik 32, 10000 Zagreb</item>
      <item>FINA, Ul. grada Vukovara 70, 10000 Zagreb</item>
    </izvorni_sadrzaj>
    <derivirana_varijabla naziv="DomainObject.Predmet.OstaliListFormatedWithAdress_1">
      <item>Mato Mandir, Podolje 30, 10000 Zagreb</item>
      <item>ŽUPANIJSKO DRŽAVNO ODVJETNIŠTVO U ZAGREBU, Savska Cesta 41, 10000 Zagreb</item>
      <item>PRIVREDNA BANKA ZAGREB - DIONIČKO DRUŠTVO, Radnička cesta 50, 10000 Zagreb</item>
      <item>RH, MF, Porezna uprava, Av. Dubrovnik 32, 10000 Zagreb</item>
      <item>FINA, Ul. grada Vukovara 70, 10000 Zagreb</item>
    </derivirana_varijabla>
  </DomainObject.Predmet.OstaliListFormatedWithAdress>
  <DomainObject.Predmet.OstaliListFormatedWithAdressOIB>
    <izvorni_sadrzaj>
      <item>Mato Mandir, OIB 00552209119, Podolje 30, 10000 Zagreb</item>
      <item>ŽUPANIJSKO DRŽAVNO ODVJETNIŠTVO U ZAGREBU, OIB 16488001145, Savska Cesta 41, 10000 Zagreb</item>
      <item>PRIVREDNA BANKA ZAGREB - DIONIČKO DRUŠTVO, OIB 02535697732, Radnička cesta 50, 10000 Zagreb</item>
      <item>RH, MF, Porezna uprava, OIB 18683136487, Av. Dubrovnik 32, 10000 Zagreb</item>
      <item>FINA, OIB 85821130368, Ul. grada Vukovara 70, 10000 Zagreb</item>
    </izvorni_sadrzaj>
    <derivirana_varijabla naziv="DomainObject.Predmet.OstaliListFormatedWithAdressOIB_1">
      <item>Mato Mandir, OIB 00552209119, Podolje 30, 10000 Zagreb</item>
      <item>ŽUPANIJSKO DRŽAVNO ODVJETNIŠTVO U ZAGREBU, OIB 16488001145, Savska Cesta 41, 10000 Zagreb</item>
      <item>PRIVREDNA BANKA ZAGREB - DIONIČKO DRUŠTVO, OIB 02535697732, Radnička cesta 50, 10000 Zagreb</item>
      <item>RH, MF, Porezna uprava, OIB 18683136487, Av. Dubrovnik 32, 10000 Zagreb</item>
      <item>FINA, OIB 85821130368, Ul. grada Vukovara 70, 10000 Zagreb</item>
    </derivirana_varijabla>
  </DomainObject.Predmet.OstaliListFormatedWithAdressOIB>
  <DomainObject.Predmet.OstaliListNazivFormated>
    <izvorni_sadrzaj>
      <item>Mato Mandir</item>
      <item>ŽUPANIJSKO DRŽAVNO ODVJETNIŠTVO U ZAGREBU</item>
      <item>PRIVREDNA BANKA ZAGREB - DIONIČKO DRUŠTVO</item>
      <item>RH, MF, Porezna uprava</item>
      <item>FINA</item>
    </izvorni_sadrzaj>
    <derivirana_varijabla naziv="DomainObject.Predmet.OstaliListNazivFormated_1">
      <item>Mato Mandir</item>
      <item>ŽUPANIJSKO DRŽAVNO ODVJETNIŠTVO U ZAGREBU</item>
      <item>PRIVREDNA BANKA ZAGREB - DIONIČKO DRUŠTVO</item>
      <item>RH, MF, Porezna uprava</item>
      <item>FINA</item>
    </derivirana_varijabla>
  </DomainObject.Predmet.OstaliListNazivFormated>
  <DomainObject.Predmet.OstaliListNazivFormatedOIB>
    <izvorni_sadrzaj>
      <item>Mato Mandir, OIB 00552209119</item>
      <item>ŽUPANIJSKO DRŽAVNO ODVJETNIŠTVO U ZAGREBU, OIB 16488001145</item>
      <item>PRIVREDNA BANKA ZAGREB - DIONIČKO DRUŠTVO, OIB 02535697732</item>
      <item>RH, MF, Porezna uprava, OIB 18683136487</item>
      <item>FINA, OIB 85821130368</item>
    </izvorni_sadrzaj>
    <derivirana_varijabla naziv="DomainObject.Predmet.OstaliListNazivFormatedOIB_1">
      <item>Mato Mandir, OIB 00552209119</item>
      <item>ŽUPANIJSKO DRŽAVNO ODVJETNIŠTVO U ZAGREBU, OIB 16488001145</item>
      <item>PRIVREDNA BANKA ZAGREB - DIONIČKO DRUŠTVO, OIB 02535697732</item>
      <item>RH, MF, Porezna uprava, OIB 18683136487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MANDIR UGOSTITELJSTVO j.d.o.o.</izvorni_sadrzaj>
    <derivirana_varijabla naziv="DomainObject.Predmet.ProtustrankaIDrugi_1">MANDIR UGOSTITELJSTVO j.d.o.o.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MANDIR UGOSTITELJSTVO j.d.o.o., OIB 12927609723, Podolje 30, 10000 Zagreb</izvorni_sadrzaj>
    <derivirana_varijabla naziv="DomainObject.Predmet.ProtustrankaIDrugiAdressOIB_1">MANDIR UGOSTITELJSTVO j.d.o.o., OIB 12927609723, Podolje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MANDIR UGOSTITELJSTVO j.d.o.o.</item>
      <item>Mato Mandir</item>
      <item>Mato Mandir</item>
      <item>ŽUPANIJSKO DRŽAVNO ODVJETNIŠTVO U ZAGREBU</item>
      <item>PRIVREDNA BANKA ZAGREB - DIONIČKO DRUŠTVO</item>
      <item>RH, MF, Porezna uprava</item>
      <item>FINA</item>
    </izvorni_sadrzaj>
    <derivirana_varijabla naziv="DomainObject.Predmet.SudioniciListNaziv_1">
      <item>FINA Regionalni centar Zagreb</item>
      <item>MANDIR UGOSTITELJSTVO j.d.o.o.</item>
      <item>Mato Mandir</item>
      <item>Mato Mandir</item>
      <item>ŽUPANIJSKO DRŽAVNO ODVJETNIŠTVO U ZAGREBU</item>
      <item>PRIVREDNA BANKA ZAGREB - DIONIČKO DRUŠTVO</item>
      <item>RH, MF, Porezna uprava</item>
      <item>FINA</item>
    </derivirana_varijabla>
  </DomainObject.Predmet.SudioniciListNaziv>
  <DomainObject.Predmet.SudioniciListAdressOIB>
    <izvorni_sadrzaj>
      <item>FINA Regionalni centar Zagreb, OIB 85821130368, Trg svibanjski žrtava 1995. 1,10000 Zagreb</item>
      <item>MANDIR UGOSTITELJSTVO j.d.o.o., OIB 12927609723, Podolje 30,10000 Zagreb</item>
      <item>Mato Mandir, OIB 00552209119, Podolje 30,10000 Zagreb</item>
      <item>Mato Mandir, OIB 00552209119, Podolje 30,10000 Zagreb</item>
      <item>ŽUPANIJSKO DRŽAVNO ODVJETNIŠTVO U ZAGREBU, OIB 16488001145, Savska Cesta 41,10000 Zagreb</item>
      <item>PRIVREDNA BANKA ZAGREB - DIONIČKO DRUŠTVO, OIB 02535697732, Radnička cesta 50,10000 Zagreb</item>
      <item>RH, MF, Porezna uprava, OIB 18683136487, Av. Dubrovnik 32,10000 Zagreb</item>
      <item>FINA, OIB 85821130368, Ul. grada Vukovara 70,10000 Zagreb</item>
    </izvorni_sadrzaj>
    <derivirana_varijabla naziv="DomainObject.Predmet.SudioniciListAdressOIB_1">
      <item>FINA Regionalni centar Zagreb, OIB 85821130368, Trg svibanjski žrtava 1995. 1,10000 Zagreb</item>
      <item>MANDIR UGOSTITELJSTVO j.d.o.o., OIB 12927609723, Podolje 30,10000 Zagreb</item>
      <item>Mato Mandir, OIB 00552209119, Podolje 30,10000 Zagreb</item>
      <item>Mato Mandir, OIB 00552209119, Podolje 30,10000 Zagreb</item>
      <item>ŽUPANIJSKO DRŽAVNO ODVJETNIŠTVO U ZAGREBU, OIB 16488001145, Savska Cesta 41,10000 Zagreb</item>
      <item>PRIVREDNA BANKA ZAGREB - DIONIČKO DRUŠTVO, OIB 02535697732, Radnička cesta 50,10000 Zagreb</item>
      <item>RH, MF, Porezna uprava, OIB 18683136487, Av. Dubrovnik 32,10000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12927609723</item>
      <item>, OIB 00552209119</item>
      <item>, OIB 00552209119</item>
      <item>, OIB 16488001145</item>
      <item>, OIB 02535697732</item>
      <item>, OIB 18683136487</item>
      <item>, OIB 85821130368</item>
    </izvorni_sadrzaj>
    <derivirana_varijabla naziv="DomainObject.Predmet.SudioniciListNazivOIB_1">
      <item>, OIB 85821130368</item>
      <item>, OIB 12927609723</item>
      <item>, OIB 00552209119</item>
      <item>, OIB 00552209119</item>
      <item>, OIB 16488001145</item>
      <item>, OIB 02535697732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404</properties:Words>
  <properties:Characters>2234</properties:Characters>
  <properties:Lines>104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2017-07-10T11:56:00Z</dcterms:created>
  <dc:creator>nribaric</dc:creator>
  <cp:lastModifiedBy>Jadranka Zelić</cp:lastModifiedBy>
  <cp:lastPrinted>2017-07-10T11:56:00Z</cp:lastPrinted>
  <dcterms:modified xmlns:xsi="http://www.w3.org/2001/XMLSchema-instance" xsi:type="dcterms:W3CDTF">2017-07-10T11:57:00Z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