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d298" w14:paraId="c47d298" w:rsidRDefault="00FC6AE0" w:rsidP="00120463" w:rsidR="00FC6AE0" w:rsidRPr="009971B5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D33BA4" w:rsidP="00120463" w:rsidR="00120463" w:rsidRPr="009971B5">
      <w:pPr>
        <w:rPr>
          <w:b/>
        </w:rPr>
      </w:pPr>
      <w:r w:rsidRPr="009971B5">
        <w:rPr>
          <w:b/>
        </w:rPr>
        <w:t>REPUBLIKA HRVATSKA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>TRGOVAČKI SUD U ZADRU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 xml:space="preserve">Ulica dr. Franje Tuđmana 35 </w:t>
      </w:r>
    </w:p>
    <w:p w:rsidRDefault="00120463" w:rsidP="00120463" w:rsidR="00120463" w:rsidRPr="009971B5"/>
    <w:p w:rsidRDefault="00120463" w:rsidP="00120463" w:rsidR="00120463" w:rsidRPr="009971B5">
      <w:pPr>
        <w:rPr>
          <w:b/>
        </w:rPr>
      </w:pPr>
    </w:p>
    <w:p w:rsidRDefault="00C6342D" w:rsidP="00CE0425" w:rsidR="00C6342D" w:rsidRPr="009971B5">
      <w:pPr>
        <w:ind w:left="5040"/>
        <w:jc w:val="right"/>
        <w:rPr>
          <w:b/>
        </w:rPr>
      </w:pPr>
    </w:p>
    <w:p w:rsidRDefault="009445E1" w:rsidP="00585E4B" w:rsidR="00585E4B">
      <w:pPr>
        <w:ind w:firstLine="360"/>
        <w:jc w:val="right"/>
        <w:rPr>
          <w:b/>
          <w:bCs/>
        </w:rPr>
      </w:pPr>
      <w:r>
        <w:rPr>
          <w:b/>
          <w:bCs/>
        </w:rPr>
        <w:t>RENATO MODRIĆ</w:t>
      </w:r>
    </w:p>
    <w:p w:rsidRDefault="009445E1" w:rsidP="00585E4B" w:rsidR="009445E1">
      <w:pPr>
        <w:ind w:firstLine="360"/>
        <w:jc w:val="right"/>
        <w:rPr>
          <w:b/>
          <w:bCs/>
        </w:rPr>
      </w:pPr>
      <w:r>
        <w:rPr>
          <w:b/>
          <w:bCs/>
        </w:rPr>
        <w:t>Zagreb</w:t>
      </w:r>
    </w:p>
    <w:p w:rsidRDefault="009445E1" w:rsidP="00585E4B" w:rsidR="009445E1">
      <w:pPr>
        <w:ind w:firstLine="360"/>
        <w:jc w:val="right"/>
        <w:rPr>
          <w:b/>
          <w:bCs/>
        </w:rPr>
      </w:pPr>
      <w:proofErr w:type="spellStart"/>
      <w:r>
        <w:rPr>
          <w:b/>
          <w:bCs/>
        </w:rPr>
        <w:t>Jahorinska</w:t>
      </w:r>
      <w:proofErr w:type="spellEnd"/>
      <w:r>
        <w:rPr>
          <w:b/>
          <w:bCs/>
        </w:rPr>
        <w:t xml:space="preserve"> 17</w:t>
      </w:r>
    </w:p>
    <w:p w:rsidRDefault="009445E1" w:rsidP="00585E4B" w:rsidR="009445E1" w:rsidRPr="009971B5">
      <w:pPr>
        <w:ind w:firstLine="360"/>
        <w:jc w:val="right"/>
        <w:rPr>
          <w:b/>
          <w:bCs/>
        </w:rPr>
      </w:pPr>
    </w:p>
    <w:p w:rsidRDefault="009445E1" w:rsidP="009971B5" w:rsidR="009445E1">
      <w:pPr>
        <w:ind w:firstLine="360"/>
        <w:jc w:val="both"/>
      </w:pPr>
    </w:p>
    <w:p w:rsidRDefault="00120463" w:rsidP="009971B5" w:rsidR="00606557" w:rsidRPr="009971B5">
      <w:pPr>
        <w:ind w:firstLine="360"/>
        <w:jc w:val="both"/>
      </w:pPr>
      <w:r w:rsidRPr="009971B5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9971B5">
          <w:t>u Zadru</w:t>
        </w:r>
      </w:smartTag>
      <w:r w:rsidR="00753F74" w:rsidRPr="009971B5">
        <w:t xml:space="preserve"> </w:t>
      </w:r>
      <w:r w:rsidR="00A75CA0" w:rsidRPr="009971B5">
        <w:t xml:space="preserve">poslovni </w:t>
      </w:r>
      <w:r w:rsidR="00753F74" w:rsidRPr="009971B5">
        <w:t>br</w:t>
      </w:r>
      <w:r w:rsidR="00A75CA0" w:rsidRPr="009971B5">
        <w:t>oj</w:t>
      </w:r>
      <w:r w:rsidR="00753F74" w:rsidRPr="009971B5">
        <w:t xml:space="preserve"> </w:t>
      </w:r>
      <w:r w:rsidR="00D33BA4" w:rsidRPr="009971B5">
        <w:t>2</w:t>
      </w:r>
      <w:r w:rsidR="00753F74" w:rsidRPr="009971B5">
        <w:t xml:space="preserve"> </w:t>
      </w:r>
      <w:r w:rsidRPr="009971B5">
        <w:t>St-</w:t>
      </w:r>
      <w:r w:rsidR="009971B5" w:rsidRPr="009971B5">
        <w:t>8</w:t>
      </w:r>
      <w:r w:rsidR="009445E1">
        <w:t>66/16-1</w:t>
      </w:r>
      <w:r w:rsidR="00077930">
        <w:t>1</w:t>
      </w:r>
      <w:r w:rsidR="009971B5" w:rsidRPr="009971B5">
        <w:t xml:space="preserve"> </w:t>
      </w:r>
      <w:r w:rsidR="00585E4B" w:rsidRPr="009971B5">
        <w:t xml:space="preserve">od </w:t>
      </w:r>
      <w:r w:rsidR="009445E1">
        <w:t>16</w:t>
      </w:r>
      <w:r w:rsidR="009971B5" w:rsidRPr="009971B5">
        <w:t xml:space="preserve">. lipnja </w:t>
      </w:r>
      <w:r w:rsidR="009445E1">
        <w:t xml:space="preserve">2016. </w:t>
      </w:r>
      <w:r w:rsidR="009971B5" w:rsidRPr="009971B5">
        <w:t>p</w:t>
      </w:r>
      <w:r w:rsidRPr="009971B5">
        <w:t>okrenut je prethodni postupak radi utvrđivanja uvjeta za otvaranje stečajnog postupka nad</w:t>
      </w:r>
      <w:r w:rsidR="001B7DF8" w:rsidRPr="009971B5">
        <w:t xml:space="preserve"> stečajnim dužnikom</w:t>
      </w:r>
      <w:r w:rsidRPr="009971B5">
        <w:t xml:space="preserve"> </w:t>
      </w:r>
      <w:r w:rsidR="009445E1" w:rsidRPr="001A660D">
        <w:t xml:space="preserve">MODRIĆ GRADNJA d.o.o., Donja </w:t>
      </w:r>
      <w:proofErr w:type="spellStart"/>
      <w:r w:rsidR="009445E1" w:rsidRPr="001A660D">
        <w:t>Jagodnja</w:t>
      </w:r>
      <w:proofErr w:type="spellEnd"/>
      <w:r w:rsidR="009445E1" w:rsidRPr="001A660D">
        <w:t xml:space="preserve">, Donja </w:t>
      </w:r>
      <w:proofErr w:type="spellStart"/>
      <w:r w:rsidR="009445E1" w:rsidRPr="001A660D">
        <w:t>Jagodnja</w:t>
      </w:r>
      <w:proofErr w:type="spellEnd"/>
      <w:r w:rsidR="009445E1" w:rsidRPr="001A660D">
        <w:t xml:space="preserve"> 97 B, OIB:35217953963</w:t>
      </w:r>
      <w:r w:rsidR="009445E1">
        <w:t>.</w:t>
      </w:r>
    </w:p>
    <w:p w:rsidRDefault="00585E4B" w:rsidP="00585E4B" w:rsidR="00585E4B" w:rsidRPr="009971B5">
      <w:pPr>
        <w:ind w:firstLine="360"/>
        <w:jc w:val="both"/>
      </w:pPr>
    </w:p>
    <w:p w:rsidRDefault="00120463" w:rsidP="009971B5" w:rsidR="00120463" w:rsidRPr="009971B5">
      <w:pPr>
        <w:ind w:firstLine="360"/>
        <w:jc w:val="both"/>
      </w:pPr>
      <w:r w:rsidRPr="009971B5">
        <w:t xml:space="preserve">Ročište radi </w:t>
      </w:r>
      <w:r w:rsidR="001B7DF8" w:rsidRPr="009971B5">
        <w:t xml:space="preserve">utvrđivanja pretpostavki za otvaranje stečajnog postupka </w:t>
      </w:r>
      <w:r w:rsidRPr="009971B5">
        <w:t>određeno je kod ovog suda za dan</w:t>
      </w:r>
      <w:r w:rsidR="00ED32D7" w:rsidRPr="009971B5">
        <w:t xml:space="preserve"> </w:t>
      </w:r>
      <w:r w:rsidR="009445E1">
        <w:t>5.</w:t>
      </w:r>
      <w:r w:rsidR="009971B5">
        <w:t xml:space="preserve"> srpnja </w:t>
      </w:r>
      <w:r w:rsidR="00C66297" w:rsidRPr="009971B5">
        <w:t xml:space="preserve">2016. </w:t>
      </w:r>
      <w:r w:rsidR="0064551A" w:rsidRPr="009971B5">
        <w:rPr>
          <w:bCs/>
        </w:rPr>
        <w:t>u</w:t>
      </w:r>
      <w:r w:rsidR="00077930">
        <w:rPr>
          <w:bCs/>
        </w:rPr>
        <w:t xml:space="preserve"> </w:t>
      </w:r>
      <w:r w:rsidR="009445E1">
        <w:rPr>
          <w:bCs/>
        </w:rPr>
        <w:t>11,30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 xml:space="preserve">/I, pa </w:t>
      </w:r>
      <w:r w:rsidR="00D55EFA" w:rsidRPr="009971B5">
        <w:t>Vas stoga pozivamo</w:t>
      </w:r>
      <w:r w:rsidRPr="009971B5">
        <w:t xml:space="preserve"> na ročište.</w:t>
      </w:r>
    </w:p>
    <w:p w:rsidRDefault="00120463" w:rsidP="00A75CA0" w:rsidR="00120463" w:rsidRPr="009971B5">
      <w:pPr>
        <w:jc w:val="both"/>
      </w:pPr>
    </w:p>
    <w:p w:rsidRDefault="008B1A21" w:rsidP="009971B5" w:rsidR="008B1A21" w:rsidRPr="009971B5">
      <w:pPr>
        <w:tabs>
          <w:tab w:pos="5795" w:val="left"/>
        </w:tabs>
        <w:jc w:val="both"/>
      </w:pPr>
      <w:r w:rsidRPr="009971B5">
        <w:t xml:space="preserve">       Ročište radi </w:t>
      </w:r>
      <w:r w:rsidR="001B7DF8" w:rsidRPr="009971B5">
        <w:t>očitovanja o prijedlo</w:t>
      </w:r>
      <w:r w:rsidR="009445E1">
        <w:t>gu</w:t>
      </w:r>
      <w:r w:rsidR="00C66297" w:rsidRPr="009971B5">
        <w:t xml:space="preserve"> </w:t>
      </w:r>
      <w:r w:rsidR="00BE7BE4" w:rsidRPr="009971B5">
        <w:t>za otvaranje stečajnog postupka</w:t>
      </w:r>
      <w:r w:rsidR="001B7DF8" w:rsidRPr="009971B5">
        <w:t xml:space="preserve"> </w:t>
      </w:r>
      <w:r w:rsidRPr="009971B5">
        <w:t xml:space="preserve">određeno je kod ovog suda za dan </w:t>
      </w:r>
      <w:r w:rsidR="009445E1">
        <w:t>5</w:t>
      </w:r>
      <w:r w:rsidR="009971B5">
        <w:t xml:space="preserve">. srpnja </w:t>
      </w:r>
      <w:r w:rsidR="0064551A" w:rsidRPr="009971B5">
        <w:rPr>
          <w:bCs/>
        </w:rPr>
        <w:t xml:space="preserve">2016. u </w:t>
      </w:r>
      <w:r w:rsidR="009445E1">
        <w:rPr>
          <w:bCs/>
        </w:rPr>
        <w:t>11,40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>/I,</w:t>
      </w:r>
      <w:r w:rsidR="003C14A3" w:rsidRPr="009971B5">
        <w:t xml:space="preserve"> </w:t>
      </w:r>
      <w:r w:rsidRPr="009971B5">
        <w:t xml:space="preserve"> pa Vas stoga pozivamo na ročište.</w:t>
      </w:r>
    </w:p>
    <w:p w:rsidRDefault="008B1A21" w:rsidP="00A75CA0" w:rsidR="008B1A21" w:rsidRPr="009971B5">
      <w:pPr>
        <w:jc w:val="both"/>
        <w:rPr>
          <w:b/>
        </w:rPr>
      </w:pPr>
    </w:p>
    <w:p w:rsidRDefault="001B7DF8" w:rsidP="001B7DF8" w:rsidR="001B7DF8" w:rsidRPr="009971B5">
      <w:pPr>
        <w:ind w:firstLine="360"/>
        <w:jc w:val="both"/>
      </w:pPr>
      <w:r w:rsidRPr="009971B5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9971B5">
      <w:pPr>
        <w:ind w:left="360"/>
        <w:jc w:val="both"/>
      </w:pPr>
    </w:p>
    <w:p w:rsidRDefault="00120463" w:rsidP="009971B5" w:rsidR="00120463" w:rsidRPr="009971B5">
      <w:pPr>
        <w:ind w:left="360"/>
        <w:jc w:val="center"/>
      </w:pPr>
      <w:r w:rsidRPr="009971B5">
        <w:t>U Zadru</w:t>
      </w:r>
      <w:r w:rsidR="00063958" w:rsidRPr="009971B5">
        <w:t xml:space="preserve"> </w:t>
      </w:r>
      <w:r w:rsidR="009445E1">
        <w:t>16</w:t>
      </w:r>
      <w:r w:rsidR="009971B5">
        <w:t xml:space="preserve">. lipnja </w:t>
      </w:r>
      <w:r w:rsidR="00BE7BE4" w:rsidRPr="009971B5">
        <w:t>2016</w:t>
      </w:r>
      <w:r w:rsidRPr="009971B5">
        <w:t>.</w:t>
      </w: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4E23A2" w:rsidP="00063958" w:rsidR="004E23A2" w:rsidRPr="009971B5">
      <w:pPr>
        <w:jc w:val="right"/>
      </w:pPr>
      <w:r w:rsidRPr="009971B5">
        <w:t xml:space="preserve">                                                        </w:t>
      </w:r>
      <w:r w:rsidR="00063958" w:rsidRPr="009971B5">
        <w:t>S</w:t>
      </w:r>
      <w:r w:rsidRPr="009971B5">
        <w:t>u</w:t>
      </w:r>
      <w:r w:rsidR="00D33BA4" w:rsidRPr="009971B5">
        <w:t>tkinja</w:t>
      </w:r>
    </w:p>
    <w:p w:rsidRDefault="004E23A2" w:rsidP="00D33BA4" w:rsidR="004E23A2" w:rsidRPr="009971B5">
      <w:pPr>
        <w:jc w:val="right"/>
      </w:pP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="00D33BA4" w:rsidRPr="009971B5">
        <w:t xml:space="preserve">Ana Markač </w:t>
      </w:r>
    </w:p>
    <w:p w:rsidRDefault="004E23A2" w:rsidP="004E23A2" w:rsidR="004E23A2" w:rsidRPr="009971B5"/>
    <w:p w:rsidRDefault="00506F5D" w:rsidP="00A75CA0" w:rsidR="00506F5D" w:rsidRPr="009971B5">
      <w:pPr>
        <w:ind w:firstLine="360" w:left="5400"/>
        <w:jc w:val="right"/>
      </w:pPr>
    </w:p>
    <w:p w:rsidRDefault="00120463" w:rsidP="00120463" w:rsidR="00120463" w:rsidRPr="009971B5">
      <w:pPr>
        <w:ind w:firstLine="360" w:left="5400"/>
        <w:jc w:val="right"/>
      </w:pPr>
    </w:p>
    <w:p w:rsidRDefault="00120463" w:rsidP="003160CC" w:rsidR="00120463" w:rsidRPr="009971B5">
      <w:r w:rsidRPr="009971B5">
        <w:t xml:space="preserve">                   </w:t>
      </w:r>
    </w:p>
    <w:p w:rsidRDefault="00120463" w:rsidR="00120463" w:rsidRPr="009971B5"/>
    <w:p w:rsidRDefault="00C66297" w:rsidR="00D33BA4" w:rsidRPr="009971B5">
      <w:r w:rsidRPr="009971B5">
        <w:t>DNA:</w:t>
      </w:r>
    </w:p>
    <w:p w:rsidRDefault="00C66297" w:rsidR="00C66297" w:rsidRPr="009971B5">
      <w:r w:rsidRPr="009971B5">
        <w:t>osobno i na e-oglasnu ploču</w:t>
      </w:r>
    </w:p>
    <w:sectPr w:rsidSect="00A75CA0" w:rsidR="00C66297" w:rsidRPr="009971B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C233B2">
      <w:t>866/16-12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7793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084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445E1"/>
    <w:rsid w:val="00950D8B"/>
    <w:rsid w:val="009527B9"/>
    <w:rsid w:val="00981238"/>
    <w:rsid w:val="00986CDC"/>
    <w:rsid w:val="009971B5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233B2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80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0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0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0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0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80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0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0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0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0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MODRIĆ GRADNJA društvo s ograničenom odgovornošću za građenje zastupanog po punomoćniku RENATO MODRIĆ</izvorni_sadrzaj>
    <derivirana_varijabla naziv="DomainObject.Predmet.ProtustrankaFormated_1">  MODRIĆ GRADNJA društvo s ograničenom odgovornošću za građenje zastupanog po punomoćniku RENATO MODRIĆ</derivirana_varijabla>
  </DomainObject.Predmet.ProtustrankaFormated>
  <DomainObject.Predmet.ProtustrankaFormatedOIB>
    <izvorni_sadrzaj>  MODRIĆ GRADNJA društvo s ograničenom odgovornošću za građenje, OIB 35217953963 zastupanog po punomoćniku RENATO MODRIĆ</izvorni_sadrzaj>
    <derivirana_varijabla naziv="DomainObject.Predmet.ProtustrankaFormatedOIB_1">  MODRIĆ GRADNJA društvo s ograničenom odgovornošću za građenje, OIB 35217953963 zastupanog po punomoćniku RENATO MODRIĆ</derivirana_varijabla>
  </DomainObject.Predmet.ProtustrankaFormatedOIB>
  <DomainObject.Predmet.ProtustrankaFormatedWithAdress>
    <izvorni_sadrzaj> MODRIĆ GRADNJA društvo s ograničenom odgovornošću za građenje, Donja Jagodnja 97/B, 23210 Donja Jagodnja zastupanog po punomoćniku RENATO MODRIĆ</izvorni_sadrzaj>
    <derivirana_varijabla naziv="DomainObject.Predmet.ProtustrankaFormatedWithAdress_1"> MODRIĆ GRADNJA društvo s ograničenom odgovornošću za građenje, Donja Jagodnja 97/B, 23210 Donja Jagodnja zastupanog po punomoćniku RENATO MODRIĆ</derivirana_varijabla>
  </DomainObject.Predmet.ProtustrankaFormatedWithAdress>
  <DomainObject.Predmet.ProtustrankaFormatedWithAdressOIB>
    <izvorni_sadrzaj> MODRIĆ GRADNJA društvo s ograničenom odgovornošću za građenje, OIB 35217953963, Donja Jagodnja 97/B, 23210 Donja Jagodnja zastupanog po punomoćniku RENATO MODRIĆ</izvorni_sadrzaj>
    <derivirana_varijabla naziv="DomainObject.Predmet.ProtustrankaFormatedWithAdressOIB_1"> MODRIĆ GRADNJA društvo s ograničenom odgovornošću za građenje, OIB 35217953963, Donja Jagodnja 97/B, 23210 Donja Jagodnja zastupanog po punomoćniku RENATO MODRIĆ</derivirana_varijabla>
  </DomainObject.Predmet.ProtustrankaFormatedWithAdressOIB>
  <DomainObject.Predmet.ProtustrankaWithAdress>
    <izvorni_sadrzaj>MODRIĆ GRADNJA društvo s ograničenom odgovornošću za građenje Donja Jagodnja 97/B, 23210 Donja Jagodnja</izvorni_sadrzaj>
    <derivirana_varijabla naziv="DomainObject.Predmet.ProtustrankaWithAdress_1">MODRIĆ GRADNJA društvo s ograničenom odgovornošću za građenje Donja Jagodnja 97/B, 23210 Donja Jagodnja</derivirana_varijabla>
  </DomainObject.Predmet.ProtustrankaWithAdress>
  <DomainObject.Predmet.ProtustrankaWithAdressOIB>
    <izvorni_sadrzaj>MODRIĆ GRADNJA društvo s ograničenom odgovornošću za građenje, OIB 35217953963, Donja Jagodnja 97/B, 23210 Donja Jagodnja</izvorni_sadrzaj>
    <derivirana_varijabla naziv="DomainObject.Predmet.ProtustrankaWithAdressOIB_1">MODRIĆ GRADNJA društvo s ograničenom odgovornošću za građenje, OIB 35217953963, Donja Jagodnja 97/B, 23210 Donja Jagodnja</derivirana_varijabla>
  </DomainObject.Predmet.ProtustrankaWithAdressOIB>
  <DomainObject.Predmet.ProtustrankaNazivFormated>
    <izvorni_sadrzaj>MODRIĆ GRADNJA društvo s ograničenom odgovornošću za građenje</izvorni_sadrzaj>
    <derivirana_varijabla naziv="DomainObject.Predmet.ProtustrankaNazivFormated_1">MODRIĆ GRADNJA društvo s ograničenom odgovornošću za građenje</derivirana_varijabla>
  </DomainObject.Predmet.ProtustrankaNazivFormated>
  <DomainObject.Predmet.ProtustrankaNazivFormatedOIB>
    <izvorni_sadrzaj>MODRIĆ GRADNJA društvo s ograničenom odgovornošću za građenje, OIB 35217953963</izvorni_sadrzaj>
    <derivirana_varijabla naziv="DomainObject.Predmet.ProtustrankaNazivFormatedOIB_1">MODRIĆ GRADNJA društvo s ograničenom odgovornošću za građenje, OIB 35217953963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MODRIĆ GRADNJA društvo s ograničenom odgovornošću za građenje zastupanog po punomoćniku RENATO MODRIĆ</item>
    </izvorni_sadrzaj>
    <derivirana_varijabla naziv="DomainObject.Predmet.ProtuStrankaListFormated_1">
      <item>MODRIĆ GRADNJA društvo s ograničenom odgovornošću za građenje zastupanog po punomoćniku RENATO MODRIĆ</item>
    </derivirana_varijabla>
  </DomainObject.Predmet.ProtuStrankaListFormated>
  <DomainObject.Predmet.ProtuStrankaListFormatedOIB>
    <izvorni_sadrzaj>
      <item>MODRIĆ GRADNJA društvo s ograničenom odgovornošću za građenje, OIB 35217953963 zastupanog po punomoćniku RENATO MODRIĆ</item>
    </izvorni_sadrzaj>
    <derivirana_varijabla naziv="DomainObject.Predmet.ProtuStrankaListFormatedOIB_1">
      <item>MODRIĆ GRADNJA društvo s ograničenom odgovornošću za građenje, OIB 35217953963 zastupanog po punomoćniku RENATO MODRIĆ</item>
    </derivirana_varijabla>
  </DomainObject.Predmet.ProtuStrankaListFormatedOIB>
  <DomainObject.Predmet.ProtuStrankaListFormatedWithAdress>
    <izvorni_sadrzaj>
      <item>MODRIĆ GRADNJA društvo s ograničenom odgovornošću za građenje, Donja Jagodnja 97/B, 23210 Donja Jagodnja zastupanog po punomoćniku RENATO MODRIĆ</item>
    </izvorni_sadrzaj>
    <derivirana_varijabla naziv="DomainObject.Predmet.ProtuStrankaListFormatedWithAdress_1">
      <item>MODRIĆ GRADNJA društvo s ograničenom odgovornošću za građenje, Donja Jagodnja 97/B, 23210 Donja Jagodnja zastupanog po punomoćniku RENATO MODRIĆ</item>
    </derivirana_varijabla>
  </DomainObject.Predmet.ProtuStrankaListFormatedWithAdress>
  <DomainObject.Predmet.ProtuStrankaListFormatedWithAdressOIB>
    <izvorni_sadrzaj>
      <item>MODRIĆ GRADNJA društvo s ograničenom odgovornošću za građenje, OIB 35217953963, Donja Jagodnja 97/B, 23210 Donja Jagodnja zastupanog po punomoćniku RENATO MODRIĆ</item>
    </izvorni_sadrzaj>
    <derivirana_varijabla naziv="DomainObject.Predmet.ProtuStrankaListFormatedWithAdressOIB_1">
      <item>MODRIĆ GRADNJA društvo s ograničenom odgovornošću za građenje, OIB 35217953963, Donja Jagodnja 97/B, 23210 Donja Jagodnja zastupanog po punomoćniku RENATO MODRIĆ</item>
    </derivirana_varijabla>
  </DomainObject.Predmet.ProtuStrankaListFormatedWithAdressOIB>
  <DomainObject.Predmet.ProtuStrankaListNazivFormated>
    <izvorni_sadrzaj>
      <item>MODRIĆ GRADNJA društvo s ograničenom odgovornošću za građenje</item>
    </izvorni_sadrzaj>
    <derivirana_varijabla naziv="DomainObject.Predmet.ProtuStrankaListNazivFormated_1">
      <item>MODRIĆ GRADNJA društvo s ograničenom odgovornošću za građenje</item>
    </derivirana_varijabla>
  </DomainObject.Predmet.ProtuStrankaListNazivFormated>
  <DomainObject.Predmet.ProtuStrankaListNazivFormatedOIB>
    <izvorni_sadrzaj>
      <item>MODRIĆ GRADNJA društvo s ograničenom odgovornošću za građenje, OIB 35217953963</item>
    </izvorni_sadrzaj>
    <derivirana_varijabla naziv="DomainObject.Predmet.ProtuStrankaListNazivFormatedOIB_1">
      <item>MODRIĆ GRADNJA društvo s ograničenom odgovornošću za građenje, OIB 35217953963</item>
    </derivirana_varijabla>
  </DomainObject.Predmet.ProtuStrankaListNazivFormatedOIB>
  <DomainObject.Predmet.OstaliListFormated>
    <izvorni_sadrzaj>
      <item>RENATO MODRIĆ punomoćnik sudionika u postupku MODRIĆ GRADNJA društvo s ograničenom odgovornošću za građenje</item>
    </izvorni_sadrzaj>
    <derivirana_varijabla naziv="DomainObject.Predmet.OstaliListFormated_1">
      <item>RENATO MODRIĆ punomoćnik sudionika u postupku MODRIĆ GRADNJA društvo s ograničenom odgovornošću za građenje</item>
    </derivirana_varijabla>
  </DomainObject.Predmet.OstaliListFormated>
  <DomainObject.Predmet.OstaliListFormatedOIB>
    <izvorni_sadrzaj>
      <item>RENATO MODRIĆ punomoćnik sudionika u postupku MODRIĆ GRADNJA društvo s ograničenom odgovornošću za građenje</item>
    </izvorni_sadrzaj>
    <derivirana_varijabla naziv="DomainObject.Predmet.OstaliListFormatedOIB_1">
      <item>RENATO MODRIĆ punomoćnik sudionika u postupku MODRIĆ GRADNJA društvo s ograničenom odgovornošću za građenje</item>
    </derivirana_varijabla>
  </DomainObject.Predmet.OstaliListFormatedOIB>
  <DomainObject.Predmet.OstaliListFormatedWithAdress>
    <izvorni_sadrzaj>
      <item>RENATO MODRIĆ, Jahorinska 17, 10000 Zagreb punomoćnik sudionika u postupku MODRIĆ GRADNJA društvo s ograničenom odgovornošću za građenje</item>
    </izvorni_sadrzaj>
    <derivirana_varijabla naziv="DomainObject.Predmet.OstaliListFormatedWithAdress_1">
      <item>RENATO MODRIĆ, Jahorinska 17, 10000 Zagreb punomoćnik sudionika u postupku MODRIĆ GRADNJA društvo s ograničenom odgovornošću za građenje</item>
    </derivirana_varijabla>
  </DomainObject.Predmet.OstaliListFormatedWithAdress>
  <DomainObject.Predmet.OstaliListFormatedWithAdressOIB>
    <izvorni_sadrzaj>
      <item>RENATO MODRIĆ, Jahorinska 17, 10000 Zagreb punomoćnik sudionika u postupku MODRIĆ GRADNJA društvo s ograničenom odgovornošću za građenje</item>
    </izvorni_sadrzaj>
    <derivirana_varijabla naziv="DomainObject.Predmet.OstaliListFormatedWithAdressOIB_1">
      <item>RENATO MODRIĆ, Jahorinska 17, 10000 Zagreb punomoćnik sudionika u postupku MODRIĆ GRADNJA društvo s ograničenom odgovornošću za građenje</item>
    </derivirana_varijabla>
  </DomainObject.Predmet.OstaliListFormatedWithAdressOIB>
  <DomainObject.Predmet.OstaliListNazivFormated>
    <izvorni_sadrzaj>
      <item>RENATO MODRIĆ</item>
    </izvorni_sadrzaj>
    <derivirana_varijabla naziv="DomainObject.Predmet.OstaliListNazivFormated_1">
      <item>RENATO MODRIĆ</item>
    </derivirana_varijabla>
  </DomainObject.Predmet.OstaliListNazivFormated>
  <DomainObject.Predmet.OstaliListNazivFormatedOIB>
    <izvorni_sadrzaj>
      <item>RENATO MODRIĆ</item>
    </izvorni_sadrzaj>
    <derivirana_varijabla naziv="DomainObject.Predmet.OstaliListNazivFormatedOIB_1">
      <item>RENATO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MODRIĆ GRADNJA društvo s ograničenom odgovornošću za građenje</izvorni_sadrzaj>
    <derivirana_varijabla naziv="DomainObject.Predmet.ProtustrankaIDrugi_1">MODRIĆ GRADNJA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MODRIĆ GRADNJA društvo s ograničenom odgovornošću za građenje, OIB 35217953963, Donja Jagodnja 97/B, 23210 Donja Jagodnja</izvorni_sadrzaj>
    <derivirana_varijabla naziv="DomainObject.Predmet.ProtustrankaIDrugiAdressOIB_1">MODRIĆ GRADNJA društvo s ograničenom odgovornošću za građenje, OIB 35217953963,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MODRIĆ GRADNJA društvo s ograničenom odgovornošću za građenje</item>
      <item>FINA</item>
      <item>RENATO MODRIĆ</item>
    </izvorni_sadrzaj>
    <derivirana_varijabla naziv="DomainObject.Predmet.SudioniciListNaziv_1">
      <item>MODRIĆ GRADNJA društvo s ograničenom odgovornošću za građenje</item>
      <item>FINA</item>
      <item>RENATO MODRIĆ</item>
    </derivirana_varijabla>
  </DomainObject.Predmet.SudioniciListNaziv>
  <DomainObject.Predmet.SudioniciListAdressOIB>
    <izvorni_sadrzaj>
      <item>MODRIĆ GRADNJA društvo s ograničenom odgovornošću za građenje, OIB 35217953963, Donja Jagodnja 97/B,23210 Donja Jagodnja</item>
      <item>FINA, OIB 85821130368</item>
      <item>RENATO MODRIĆ, Jahorinska 17,10000 Zagreb</item>
    </izvorni_sadrzaj>
    <derivirana_varijabla naziv="DomainObject.Predmet.SudioniciListAdressOIB_1">
      <item>MODRIĆ GRADNJA društvo s ograničenom odgovornošću za građenje, OIB 35217953963, Donja Jagodnja 97/B,23210 Donja Jagodnja</item>
      <item>FINA, OIB 85821130368</item>
      <item>RENATO MODRIĆ, Jahorinska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35217953963</item>
      <item>, OIB 85821130368</item>
      <item>, OIB null</item>
    </izvorni_sadrzaj>
    <derivirana_varijabla naziv="DomainObject.Predmet.SudioniciListNazivOIB_1">
      <item>, OIB 35217953963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208C5-2832-40CC-984E-C529AF128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827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2016-06-16T09:05:00Z</dcterms:created>
  <dc:creator>Ardena Bajlo</dc:creator>
  <cp:lastModifiedBy>Merlina Klišmanić</cp:lastModifiedBy>
  <cp:lastPrinted>2016-06-16T09:07:00Z</cp:lastPrinted>
  <dcterms:modified xmlns:xsi="http://www.w3.org/2001/XMLSchema-instance" xsi:type="dcterms:W3CDTF">2016-06-16T12:05:00Z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