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8596" w14:paraId="3bf8596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7CE4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CE4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17CE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BE79BD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Baranjska čistoća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