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69ec" w14:paraId="d1b69ec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AD31EC">
        <w:rPr>
          <w:b/>
        </w:rPr>
        <w:t>1</w:t>
      </w:r>
      <w:r w:rsidR="00A87AD6">
        <w:rPr>
          <w:b/>
        </w:rPr>
        <w:t>5</w:t>
      </w:r>
      <w:r w:rsidR="001C12C4">
        <w:rPr>
          <w:b/>
        </w:rPr>
        <w:t>42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0C5BD8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975647" w:rsidRPr="00975647">
        <w:t xml:space="preserve"> </w:t>
      </w:r>
      <w:r w:rsidR="000C5BD8">
        <w:t xml:space="preserve">RAMBO d.o.o., Split, Vinkovačka bb, OIB: 76440484183, </w:t>
      </w:r>
      <w:r w:rsidR="007F41AD">
        <w:t>dana 1</w:t>
      </w:r>
      <w:r w:rsidR="00975647">
        <w:t>5</w:t>
      </w:r>
      <w:r w:rsidR="007F41AD">
        <w:t>. siječnja 2018.g.</w:t>
      </w: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0C5BD8">
        <w:t xml:space="preserve">RAMBO d.o.o., Split, Vinkovačka bb, OIB: 76440484183,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F41AD">
        <w:t>1</w:t>
      </w:r>
      <w:r w:rsidR="00975647">
        <w:t>5</w:t>
      </w:r>
      <w:r w:rsidR="007F41AD">
        <w:t>. siječnja 2018</w:t>
      </w:r>
      <w:r w:rsidR="007E310B">
        <w:t>.g. u 1</w:t>
      </w:r>
      <w:r w:rsidR="000C5BD8">
        <w:t>1,4</w:t>
      </w:r>
      <w:r w:rsidR="00975647">
        <w:t>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AD31EC" w:rsidRPr="006B0311">
        <w:rPr>
          <w:sz w:val="22"/>
          <w:szCs w:val="22"/>
        </w:rPr>
        <w:t>Daniela Kovač iz Kaštel Sućurca, Cesta dr. Franje Tuđmana 238A, OIB: 73917202839</w:t>
      </w:r>
    </w:p>
    <w:p w:rsidRDefault="00AD31EC" w:rsidP="00AD31EC" w:rsidR="00AD31EC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975647" w:rsidRPr="00975647">
        <w:t xml:space="preserve"> </w:t>
      </w:r>
      <w:r w:rsidR="000C5BD8">
        <w:t xml:space="preserve">RAMBO d.o.o., Split, Vinkovačka bb, OIB: 76440484183, </w:t>
      </w:r>
      <w:r w:rsidR="007F41AD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1C12C4">
        <w:t>17</w:t>
      </w:r>
      <w:r w:rsidR="003E7BC1" w:rsidRPr="0097630A">
        <w:t>.</w:t>
      </w:r>
      <w:r w:rsidR="006108BC" w:rsidRPr="0097630A">
        <w:t xml:space="preserve"> </w:t>
      </w:r>
      <w:r w:rsidR="00013CCB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1C12C4">
        <w:t>1687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1C12C4">
        <w:t>29</w:t>
      </w:r>
      <w:r w:rsidR="00987A3F" w:rsidRPr="0097630A">
        <w:t xml:space="preserve">. </w:t>
      </w:r>
      <w:r w:rsidR="001C12C4">
        <w:t>studenog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1C12C4">
        <w:t>29</w:t>
      </w:r>
      <w:r w:rsidR="00987A3F" w:rsidRPr="0097630A">
        <w:t>.</w:t>
      </w:r>
      <w:r w:rsidR="005362A0">
        <w:t xml:space="preserve"> </w:t>
      </w:r>
      <w:r w:rsidR="001C12C4">
        <w:t>studenog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F41AD">
        <w:rPr>
          <w:b/>
        </w:rPr>
        <w:t>1</w:t>
      </w:r>
      <w:r w:rsidR="00975647">
        <w:rPr>
          <w:b/>
        </w:rPr>
        <w:t>5</w:t>
      </w:r>
      <w:r w:rsidR="007F41AD">
        <w:rPr>
          <w:b/>
        </w:rPr>
        <w:t>. siječnja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7E2DF7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187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1C12C4">
          <w:t>1542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C5BD8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C12C4"/>
    <w:rsid w:val="001E068E"/>
    <w:rsid w:val="00200E7B"/>
    <w:rsid w:val="002216B1"/>
    <w:rsid w:val="002355AF"/>
    <w:rsid w:val="00283DC1"/>
    <w:rsid w:val="002A1E01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4900"/>
    <w:rsid w:val="007334B1"/>
    <w:rsid w:val="007A343A"/>
    <w:rsid w:val="007D3109"/>
    <w:rsid w:val="007E2DF7"/>
    <w:rsid w:val="007E310B"/>
    <w:rsid w:val="007F094E"/>
    <w:rsid w:val="007F1BC2"/>
    <w:rsid w:val="007F41AD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5647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87AD6"/>
    <w:rsid w:val="00A95917"/>
    <w:rsid w:val="00AB5815"/>
    <w:rsid w:val="00AC76A5"/>
    <w:rsid w:val="00AD31EC"/>
    <w:rsid w:val="00B1663A"/>
    <w:rsid w:val="00B21086"/>
    <w:rsid w:val="00B40471"/>
    <w:rsid w:val="00B469E7"/>
    <w:rsid w:val="00B470A8"/>
    <w:rsid w:val="00B5054E"/>
    <w:rsid w:val="00BB08D8"/>
    <w:rsid w:val="00BB40F3"/>
    <w:rsid w:val="00BB4187"/>
    <w:rsid w:val="00BD77F4"/>
    <w:rsid w:val="00C22518"/>
    <w:rsid w:val="00CB4A63"/>
    <w:rsid w:val="00CD301A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4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1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1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1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1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4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1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1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1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1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St-1542/2016</izvorni_sadrzaj>
    <derivirana_varijabla naziv="DomainObject.Predmet.OznakaBroj_1">St-1542/2016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RAMBO za trgovinu društvo s ograničenom odgovornošću</izvorni_sadrzaj>
    <derivirana_varijabla naziv="DomainObject.Predmet.ProtustrankaFormated_1">  RAMBO za trgovinu društvo s ograničenom odgovornošću</derivirana_varijabla>
  </DomainObject.Predmet.ProtustrankaFormated>
  <DomainObject.Predmet.ProtustrankaFormatedOIB>
    <izvorni_sadrzaj>  RAMBO za trgovinu društvo s ograničenom odgovornošću, OIB 76440484183</izvorni_sadrzaj>
    <derivirana_varijabla naziv="DomainObject.Predmet.ProtustrankaFormatedOIB_1">  RAMBO za trgovinu društvo s ograničenom odgovornošću, OIB 76440484183</derivirana_varijabla>
  </DomainObject.Predmet.ProtustrankaFormatedOIB>
  <DomainObject.Predmet.ProtustrankaFormatedWithAdress>
    <izvorni_sadrzaj> RAMBO za trgovinu društvo s ograničenom odgovornošću, Vinkovačka/bb, 21000 Split</izvorni_sadrzaj>
    <derivirana_varijabla naziv="DomainObject.Predmet.ProtustrankaFormatedWithAdress_1"> RAMBO za trgovinu društvo s ograničenom odgovornošću, Vinkovačka/bb, 21000 Split</derivirana_varijabla>
  </DomainObject.Predmet.ProtustrankaFormatedWithAdress>
  <DomainObject.Predmet.ProtustrankaFormatedWithAdressOIB>
    <izvorni_sadrzaj> RAMBO za trgovinu društvo s ograničenom odgovornošću, OIB 76440484183, Vinkovačka/bb, 21000 Split</izvorni_sadrzaj>
    <derivirana_varijabla naziv="DomainObject.Predmet.ProtustrankaFormatedWithAdressOIB_1"> RAMBO za trgovinu društvo s ograničenom odgovornošću, OIB 76440484183, Vinkovačka/bb, 21000 Split</derivirana_varijabla>
  </DomainObject.Predmet.ProtustrankaFormatedWithAdressOIB>
  <DomainObject.Predmet.ProtustrankaWithAdress>
    <izvorni_sadrzaj>RAMBO za trgovinu društvo s ograničenom odgovornošću Vinkovačka/bb, 21000 Split</izvorni_sadrzaj>
    <derivirana_varijabla naziv="DomainObject.Predmet.ProtustrankaWithAdress_1">RAMBO za trgovinu društvo s ograničenom odgovornošću Vinkovačka/bb, 21000 Split</derivirana_varijabla>
  </DomainObject.Predmet.ProtustrankaWithAdress>
  <DomainObject.Predmet.ProtustrankaWithAdressOIB>
    <izvorni_sadrzaj>RAMBO za trgovinu društvo s ograničenom odgovornošću, OIB 76440484183, Vinkovačka/bb, 21000 Split</izvorni_sadrzaj>
    <derivirana_varijabla naziv="DomainObject.Predmet.ProtustrankaWithAdressOIB_1">RAMBO za trgovinu društvo s ograničenom odgovornošću, OIB 76440484183, Vinkovačka/bb, 21000 Split</derivirana_varijabla>
  </DomainObject.Predmet.ProtustrankaWithAdressOIB>
  <DomainObject.Predmet.ProtustrankaNazivFormated>
    <izvorni_sadrzaj>RAMBO za trgovinu društvo s ograničenom odgovornošću</izvorni_sadrzaj>
    <derivirana_varijabla naziv="DomainObject.Predmet.ProtustrankaNazivFormated_1">RAMBO za trgovinu društvo s ograničenom odgovornošću</derivirana_varijabla>
  </DomainObject.Predmet.ProtustrankaNazivFormated>
  <DomainObject.Predmet.ProtustrankaNazivFormatedOIB>
    <izvorni_sadrzaj>RAMBO za trgovinu društvo s ograničenom odgovornošću, OIB 76440484183</izvorni_sadrzaj>
    <derivirana_varijabla naziv="DomainObject.Predmet.ProtustrankaNazivFormatedOIB_1">RAMBO za trgovinu društvo s ograničenom odgovornošću, OIB 76440484183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59198.14</izvorni_sadrzaj>
    <derivirana_varijabla naziv="DomainObject.Predmet.TrenutnaVrijednost_1">59198.14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RAMBO za trgovinu društvo s ograničenom odgovornošću</item>
    </izvorni_sadrzaj>
    <derivirana_varijabla naziv="DomainObject.Predmet.ProtuStrankaListFormated_1">
      <item>RAMBO za trgovinu društvo s ograničenom odgovornošću</item>
    </derivirana_varijabla>
  </DomainObject.Predmet.ProtuStrankaListFormated>
  <DomainObject.Predmet.ProtuStrankaListFormatedOIB>
    <izvorni_sadrzaj>
      <item>RAMBO za trgovinu društvo s ograničenom odgovornošću, OIB 76440484183</item>
    </izvorni_sadrzaj>
    <derivirana_varijabla naziv="DomainObject.Predmet.ProtuStrankaListFormatedOIB_1">
      <item>RAMBO za trgovinu društvo s ograničenom odgovornošću, OIB 76440484183</item>
    </derivirana_varijabla>
  </DomainObject.Predmet.ProtuStrankaListFormatedOIB>
  <DomainObject.Predmet.ProtuStrankaListFormatedWithAdress>
    <izvorni_sadrzaj>
      <item>RAMBO za trgovinu društvo s ograničenom odgovornošću, Vinkovačka/bb, 21000 Split</item>
    </izvorni_sadrzaj>
    <derivirana_varijabla naziv="DomainObject.Predmet.ProtuStrankaListFormatedWithAdress_1">
      <item>RAMBO za trgovinu društvo s ograničenom odgovornošću, Vinkovačka/bb, 21000 Split</item>
    </derivirana_varijabla>
  </DomainObject.Predmet.ProtuStrankaListFormatedWithAdress>
  <DomainObject.Predmet.ProtuStrankaListFormatedWithAdressOIB>
    <izvorni_sadrzaj>
      <item>RAMBO za trgovinu društvo s ograničenom odgovornošću, OIB 76440484183, Vinkovačka/bb, 21000 Split</item>
    </izvorni_sadrzaj>
    <derivirana_varijabla naziv="DomainObject.Predmet.ProtuStrankaListFormatedWithAdressOIB_1">
      <item>RAMBO za trgovinu društvo s ograničenom odgovornošću, OIB 76440484183, Vinkovačka/bb, 21000 Split</item>
    </derivirana_varijabla>
  </DomainObject.Predmet.ProtuStrankaListFormatedWithAdressOIB>
  <DomainObject.Predmet.ProtuStrankaListNazivFormated>
    <izvorni_sadrzaj>
      <item>RAMBO za trgovinu društvo s ograničenom odgovornošću</item>
    </izvorni_sadrzaj>
    <derivirana_varijabla naziv="DomainObject.Predmet.ProtuStrankaListNazivFormated_1">
      <item>RAMBO za trgovinu društvo s ograničenom odgovornošću</item>
    </derivirana_varijabla>
  </DomainObject.Predmet.ProtuStrankaListNazivFormated>
  <DomainObject.Predmet.ProtuStrankaListNazivFormatedOIB>
    <izvorni_sadrzaj>
      <item>RAMBO za trgovinu društvo s ograničenom odgovornošću, OIB 76440484183</item>
    </izvorni_sadrzaj>
    <derivirana_varijabla naziv="DomainObject.Predmet.ProtuStrankaListNazivFormatedOIB_1">
      <item>RAMBO za trgovinu društvo s ograničenom odgovornošću, OIB 76440484183</item>
    </derivirana_varijabla>
  </DomainObject.Predmet.ProtuStrankaListNazivFormatedOIB>
  <DomainObject.Predmet.OstaliListFormated>
    <izvorni_sadrzaj>
      <item>Marko Crnjak</item>
    </izvorni_sadrzaj>
    <derivirana_varijabla naziv="DomainObject.Predmet.OstaliListFormated_1">
      <item>Marko Crnjak</item>
    </derivirana_varijabla>
  </DomainObject.Predmet.OstaliListFormated>
  <DomainObject.Predmet.OstaliListFormatedOIB>
    <izvorni_sadrzaj>
      <item>Marko Crnjak, OIB 94605656294</item>
    </izvorni_sadrzaj>
    <derivirana_varijabla naziv="DomainObject.Predmet.OstaliListFormatedOIB_1">
      <item>Marko Crnjak, OIB 94605656294</item>
    </derivirana_varijabla>
  </DomainObject.Predmet.OstaliListFormatedOIB>
  <DomainObject.Predmet.OstaliListFormatedWithAdress>
    <izvorni_sadrzaj>
      <item>Marko Crnjak, Kupreška 17, 21000 Split</item>
    </izvorni_sadrzaj>
    <derivirana_varijabla naziv="DomainObject.Predmet.OstaliListFormatedWithAdress_1">
      <item>Marko Crnjak, Kupreška 17, 21000 Split</item>
    </derivirana_varijabla>
  </DomainObject.Predmet.OstaliListFormatedWithAdress>
  <DomainObject.Predmet.OstaliListFormatedWithAdressOIB>
    <izvorni_sadrzaj>
      <item>Marko Crnjak, OIB 94605656294, Kupreška 17, 21000 Split</item>
    </izvorni_sadrzaj>
    <derivirana_varijabla naziv="DomainObject.Predmet.OstaliListFormatedWithAdressOIB_1">
      <item>Marko Crnjak, OIB 94605656294, Kupreška 17, 21000 Split</item>
    </derivirana_varijabla>
  </DomainObject.Predmet.OstaliListFormatedWithAdressOIB>
  <DomainObject.Predmet.OstaliListNazivFormated>
    <izvorni_sadrzaj>
      <item>Marko Crnjak</item>
    </izvorni_sadrzaj>
    <derivirana_varijabla naziv="DomainObject.Predmet.OstaliListNazivFormated_1">
      <item>Marko Crnjak</item>
    </derivirana_varijabla>
  </DomainObject.Predmet.OstaliListNazivFormated>
  <DomainObject.Predmet.OstaliListNazivFormatedOIB>
    <izvorni_sadrzaj>
      <item>Marko Crnjak, OIB 94605656294</item>
    </izvorni_sadrzaj>
    <derivirana_varijabla naziv="DomainObject.Predmet.OstaliListNazivFormatedOIB_1">
      <item>Marko Crnjak, OIB 94605656294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RAMBO za trgovinu društvo s ograničenom odgovornošću</izvorni_sadrzaj>
    <derivirana_varijabla naziv="DomainObject.Predmet.ProtustrankaIDrugi_1">RAMBO za trgovinu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RAMBO za trgovinu društvo s ograničenom odgovornošću, OIB 76440484183, Vinkovačka/bb, 21000 Split</izvorni_sadrzaj>
    <derivirana_varijabla naziv="DomainObject.Predmet.ProtustrankaIDrugiAdressOIB_1">RAMBO za trgovinu društvo s ograničenom odgovornošću, OIB 76440484183, Vinkovačka/bb,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RAMBO za trgovinu društvo s ograničenom odgovornošću</item>
      <item>FINANCIJSKA AGENCIJA, RC SPLIT</item>
      <item>Marko Crnjak</item>
    </izvorni_sadrzaj>
    <derivirana_varijabla naziv="DomainObject.Predmet.SudioniciListNaziv_1">
      <item>RAMBO za trgovinu društvo s ograničenom odgovornošću</item>
      <item>FINANCIJSKA AGENCIJA, RC SPLIT</item>
      <item>Marko Crnjak</item>
    </derivirana_varijabla>
  </DomainObject.Predmet.SudioniciListNaziv>
  <DomainObject.Predmet.SudioniciListAdressOIB>
    <izvorni_sadrzaj>
      <item>RAMBO za trgovinu društvo s ograničenom odgovornošću, OIB 76440484183, Vinkovačka/bb,21000 Split</item>
      <item>FINANCIJSKA AGENCIJA, RC SPLIT, OIB 85821130368, Mažuranićevo šetalište 24 b,21000 Split</item>
      <item>Marko Crnjak, OIB 94605656294, Kupreška 17,21000 Split</item>
    </izvorni_sadrzaj>
    <derivirana_varijabla naziv="DomainObject.Predmet.SudioniciListAdressOIB_1">
      <item>RAMBO za trgovinu društvo s ograničenom odgovornošću, OIB 76440484183, Vinkovačka/bb,21000 Split</item>
      <item>FINANCIJSKA AGENCIJA, RC SPLIT, OIB 85821130368, Mažuranićevo šetalište 24 b,21000 Split</item>
      <item>Marko Crnjak, OIB 94605656294, Kupreška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76440484183</item>
      <item>, OIB 85821130368</item>
      <item>, OIB 94605656294</item>
    </izvorni_sadrzaj>
    <derivirana_varijabla naziv="DomainObject.Predmet.SudioniciListNazivOIB_1">
      <item>, OIB 76440484183</item>
      <item>, OIB 85821130368</item>
      <item>, OIB 94605656294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3364</properties:Characters>
  <properties:Lines>95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3942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2018-01-15T10:12:00Z</dcterms:created>
  <dc:creator>stanka grcic</dc:creator>
  <cp:lastModifiedBy>Mara Marčinko</cp:lastModifiedBy>
  <cp:lastPrinted>2018-01-15T10:41:00Z</cp:lastPrinted>
  <dcterms:modified xmlns:xsi="http://www.w3.org/2001/XMLSchema-instance" xsi:type="dcterms:W3CDTF">2018-01-15T10:42:00Z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