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967a" w14:paraId="94a967a" w:rsidRDefault="002603B0" w:rsidP="002603B0" w:rsidR="002603B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3B0" w:rsidP="002603B0" w:rsidR="002603B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603B0" w:rsidP="002603B0" w:rsidR="002603B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603B0" w:rsidP="002603B0" w:rsidR="002603B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603B0" w:rsidP="002603B0" w:rsidR="002603B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603B0" w:rsidP="002603B0" w:rsidR="002603B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2603B0" w:rsidP="002603B0" w:rsidR="002603B0">
      <w:pPr>
        <w:jc w:val="center"/>
        <w:rPr>
          <w:rFonts w:cs="Times New Roman" w:eastAsia="Times New Roman"/>
          <w:szCs w:val="24"/>
        </w:rPr>
      </w:pPr>
    </w:p>
    <w:p w:rsidRDefault="002603B0" w:rsidP="002603B0" w:rsidR="002603B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2603B0" w:rsidP="002603B0" w:rsidR="002603B0">
      <w:pPr>
        <w:rPr>
          <w:rFonts w:cs="Times New Roman" w:eastAsia="Times New Roman"/>
          <w:szCs w:val="24"/>
        </w:rPr>
      </w:pPr>
    </w:p>
    <w:p w:rsidRDefault="002603B0" w:rsidP="002603B0" w:rsidR="002603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sucu Ivanu Dujiću, u skraćenom stečajnom postupku nad pravnom osobom (dužnikom) MOTO KLUB ENDURO ISTRA TEAM, </w:t>
      </w:r>
      <w:proofErr w:type="spellStart"/>
      <w:r>
        <w:rPr>
          <w:rFonts w:cs="Times New Roman" w:eastAsia="Times New Roman"/>
          <w:szCs w:val="24"/>
        </w:rPr>
        <w:t>Rabac</w:t>
      </w:r>
      <w:proofErr w:type="spellEnd"/>
      <w:r>
        <w:rPr>
          <w:rFonts w:cs="Times New Roman" w:eastAsia="Times New Roman"/>
          <w:szCs w:val="24"/>
        </w:rPr>
        <w:t xml:space="preserve">, Obala M. Tita 2B, OIB </w:t>
      </w:r>
      <w:r w:rsidRPr="002603B0">
        <w:rPr>
          <w:rFonts w:cs="Times New Roman" w:eastAsia="Times New Roman"/>
          <w:szCs w:val="24"/>
        </w:rPr>
        <w:t>36108499496</w:t>
      </w:r>
      <w:r>
        <w:rPr>
          <w:rFonts w:cs="Times New Roman" w:eastAsia="Times New Roman"/>
          <w:szCs w:val="24"/>
        </w:rPr>
        <w:t>, reg. br. 18001942, 8. ožujka 2018.</w:t>
      </w:r>
    </w:p>
    <w:p w:rsidRDefault="002603B0" w:rsidP="002603B0" w:rsidR="002603B0">
      <w:pPr>
        <w:ind w:firstLine="708"/>
        <w:rPr>
          <w:rFonts w:cs="Times New Roman" w:eastAsia="Times New Roman"/>
          <w:szCs w:val="24"/>
        </w:rPr>
      </w:pPr>
    </w:p>
    <w:p w:rsidRDefault="002603B0" w:rsidP="002603B0" w:rsidR="002603B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2603B0" w:rsidP="002603B0" w:rsidR="002603B0">
      <w:pPr>
        <w:rPr>
          <w:rFonts w:cs="Times New Roman" w:eastAsia="Times New Roman"/>
          <w:szCs w:val="24"/>
        </w:rPr>
      </w:pPr>
    </w:p>
    <w:p w:rsidRDefault="002603B0" w:rsidP="002603B0" w:rsidR="002603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Preinačuje se </w:t>
      </w:r>
      <w:proofErr w:type="spellStart"/>
      <w:r>
        <w:rPr>
          <w:rFonts w:cs="Times New Roman" w:eastAsia="Times New Roman"/>
          <w:szCs w:val="24"/>
        </w:rPr>
        <w:t>ovosudno</w:t>
      </w:r>
      <w:proofErr w:type="spellEnd"/>
      <w:r>
        <w:rPr>
          <w:rFonts w:cs="Times New Roman" w:eastAsia="Times New Roman"/>
          <w:szCs w:val="24"/>
        </w:rPr>
        <w:t xml:space="preserve">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10 St-572/2017-4 od 8. veljače 2018. na način da se skraćeni stečajni postupak nad dužnikom MOTO KLUB ENDURO ISTRA TEAM, </w:t>
      </w:r>
      <w:proofErr w:type="spellStart"/>
      <w:r>
        <w:rPr>
          <w:rFonts w:cs="Times New Roman" w:eastAsia="Times New Roman"/>
          <w:szCs w:val="24"/>
        </w:rPr>
        <w:t>Rabac</w:t>
      </w:r>
      <w:proofErr w:type="spellEnd"/>
      <w:r>
        <w:rPr>
          <w:rFonts w:cs="Times New Roman" w:eastAsia="Times New Roman"/>
          <w:szCs w:val="24"/>
        </w:rPr>
        <w:t xml:space="preserve">, Obala M. Tita 2B, OIB </w:t>
      </w:r>
      <w:r w:rsidRPr="002603B0">
        <w:rPr>
          <w:rFonts w:cs="Times New Roman" w:eastAsia="Times New Roman"/>
          <w:szCs w:val="24"/>
        </w:rPr>
        <w:t>36108499496</w:t>
      </w:r>
      <w:r>
        <w:rPr>
          <w:rFonts w:cs="Times New Roman" w:eastAsia="Times New Roman"/>
          <w:szCs w:val="24"/>
        </w:rPr>
        <w:t>, reg. br. 18001942</w:t>
      </w:r>
      <w:r>
        <w:rPr>
          <w:rFonts w:cs="Times New Roman" w:eastAsia="Times New Roman"/>
          <w:szCs w:val="24"/>
          <w:lang w:eastAsia="en-US"/>
        </w:rPr>
        <w:t>, obustavlja.</w:t>
      </w:r>
    </w:p>
    <w:p w:rsidRDefault="002603B0" w:rsidP="002603B0" w:rsidR="002603B0">
      <w:pPr>
        <w:rPr>
          <w:rFonts w:cs="Times New Roman" w:eastAsia="Times New Roman"/>
          <w:szCs w:val="24"/>
        </w:rPr>
      </w:pPr>
    </w:p>
    <w:p w:rsidRDefault="002603B0" w:rsidP="002603B0" w:rsidR="002603B0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II. Nalaže se Uredu državne uprave u Istarskoj županiji ovog suda da po primitku ovog rješenja izvrši brisanje upisa provedenog po </w:t>
      </w:r>
      <w:proofErr w:type="spellStart"/>
      <w:r>
        <w:rPr>
          <w:rFonts w:eastAsiaTheme="minorHAnsi"/>
          <w:lang w:eastAsia="en-US"/>
        </w:rPr>
        <w:t>ovosudnom</w:t>
      </w:r>
      <w:proofErr w:type="spellEnd"/>
      <w:r>
        <w:rPr>
          <w:rFonts w:eastAsiaTheme="minorHAnsi"/>
          <w:lang w:eastAsia="en-US"/>
        </w:rPr>
        <w:t xml:space="preserve"> rješenju </w:t>
      </w:r>
      <w:proofErr w:type="spellStart"/>
      <w:r>
        <w:rPr>
          <w:rFonts w:eastAsiaTheme="minorHAnsi"/>
          <w:lang w:eastAsia="en-US"/>
        </w:rPr>
        <w:t>posl</w:t>
      </w:r>
      <w:proofErr w:type="spellEnd"/>
      <w:r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10 St-572/2017-4 od 8. veljače 2018.</w:t>
      </w:r>
    </w:p>
    <w:p w:rsidRDefault="002603B0" w:rsidP="002603B0" w:rsidR="002603B0">
      <w:pPr>
        <w:rPr>
          <w:rFonts w:eastAsiaTheme="minorHAnsi"/>
          <w:lang w:eastAsia="en-US"/>
        </w:rPr>
      </w:pPr>
    </w:p>
    <w:p w:rsidRDefault="002603B0" w:rsidP="002603B0" w:rsidR="002603B0">
      <w:pPr>
        <w:rPr>
          <w:rFonts w:eastAsiaTheme="minorHAnsi"/>
          <w:lang w:eastAsia="en-US"/>
        </w:rPr>
      </w:pPr>
    </w:p>
    <w:p w:rsidRDefault="002603B0" w:rsidP="002603B0" w:rsidR="002603B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2603B0" w:rsidP="002603B0" w:rsidR="002603B0">
      <w:pPr>
        <w:ind w:firstLine="708"/>
        <w:rPr>
          <w:rFonts w:cs="Times New Roman" w:eastAsia="Times New Roman"/>
          <w:szCs w:val="24"/>
        </w:rPr>
      </w:pPr>
    </w:p>
    <w:p w:rsidRDefault="002603B0" w:rsidP="002603B0" w:rsidR="002603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 utvrđenja pravomoćnosti rješenja o otvaranju i zaključenju skraćenog stečajnog postupka nad dužnikom, uvidom u potvrdu Financijske agencije od 22. veljače 2018. (list 10 spisa) utvrđeno je da dužnik na dan izdavanja potvrde u Očevidniku redoslijeda osnova za plaćanje nema evidentiranih nepodmirenih obveza, zbog čega je adekvatnom primjenom odredbe čl. 128. st. 9. Stečajnog zakona (Narodne novine br. 71/15, nadalje SZ), donesena odluka kao u izreci rješenja.</w:t>
      </w:r>
    </w:p>
    <w:p w:rsidRDefault="002603B0" w:rsidP="002603B0" w:rsidR="002603B0">
      <w:pPr>
        <w:ind w:firstLine="708"/>
        <w:rPr>
          <w:rFonts w:cs="Times New Roman" w:eastAsia="Times New Roman"/>
          <w:szCs w:val="24"/>
        </w:rPr>
      </w:pPr>
    </w:p>
    <w:p w:rsidRDefault="002603B0" w:rsidP="002603B0" w:rsidR="002603B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8. ožujka 2018.</w:t>
      </w:r>
    </w:p>
    <w:p w:rsidRDefault="002603B0" w:rsidP="002603B0" w:rsidR="002603B0">
      <w:pPr>
        <w:jc w:val="center"/>
        <w:rPr>
          <w:rFonts w:cs="Times New Roman" w:eastAsia="Times New Roman"/>
          <w:szCs w:val="24"/>
        </w:rPr>
      </w:pPr>
    </w:p>
    <w:p w:rsidRDefault="002603B0" w:rsidP="002603B0" w:rsidR="002603B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603B0" w:rsidP="002603B0" w:rsidR="002603B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984087">
        <w:rPr>
          <w:rFonts w:cs="Times New Roman" w:eastAsia="Times New Roman"/>
          <w:szCs w:val="24"/>
        </w:rPr>
        <w:t>, v.r.</w:t>
      </w:r>
    </w:p>
    <w:p w:rsidRDefault="002603B0" w:rsidP="002603B0" w:rsidR="002603B0">
      <w:pPr>
        <w:jc w:val="left"/>
        <w:rPr>
          <w:rFonts w:cs="Times New Roman" w:eastAsia="Times New Roman"/>
          <w:szCs w:val="24"/>
        </w:rPr>
      </w:pPr>
    </w:p>
    <w:p w:rsidRDefault="002603B0" w:rsidP="002603B0" w:rsidR="002603B0">
      <w:pPr>
        <w:jc w:val="left"/>
        <w:rPr>
          <w:rFonts w:cs="Times New Roman" w:eastAsia="Times New Roman"/>
          <w:szCs w:val="24"/>
        </w:rPr>
      </w:pPr>
    </w:p>
    <w:p w:rsidRDefault="002603B0" w:rsidP="002603B0" w:rsidR="002603B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603B0" w:rsidP="002603B0" w:rsidR="002603B0">
      <w:pPr>
        <w:ind w:firstLine="708"/>
        <w:rPr>
          <w:szCs w:val="24"/>
        </w:rPr>
      </w:pPr>
      <w:r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603B0" w:rsidP="002603B0" w:rsidR="002603B0">
      <w:pPr>
        <w:jc w:val="left"/>
        <w:rPr>
          <w:rFonts w:cs="Times New Roman" w:eastAsia="Times New Roman"/>
          <w:szCs w:val="24"/>
        </w:rPr>
      </w:pPr>
    </w:p>
    <w:p w:rsidRDefault="002603B0" w:rsidP="002603B0" w:rsidR="002603B0">
      <w:pPr>
        <w:jc w:val="left"/>
        <w:rPr>
          <w:rFonts w:cs="Times New Roman" w:eastAsia="Times New Roman"/>
          <w:szCs w:val="24"/>
        </w:rPr>
      </w:pPr>
    </w:p>
    <w:p w:rsidRDefault="002603B0" w:rsidP="002603B0" w:rsidR="002603B0">
      <w:pPr>
        <w:jc w:val="left"/>
        <w:rPr>
          <w:rFonts w:cs="Times New Roman" w:eastAsia="Times New Roman"/>
          <w:sz w:val="18"/>
          <w:szCs w:val="18"/>
        </w:rPr>
      </w:pPr>
    </w:p>
    <w:p w:rsidRDefault="002603B0" w:rsidP="002603B0" w:rsidR="002603B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603B0" w:rsidP="002603B0" w:rsidR="002603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2603B0" w:rsidP="002603B0" w:rsidR="002603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MOTO KLUB ENDURO ISTRA TEAM, </w:t>
      </w:r>
      <w:proofErr w:type="spellStart"/>
      <w:r>
        <w:rPr>
          <w:rFonts w:cs="Times New Roman" w:eastAsia="Times New Roman"/>
          <w:szCs w:val="24"/>
        </w:rPr>
        <w:t>Rabac</w:t>
      </w:r>
      <w:proofErr w:type="spellEnd"/>
      <w:r>
        <w:rPr>
          <w:rFonts w:cs="Times New Roman" w:eastAsia="Times New Roman"/>
          <w:szCs w:val="24"/>
        </w:rPr>
        <w:t xml:space="preserve">, Obala M. Tita 2B, </w:t>
      </w:r>
    </w:p>
    <w:p w:rsidRDefault="0073378B" w:rsidP="002603B0" w:rsidR="007337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do otvaranja stečajnog postupka, po pun.,</w:t>
      </w:r>
    </w:p>
    <w:p w:rsidRDefault="0073378B" w:rsidP="002603B0" w:rsidR="002603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2603B0">
        <w:rPr>
          <w:rFonts w:cs="Times New Roman" w:eastAsia="Times New Roman"/>
          <w:szCs w:val="24"/>
        </w:rPr>
        <w:t xml:space="preserve">. stečajni upravitelj Dubravka </w:t>
      </w:r>
      <w:proofErr w:type="spellStart"/>
      <w:r w:rsidR="002603B0">
        <w:rPr>
          <w:rFonts w:cs="Times New Roman" w:eastAsia="Times New Roman"/>
          <w:szCs w:val="24"/>
        </w:rPr>
        <w:t>Stašić</w:t>
      </w:r>
      <w:proofErr w:type="spellEnd"/>
      <w:r w:rsidR="002603B0">
        <w:rPr>
          <w:rFonts w:cs="Times New Roman" w:eastAsia="Times New Roman"/>
          <w:szCs w:val="24"/>
        </w:rPr>
        <w:t>, Rijeka, Vatroslava Lisinskog 2,</w:t>
      </w:r>
    </w:p>
    <w:p w:rsidRDefault="0073378B" w:rsidP="002603B0" w:rsidR="002603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</w:t>
      </w:r>
      <w:r w:rsidR="002603B0">
        <w:rPr>
          <w:rFonts w:cs="Times New Roman" w:eastAsia="Times New Roman"/>
          <w:szCs w:val="24"/>
        </w:rPr>
        <w:t>. RH, Ministarstvo financija, Porezna uprava, Područni ured Istra, Primorje, Lika, Ispostava Pazin, Pazin, M. B. Rašana 2/4,</w:t>
      </w:r>
    </w:p>
    <w:p w:rsidRDefault="0073378B" w:rsidP="002603B0" w:rsidR="002603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</w:t>
      </w:r>
      <w:r w:rsidR="002603B0">
        <w:rPr>
          <w:rFonts w:cs="Times New Roman" w:eastAsia="Times New Roman"/>
          <w:szCs w:val="24"/>
        </w:rPr>
        <w:t>. Županijsko državno odvjetništvo u Puli – Pola, Pula, Rovinjska 2,</w:t>
      </w:r>
    </w:p>
    <w:p w:rsidRDefault="0073378B" w:rsidP="002603B0" w:rsidR="002603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2603B0">
        <w:rPr>
          <w:rFonts w:cs="Times New Roman" w:eastAsia="Times New Roman"/>
          <w:szCs w:val="24"/>
        </w:rPr>
        <w:t xml:space="preserve">. mrežna stranica e-Oglasna ploča sudova (8 dana), </w:t>
      </w:r>
    </w:p>
    <w:p w:rsidRDefault="0073378B" w:rsidP="002603B0" w:rsidR="002603B0">
      <w:pPr>
        <w:rPr>
          <w:szCs w:val="24"/>
        </w:rPr>
      </w:pPr>
      <w:r>
        <w:rPr>
          <w:rFonts w:cs="Times New Roman" w:eastAsia="Times New Roman"/>
          <w:szCs w:val="24"/>
        </w:rPr>
        <w:t>8</w:t>
      </w:r>
      <w:r w:rsidR="002603B0">
        <w:rPr>
          <w:rFonts w:cs="Times New Roman" w:eastAsia="Times New Roman"/>
          <w:szCs w:val="24"/>
        </w:rPr>
        <w:t>. Ured državne uprave u Istarskoj županiji, Služba za opću upravu i društvene djelatnosti, Pula, Splitska 17, i po pravomoćnosti.</w:t>
      </w:r>
    </w:p>
    <w:p w:rsidRDefault="002603B0" w:rsidP="002603B0" w:rsidR="002603B0"/>
    <w:p w:rsidRDefault="002603B0" w:rsidP="002603B0" w:rsidR="002603B0"/>
    <w:sectPr w:rsidSect="00141642" w:rsidR="002603B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3B0" w:rsidP="002603B0" w:rsidR="002603B0">
      <w:r>
        <w:separator/>
      </w:r>
    </w:p>
  </w:endnote>
  <w:endnote w:id="0" w:type="continuationSeparator">
    <w:p w:rsidRDefault="002603B0" w:rsidP="002603B0" w:rsidR="00260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3B0" w:rsidP="002603B0" w:rsidR="002603B0">
      <w:r>
        <w:separator/>
      </w:r>
    </w:p>
  </w:footnote>
  <w:footnote w:id="0" w:type="continuationSeparator">
    <w:p w:rsidRDefault="002603B0" w:rsidP="002603B0" w:rsidR="002603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3B0" w:rsidR="00141642">
    <w:pPr>
      <w:pStyle w:val="Zaglavlje"/>
    </w:pPr>
    <w:r>
      <w:tab/>
      <w:t>2</w:t>
    </w:r>
    <w:r>
      <w:tab/>
      <w:t>10 St-572/2017-6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3B0" w:rsidP="00141642" w:rsidR="00141642">
    <w:pPr>
      <w:pStyle w:val="Zaglavlje"/>
    </w:pPr>
    <w:r>
      <w:tab/>
    </w:r>
    <w:r>
      <w:tab/>
      <w:t>10 St-572/2017-6</w:t>
    </w:r>
  </w:p>
  <w:p w:rsidRDefault="00984087" w:rsidR="0014164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76C"/>
    <w:rsid w:val="002603B0"/>
    <w:rsid w:val="0042376C"/>
    <w:rsid w:val="0047136B"/>
    <w:rsid w:val="00561B59"/>
    <w:rsid w:val="0073378B"/>
    <w:rsid w:val="0098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3B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03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03B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3B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03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03B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08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408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408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408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3B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03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03B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3B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03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03B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08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408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408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408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St-572/2017</izvorni_sadrzaj>
    <derivirana_varijabla naziv="DomainObject.Predmet.OznakaBroj_1">St-572/2017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 KLUB ENDURO ISTRA TEAM, RABAC zastupanog po punomoćniku Odvj. Igor Vretenar</izvorni_sadrzaj>
    <derivirana_varijabla naziv="DomainObject.Predmet.ProtustrankaFormated_1">  MOTO KLUB ENDURO ISTRA TEAM, RABAC zastupanog po punomoćniku Odvj. Igor Vretenar</derivirana_varijabla>
  </DomainObject.Predmet.ProtustrankaFormated>
  <DomainObject.Predmet.ProtustrankaFormatedOIB>
    <izvorni_sadrzaj>  MOTO KLUB ENDURO ISTRA TEAM, RABAC, OIB 36108499496 zastupanog po punomoćniku Odvj. Igor Vretenar</izvorni_sadrzaj>
    <derivirana_varijabla naziv="DomainObject.Predmet.ProtustrankaFormatedOIB_1">  MOTO KLUB ENDURO ISTRA TEAM, RABAC, OIB 36108499496 zastupanog po punomoćniku Odvj. Igor Vretenar</derivirana_varijabla>
  </DomainObject.Predmet.ProtustrankaFormatedOIB>
  <DomainObject.Predmet.ProtustrankaFormatedWithAdress>
    <izvorni_sadrzaj> MOTO KLUB ENDURO ISTRA TEAM, RABAC, Obala M. Tita 2 B, 52221 Rabac zastupanog po punomoćniku Odvj. Igor Vretenar</izvorni_sadrzaj>
    <derivirana_varijabla naziv="DomainObject.Predmet.ProtustrankaFormatedWithAdress_1"> MOTO KLUB ENDURO ISTRA TEAM, RABAC, Obala M. Tita 2 B, 52221 Rabac zastupanog po punomoćniku Odvj. Igor Vretenar</derivirana_varijabla>
  </DomainObject.Predmet.ProtustrankaFormatedWithAdress>
  <DomainObject.Predmet.ProtustrankaFormatedWithAdressOIB>
    <izvorni_sadrzaj> MOTO KLUB ENDURO ISTRA TEAM, RABAC, OIB 36108499496, Obala M. Tita 2 B, 52221 Rabac zastupanog po punomoćniku Odvj. Igor Vretenar</izvorni_sadrzaj>
    <derivirana_varijabla naziv="DomainObject.Predmet.ProtustrankaFormatedWithAdressOIB_1"> MOTO KLUB ENDURO ISTRA TEAM, RABAC, OIB 36108499496, Obala M. Tita 2 B, 52221 Rabac zastupanog po punomoćniku Odvj. Igor Vretenar</derivirana_varijabla>
  </DomainObject.Predmet.ProtustrankaFormatedWithAdressOIB>
  <DomainObject.Predmet.ProtustrankaWithAdress>
    <izvorni_sadrzaj>MOTO KLUB ENDURO ISTRA TEAM, RABAC Obala M. Tita 2 B, 52221 Rabac</izvorni_sadrzaj>
    <derivirana_varijabla naziv="DomainObject.Predmet.ProtustrankaWithAdress_1">MOTO KLUB ENDURO ISTRA TEAM, RABAC Obala M. Tita 2 B, 52221 Rabac</derivirana_varijabla>
  </DomainObject.Predmet.ProtustrankaWithAdress>
  <DomainObject.Predmet.ProtustrankaWithAdressOIB>
    <izvorni_sadrzaj>MOTO KLUB ENDURO ISTRA TEAM, RABAC, OIB 36108499496, Obala M. Tita 2 B, 52221 Rabac</izvorni_sadrzaj>
    <derivirana_varijabla naziv="DomainObject.Predmet.ProtustrankaWithAdressOIB_1">MOTO KLUB ENDURO ISTRA TEAM, RABAC, OIB 36108499496, Obala M. Tita 2 B, 52221 Rabac</derivirana_varijabla>
  </DomainObject.Predmet.ProtustrankaWithAdressOIB>
  <DomainObject.Predmet.ProtustrankaNazivFormated>
    <izvorni_sadrzaj>MOTO KLUB ENDURO ISTRA TEAM, RABAC</izvorni_sadrzaj>
    <derivirana_varijabla naziv="DomainObject.Predmet.ProtustrankaNazivFormated_1">MOTO KLUB ENDURO ISTRA TEAM, RABAC</derivirana_varijabla>
  </DomainObject.Predmet.ProtustrankaNazivFormated>
  <DomainObject.Predmet.ProtustrankaNazivFormatedOIB>
    <izvorni_sadrzaj>MOTO KLUB ENDURO ISTRA TEAM, RABAC, OIB 36108499496</izvorni_sadrzaj>
    <derivirana_varijabla naziv="DomainObject.Predmet.ProtustrankaNazivFormatedOIB_1">MOTO KLUB ENDURO ISTRA TEAM, RABAC, OIB 36108499496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9810.89</izvorni_sadrzaj>
    <derivirana_varijabla naziv="DomainObject.Predmet.TrenutnaVrijednost_1">9810.89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 KLUB ENDURO ISTRA TEAM, RABAC zastupanog po punomoćniku Odvj. Igor Vretenar</item>
    </izvorni_sadrzaj>
    <derivirana_varijabla naziv="DomainObject.Predmet.ProtuStrankaListFormated_1">
      <item>MOTO KLUB ENDURO ISTRA TEAM, RABAC zastupanog po punomoćniku Odvj. Igor Vretenar</item>
    </derivirana_varijabla>
  </DomainObject.Predmet.ProtuStrankaListFormated>
  <DomainObject.Predmet.ProtuStrankaListFormatedOIB>
    <izvorni_sadrzaj>
      <item>MOTO KLUB ENDURO ISTRA TEAM, RABAC, OIB 36108499496 zastupanog po punomoćniku Odvj. Igor Vretenar</item>
    </izvorni_sadrzaj>
    <derivirana_varijabla naziv="DomainObject.Predmet.ProtuStrankaListFormatedOIB_1">
      <item>MOTO KLUB ENDURO ISTRA TEAM, RABAC, OIB 36108499496 zastupanog po punomoćniku Odvj. Igor Vretenar</item>
    </derivirana_varijabla>
  </DomainObject.Predmet.ProtuStrankaListFormatedOIB>
  <DomainObject.Predmet.ProtuStrankaListFormatedWithAdress>
    <izvorni_sadrzaj>
      <item>MOTO KLUB ENDURO ISTRA TEAM, RABAC, Obala M. Tita 2 B, 52221 Rabac zastupanog po punomoćniku Odvj. Igor Vretenar</item>
    </izvorni_sadrzaj>
    <derivirana_varijabla naziv="DomainObject.Predmet.ProtuStrankaListFormatedWithAdress_1">
      <item>MOTO KLUB ENDURO ISTRA TEAM, RABAC, Obala M. Tita 2 B, 52221 Rabac zastupanog po punomoćniku Odvj. Igor Vretenar</item>
    </derivirana_varijabla>
  </DomainObject.Predmet.ProtuStrankaListFormatedWithAdress>
  <DomainObject.Predmet.ProtuStrankaListFormatedWithAdressOIB>
    <izvorni_sadrzaj>
      <item>MOTO KLUB ENDURO ISTRA TEAM, RABAC, OIB 36108499496, Obala M. Tita 2 B, 52221 Rabac zastupanog po punomoćniku Odvj. Igor Vretenar</item>
    </izvorni_sadrzaj>
    <derivirana_varijabla naziv="DomainObject.Predmet.ProtuStrankaListFormatedWithAdressOIB_1">
      <item>MOTO KLUB ENDURO ISTRA TEAM, RABAC, OIB 36108499496, Obala M. Tita 2 B, 52221 Rabac zastupanog po punomoćniku Odvj. Igor Vretenar</item>
    </derivirana_varijabla>
  </DomainObject.Predmet.ProtuStrankaListFormatedWithAdressOIB>
  <DomainObject.Predmet.ProtuStrankaListNazivFormated>
    <izvorni_sadrzaj>
      <item>MOTO KLUB ENDURO ISTRA TEAM, RABAC</item>
    </izvorni_sadrzaj>
    <derivirana_varijabla naziv="DomainObject.Predmet.ProtuStrankaListNazivFormated_1">
      <item>MOTO KLUB ENDURO ISTRA TEAM, RABAC</item>
    </derivirana_varijabla>
  </DomainObject.Predmet.ProtuStrankaListNazivFormated>
  <DomainObject.Predmet.ProtuStrankaListNazivFormatedOIB>
    <izvorni_sadrzaj>
      <item>MOTO KLUB ENDURO ISTRA TEAM, RABAC, OIB 36108499496</item>
    </izvorni_sadrzaj>
    <derivirana_varijabla naziv="DomainObject.Predmet.ProtuStrankaListNazivFormatedOIB_1">
      <item>MOTO KLUB ENDURO ISTRA TEAM, RABAC, OIB 36108499496</item>
    </derivirana_varijabla>
  </DomainObject.Predmet.ProtuStrankaListNazivFormatedOIB>
  <DomainObject.Predmet.OstaliListFormated>
    <izvorni_sadrzaj>
      <item>Odvj. Igor Vretenar punomoćnik sudionika u postupku MOTO KLUB ENDURO ISTRA TEAM, RABAC</item>
    </izvorni_sadrzaj>
    <derivirana_varijabla naziv="DomainObject.Predmet.OstaliListFormated_1">
      <item>Odvj. Igor Vretenar punomoćnik sudionika u postupku MOTO KLUB ENDURO ISTRA TEAM, RABAC</item>
    </derivirana_varijabla>
  </DomainObject.Predmet.OstaliListFormated>
  <DomainObject.Predmet.OstaliListFormatedOIB>
    <izvorni_sadrzaj>
      <item>Odvj. Igor Vretenar, OIB 40973277765 punomoćnik sudionika u postupku MOTO KLUB ENDURO ISTRA TEAM, RABAC</item>
    </izvorni_sadrzaj>
    <derivirana_varijabla naziv="DomainObject.Predmet.OstaliListFormatedOIB_1">
      <item>Odvj. Igor Vretenar, OIB 40973277765 punomoćnik sudionika u postupku MOTO KLUB ENDURO ISTRA TEAM, RABAC</item>
    </derivirana_varijabla>
  </DomainObject.Predmet.OstaliListFormatedOIB>
  <DomainObject.Predmet.OstaliListFormatedWithAdress>
    <izvorni_sadrzaj>
      <item>Odvj. Igor Vretenar, Svete Katarine 6, 52220 Labin punomoćnik sudionika u postupku MOTO KLUB ENDURO ISTRA TEAM, RABAC</item>
    </izvorni_sadrzaj>
    <derivirana_varijabla naziv="DomainObject.Predmet.OstaliListFormatedWithAdress_1">
      <item>Odvj. Igor Vretenar, Svete Katarine 6, 52220 Labin punomoćnik sudionika u postupku MOTO KLUB ENDURO ISTRA TEAM, RABAC</item>
    </derivirana_varijabla>
  </DomainObject.Predmet.OstaliListFormatedWithAdress>
  <DomainObject.Predmet.OstaliListFormatedWithAdressOIB>
    <izvorni_sadrzaj>
      <item>Odvj. Igor Vretenar, OIB 40973277765, Svete Katarine 6, 52220 Labin punomoćnik sudionika u postupku MOTO KLUB ENDURO ISTRA TEAM, RABAC</item>
    </izvorni_sadrzaj>
    <derivirana_varijabla naziv="DomainObject.Predmet.OstaliListFormatedWithAdressOIB_1">
      <item>Odvj. Igor Vretenar, OIB 40973277765, Svete Katarine 6, 52220 Labin punomoćnik sudionika u postupku MOTO KLUB ENDURO ISTRA TEAM, RABAC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Vretenar, OIB 40973277765</item>
    </izvorni_sadrzaj>
    <derivirana_varijabla naziv="DomainObject.Predmet.OstaliListNazivFormatedOIB_1">
      <item>Odvj. Igor Vretenar, OIB 40973277765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 KLUB ENDURO ISTRA TEAM, RABAC</izvorni_sadrzaj>
    <derivirana_varijabla naziv="DomainObject.Predmet.ProtustrankaIDrugi_1">MOTO KLUB ENDURO ISTRA TEAM,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MOTO KLUB ENDURO ISTRA TEAM, RABAC, OIB 36108499496, Obala M. Tita 2 B, 52221 Rabac</izvorni_sadrzaj>
    <derivirana_varijabla naziv="DomainObject.Predmet.ProtustrankaIDrugiAdressOIB_1">MOTO KLUB ENDURO ISTRA TEAM, RABAC, OIB 36108499496, Obala M. Tita 2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 KLUB ENDURO ISTRA TEAM, RABAC</item>
      <item>Odvj. Igor Vretenar</item>
    </izvorni_sadrzaj>
    <derivirana_varijabla naziv="DomainObject.Predmet.SudioniciListNaziv_1">
      <item>FINANCIJSKA AGENCIJA, RC RIJEKA, PODRUŽNICA PULA, PULA</item>
      <item>MOTO KLUB ENDURO ISTRA TEAM, RABAC</item>
      <item>Odvj. Igor Vretenar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MOTO KLUB ENDURO ISTRA TEAM, RABAC, OIB 36108499496, Obala M. Tita 2 B,52221 Rabac</item>
      <item>Odvj. Igor Vretenar, OIB 40973277765, Svete Katarine 6,52220 Labin</item>
    </izvorni_sadrzaj>
    <derivirana_varijabla naziv="DomainObject.Predmet.SudioniciListAdressOIB_1">
      <item>FINANCIJSKA AGENCIJA, RC RIJEKA, PODRUŽNICA PULA, PULA, OIB 85821130368, F. Kurelca 8,51000 Rijeka</item>
      <item>MOTO KLUB ENDURO ISTRA TEAM, RABAC, OIB 36108499496, Obala M. Tita 2 B,52221 Rabac</item>
      <item>Odvj. Igor Vretenar, OIB 40973277765,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36108499496</item>
      <item>, OIB 40973277765</item>
    </izvorni_sadrzaj>
    <derivirana_varijabla naziv="DomainObject.Predmet.SudioniciListNazivOIB_1">
      <item>, OIB 85821130368</item>
      <item>, OIB 36108499496</item>
      <item>, OIB 40973277765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1952</properties:Characters>
  <properties:Lines>60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2018-03-08T11:05:00Z</dcterms:created>
  <dc:creator>Morena Brajuha</dc:creator>
  <dc:description/>
  <cp:keywords/>
  <cp:lastModifiedBy>Sanja Lakošeljac</cp:lastModifiedBy>
  <cp:lastPrinted>2018-03-08T11:34:00Z</cp:lastPrinted>
  <dcterms:modified xmlns:xsi="http://www.w3.org/2001/XMLSchema-instance" xsi:type="dcterms:W3CDTF">2018-03-08T11:34:00Z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(St-572-17 Moto klub enduro PREINAKA (SKRAĆENO).docx)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