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443eb" w14:paraId="4e443eb" w:rsidRDefault="00FC4C47" w:rsidP="00FC4C47" w:rsidR="00FC4C47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4C47" w:rsidP="00FC4C47" w:rsidR="00FC4C47">
      <w:pPr>
        <w:rPr>
          <w:rFonts w:hAnsi="Times New Roman" w:ascii="Times New Roman"/>
          <w:szCs w:val="24"/>
          <w:lang w:val="hr-HR"/>
        </w:rPr>
      </w:pPr>
    </w:p>
    <w:p w:rsidRDefault="00FC4C47" w:rsidP="00FC4C47" w:rsidR="00FC4C47">
      <w:pPr>
        <w:rPr>
          <w:rFonts w:hAnsi="Times New Roman" w:ascii="Times New Roman"/>
          <w:szCs w:val="24"/>
          <w:lang w:val="hr-HR"/>
        </w:rPr>
      </w:pPr>
    </w:p>
    <w:p w:rsidRDefault="00FC4C47" w:rsidP="00FC4C47" w:rsidR="00FC4C4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FC4C47" w:rsidP="00FC4C47" w:rsidR="00FC4C47">
      <w:pPr>
        <w:jc w:val="both"/>
        <w:rPr>
          <w:rFonts w:hAnsi="Times New Roman" w:ascii="Times New Roman"/>
          <w:szCs w:val="24"/>
          <w:lang w:val="hr-HR"/>
        </w:rPr>
      </w:pPr>
    </w:p>
    <w:p w:rsidRDefault="00FC4C47" w:rsidP="00FC4C47" w:rsidR="00FC4C4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FC4C47" w:rsidP="00FC4C47" w:rsidR="00FC4C47">
      <w:pPr>
        <w:jc w:val="center"/>
        <w:rPr>
          <w:rFonts w:hAnsi="Times New Roman" w:ascii="Times New Roman"/>
          <w:szCs w:val="24"/>
          <w:lang w:val="hr-HR"/>
        </w:rPr>
      </w:pPr>
    </w:p>
    <w:p w:rsidRDefault="00FC4C47" w:rsidP="00FC4C47" w:rsidR="00FC4C47" w:rsidRPr="00FC4C4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Mirjani Chour Hršak, </w:t>
      </w:r>
      <w:r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Pr="00FC4C47">
        <w:rPr>
          <w:rFonts w:hAnsi="Times New Roman" w:ascii="Times New Roman"/>
        </w:rPr>
        <w:t>MARIJO MASLAĆ j.d.o.o. OIB: 60616827625, sa sjedištem u: Susedgradska 1, 10000 Zagreb</w:t>
      </w:r>
      <w:r w:rsidRPr="00FC4C47">
        <w:rPr>
          <w:rFonts w:hAnsi="Times New Roman" w:ascii="Times New Roman"/>
          <w:szCs w:val="24"/>
        </w:rPr>
        <w:t xml:space="preserve">, </w:t>
      </w:r>
      <w:r w:rsidRPr="00FC4C47">
        <w:rPr>
          <w:rFonts w:hAnsi="Times New Roman" w:ascii="Times New Roman"/>
          <w:szCs w:val="24"/>
          <w:lang w:val="hr-HR"/>
        </w:rPr>
        <w:t xml:space="preserve">dana 02. lipnja 2016. godine </w:t>
      </w:r>
    </w:p>
    <w:p w:rsidRDefault="00FC4C47" w:rsidP="00FC4C47" w:rsidR="00FC4C47" w:rsidRPr="00FC4C47">
      <w:pPr>
        <w:jc w:val="both"/>
        <w:rPr>
          <w:rFonts w:hAnsi="Times New Roman" w:ascii="Times New Roman"/>
          <w:szCs w:val="24"/>
          <w:lang w:val="hr-HR"/>
        </w:rPr>
      </w:pPr>
    </w:p>
    <w:p w:rsidRDefault="00FC4C47" w:rsidP="00FC4C47" w:rsidR="00FC4C47" w:rsidRPr="00FC4C47">
      <w:pPr>
        <w:jc w:val="center"/>
        <w:rPr>
          <w:rFonts w:hAnsi="Times New Roman" w:ascii="Times New Roman"/>
          <w:szCs w:val="24"/>
          <w:lang w:val="hr-HR"/>
        </w:rPr>
      </w:pPr>
      <w:r w:rsidRPr="00FC4C47">
        <w:rPr>
          <w:rFonts w:hAnsi="Times New Roman" w:ascii="Times New Roman"/>
          <w:szCs w:val="24"/>
          <w:lang w:val="hr-HR"/>
        </w:rPr>
        <w:t>r i j e š i o    je</w:t>
      </w:r>
    </w:p>
    <w:p w:rsidRDefault="00FC4C47" w:rsidP="00FC4C47" w:rsidR="00FC4C47" w:rsidRPr="00FC4C47">
      <w:pPr>
        <w:jc w:val="center"/>
        <w:rPr>
          <w:rFonts w:hAnsi="Times New Roman" w:ascii="Times New Roman"/>
          <w:szCs w:val="24"/>
          <w:lang w:val="hr-HR"/>
        </w:rPr>
      </w:pPr>
    </w:p>
    <w:p w:rsidRDefault="00FC4C47" w:rsidP="00FC4C47" w:rsidR="00FC4C47" w:rsidRPr="00FC4C47">
      <w:pPr>
        <w:pStyle w:val="BodyText21"/>
        <w:ind w:hanging="705" w:left="705"/>
        <w:rPr>
          <w:rFonts w:hAnsi="Times New Roman" w:ascii="Times New Roman"/>
          <w:szCs w:val="24"/>
        </w:rPr>
      </w:pPr>
      <w:r w:rsidRPr="00FC4C47">
        <w:rPr>
          <w:rFonts w:hAnsi="Times New Roman" w:ascii="Times New Roman"/>
          <w:szCs w:val="24"/>
        </w:rPr>
        <w:t>I</w:t>
      </w:r>
      <w:r w:rsidRPr="00FC4C47">
        <w:rPr>
          <w:rFonts w:hAnsi="Times New Roman" w:ascii="Times New Roman"/>
          <w:szCs w:val="24"/>
        </w:rPr>
        <w:tab/>
        <w:t xml:space="preserve">Otvara se stečajni postupak nad dužnikom </w:t>
      </w:r>
      <w:r w:rsidRPr="00FC4C47">
        <w:rPr>
          <w:rFonts w:hAnsi="Times New Roman" w:ascii="Times New Roman"/>
        </w:rPr>
        <w:t>MARIJO MASLAĆ j.d.o.o. OIB: 60616827625, sa sjedištem u: Susedgradska 1, 10000 Zagreb.</w:t>
      </w:r>
      <w:r w:rsidRPr="00FC4C47">
        <w:rPr>
          <w:rFonts w:hAnsi="Times New Roman" w:ascii="Times New Roman"/>
          <w:szCs w:val="24"/>
        </w:rPr>
        <w:t xml:space="preserve"> Stečajni postupak otvoren je dana 02. lipnja 2016. godine u 15 sati i 00 minuta, kada je ovo rješenje objavljeno na mrežnoj stranici e-Oglasne ploča ovog suda.</w:t>
      </w:r>
    </w:p>
    <w:p w:rsidRDefault="00FC4C47" w:rsidP="00FC4C47" w:rsidR="00FC4C47" w:rsidRPr="00FC4C4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FC4C47" w:rsidP="00FC4C47" w:rsidR="00FC4C47" w:rsidRPr="00FC4C47">
      <w:pPr>
        <w:pStyle w:val="BodyText21"/>
        <w:rPr>
          <w:rFonts w:hAnsi="Times New Roman" w:ascii="Times New Roman"/>
          <w:szCs w:val="24"/>
        </w:rPr>
      </w:pPr>
      <w:r w:rsidRPr="00FC4C47">
        <w:rPr>
          <w:rFonts w:hAnsi="Times New Roman" w:ascii="Times New Roman"/>
          <w:szCs w:val="24"/>
        </w:rPr>
        <w:t>II</w:t>
      </w:r>
      <w:r w:rsidRPr="00FC4C47">
        <w:rPr>
          <w:rFonts w:hAnsi="Times New Roman" w:ascii="Times New Roman"/>
          <w:szCs w:val="24"/>
        </w:rPr>
        <w:tab/>
        <w:t xml:space="preserve">Za stečajnog upravitelja imenuje se </w:t>
      </w:r>
      <w:r>
        <w:rPr>
          <w:rFonts w:hAnsi="Times New Roman" w:ascii="Times New Roman"/>
          <w:szCs w:val="24"/>
        </w:rPr>
        <w:t>Marijan Drljanovčan, Miholjanec, A. Mihanovića 131</w:t>
      </w:r>
      <w:r w:rsidRPr="00FC4C47">
        <w:rPr>
          <w:rFonts w:hAnsi="Times New Roman" w:ascii="Times New Roman"/>
          <w:szCs w:val="24"/>
        </w:rPr>
        <w:t>, OIB:</w:t>
      </w:r>
      <w:r>
        <w:rPr>
          <w:rFonts w:hAnsi="Times New Roman" w:ascii="Times New Roman"/>
          <w:szCs w:val="24"/>
        </w:rPr>
        <w:t>19708160625</w:t>
      </w:r>
      <w:r w:rsidRPr="00FC4C47">
        <w:rPr>
          <w:rFonts w:hAnsi="Times New Roman" w:ascii="Times New Roman"/>
          <w:szCs w:val="24"/>
        </w:rPr>
        <w:t>.</w:t>
      </w:r>
    </w:p>
    <w:p w:rsidRDefault="00FC4C47" w:rsidP="00FC4C47" w:rsidR="00FC4C47" w:rsidRPr="00FC4C4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FC4C47" w:rsidP="00FC4C47" w:rsidR="00FC4C47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4C47">
        <w:rPr>
          <w:rFonts w:hAnsi="Times New Roman" w:ascii="Times New Roman"/>
          <w:szCs w:val="24"/>
          <w:lang w:val="hr-HR"/>
        </w:rPr>
        <w:t>III</w:t>
      </w:r>
      <w:r w:rsidRPr="00FC4C47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Pr="00FC4C47">
        <w:rPr>
          <w:rFonts w:hAnsi="Times New Roman" w:ascii="Times New Roman"/>
        </w:rPr>
        <w:t>MARIJO MASLAĆ j.d.o.o. OIB: 60616827625, sa sjedištem u: Susedgradska 1, 10000 Zagreb</w:t>
      </w:r>
      <w:r>
        <w:rPr>
          <w:rFonts w:hAnsi="Times New Roman" w:ascii="Times New Roman"/>
        </w:rPr>
        <w:t xml:space="preserve">. </w:t>
      </w:r>
    </w:p>
    <w:p w:rsidRDefault="00FC4C47" w:rsidP="00FC4C47" w:rsidR="00FC4C4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FC4C47" w:rsidP="00FC4C47" w:rsidR="00FC4C47">
      <w:pPr>
        <w:ind w:hanging="360" w:left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Nakon po pravomoćnosti ovog rješenja,  dužnik će se  brisati iz sudskog registra.</w:t>
      </w:r>
    </w:p>
    <w:p w:rsidRDefault="00FC4C47" w:rsidP="00FC4C47" w:rsidR="00FC4C47">
      <w:pPr>
        <w:jc w:val="both"/>
        <w:rPr>
          <w:rFonts w:hAnsi="Times New Roman" w:ascii="Times New Roman"/>
          <w:szCs w:val="24"/>
          <w:lang w:val="hr-HR"/>
        </w:rPr>
      </w:pPr>
    </w:p>
    <w:p w:rsidRDefault="00FC4C47" w:rsidP="00FC4C47" w:rsidR="00FC4C47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FC4C47" w:rsidP="00FC4C47" w:rsidR="00FC4C47">
      <w:pPr>
        <w:jc w:val="both"/>
        <w:rPr>
          <w:rFonts w:hAnsi="Times New Roman" w:ascii="Times New Roman"/>
          <w:szCs w:val="24"/>
          <w:lang w:val="hr-HR"/>
        </w:rPr>
      </w:pPr>
    </w:p>
    <w:p w:rsidRDefault="00FC4C47" w:rsidP="00FC4C47" w:rsidR="00FC4C4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>
        <w:rPr>
          <w:rFonts w:hAnsi="Times New Roman" w:ascii="Times New Roman"/>
          <w:szCs w:val="24"/>
        </w:rPr>
        <w:t xml:space="preserve">Financijske agencije, RC Zagreb, Podružnica Zagreb, Trg svibanjskih žrtava 1995. 1, OIB: 85821130368, </w:t>
      </w:r>
      <w:r>
        <w:rPr>
          <w:rFonts w:hAnsi="Times New Roman" w:ascii="Times New Roman"/>
          <w:szCs w:val="24"/>
          <w:lang w:val="hr-HR"/>
        </w:rPr>
        <w:t>(dalje: FINA), temeljem odredbe čl. 429. Stečajnog zakona (NN 71/15, dalje SZ), nakon čega je ovaj sud rješenjem od 11. veljače 2016. godine pokrenuo skraćeni stečajni postupak nad gore navedenim dužnikom, budući da su ostvareni  uvjeti iz čl. 428. SZ-a.</w:t>
      </w:r>
    </w:p>
    <w:p w:rsidRDefault="00FC4C47" w:rsidP="00FC4C47" w:rsidR="00FC4C47">
      <w:pPr>
        <w:jc w:val="both"/>
        <w:rPr>
          <w:rFonts w:hAnsi="Times New Roman" w:ascii="Times New Roman"/>
          <w:szCs w:val="24"/>
          <w:lang w:val="hr-HR"/>
        </w:rPr>
      </w:pPr>
    </w:p>
    <w:p w:rsidRDefault="00FC4C47" w:rsidP="00FC4C47" w:rsidR="00FC4C4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Zaključkom od 11. veljače 2016. godine pozvane su osobe ovlaštene za zastupanje dužnika po zakonu, dostaviti javnobilježnički ovjerovljen popis imovine i obveza dužnika  na propisanom obrascu, sukladno čl. 430., 17.  i 13. SZ. Zaključak je  dostavljen  dana 18. veljače 2016. godine, međutim po istom nije postupljeno.</w:t>
      </w:r>
    </w:p>
    <w:p w:rsidRDefault="00FC4C47" w:rsidP="00FC4C47" w:rsidR="00FC4C47">
      <w:pPr>
        <w:jc w:val="both"/>
        <w:rPr>
          <w:rFonts w:hAnsi="Times New Roman" w:ascii="Times New Roman"/>
          <w:szCs w:val="24"/>
          <w:lang w:val="hr-HR"/>
        </w:rPr>
      </w:pPr>
    </w:p>
    <w:p w:rsidRDefault="00FC4C47" w:rsidP="00FC4C47" w:rsidR="00FC4C4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Zaključkom od 11. veljače 2016. godine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FC4C47" w:rsidP="00FC4C47" w:rsidR="00FC4C47">
      <w:pPr>
        <w:jc w:val="both"/>
        <w:rPr>
          <w:rFonts w:hAnsi="Times New Roman" w:ascii="Times New Roman"/>
          <w:szCs w:val="24"/>
          <w:lang w:val="hr-HR"/>
        </w:rPr>
      </w:pPr>
    </w:p>
    <w:p w:rsidRDefault="00FC4C47" w:rsidP="00FC4C47" w:rsidR="00FC4C47">
      <w:pPr>
        <w:jc w:val="both"/>
        <w:rPr>
          <w:rFonts w:hAnsi="Times New Roman" w:ascii="Times New Roman"/>
          <w:szCs w:val="24"/>
          <w:lang w:val="hr-HR"/>
        </w:rPr>
      </w:pPr>
    </w:p>
    <w:p w:rsidRDefault="00FC4C47" w:rsidP="00FC4C47" w:rsidR="00FC4C47">
      <w:pPr>
        <w:jc w:val="both"/>
        <w:rPr>
          <w:rFonts w:hAnsi="Times New Roman" w:ascii="Times New Roman"/>
          <w:szCs w:val="24"/>
          <w:lang w:val="hr-HR"/>
        </w:rPr>
      </w:pPr>
    </w:p>
    <w:p w:rsidRDefault="00FC4C47" w:rsidP="00FC4C47" w:rsidR="00FC4C47">
      <w:pPr>
        <w:jc w:val="both"/>
        <w:rPr>
          <w:rFonts w:hAnsi="Times New Roman" w:ascii="Times New Roman"/>
          <w:szCs w:val="24"/>
          <w:lang w:val="hr-HR"/>
        </w:rPr>
      </w:pPr>
    </w:p>
    <w:p w:rsidRDefault="00FC4C47" w:rsidP="00FC4C47" w:rsidR="00FC4C47">
      <w:pPr>
        <w:jc w:val="both"/>
        <w:rPr>
          <w:rFonts w:hAnsi="Times New Roman" w:ascii="Times New Roman"/>
          <w:szCs w:val="24"/>
          <w:lang w:val="hr-HR"/>
        </w:rPr>
      </w:pPr>
    </w:p>
    <w:p w:rsidRDefault="00FC4C47" w:rsidP="00FC4C47" w:rsidR="00FC4C47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FC4C47" w:rsidP="00FC4C47" w:rsidR="00FC4C47">
      <w:pPr>
        <w:jc w:val="both"/>
        <w:rPr>
          <w:rFonts w:hAnsi="Times New Roman" w:ascii="Times New Roman"/>
          <w:szCs w:val="24"/>
          <w:lang w:val="hr-HR"/>
        </w:rPr>
      </w:pPr>
    </w:p>
    <w:p w:rsidRDefault="00FC4C47" w:rsidP="00FC4C47" w:rsidR="00FC4C4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FC4C47" w:rsidP="00FC4C47" w:rsidR="00FC4C47">
      <w:pPr>
        <w:jc w:val="both"/>
        <w:rPr>
          <w:rFonts w:hAnsi="Times New Roman" w:ascii="Times New Roman"/>
          <w:szCs w:val="24"/>
          <w:lang w:val="hr-HR"/>
        </w:rPr>
      </w:pPr>
    </w:p>
    <w:p w:rsidRDefault="00FC4C47" w:rsidP="00FC4C47" w:rsidR="00FC4C47">
      <w:pPr>
        <w:jc w:val="both"/>
        <w:rPr>
          <w:rFonts w:hAnsi="Times New Roman" w:ascii="Times New Roman"/>
          <w:szCs w:val="24"/>
          <w:lang w:val="hr-HR"/>
        </w:rPr>
      </w:pPr>
    </w:p>
    <w:p w:rsidRDefault="00FC4C47" w:rsidP="00FC4C47" w:rsidR="00FC4C4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02. lipnja 2016. godine</w:t>
      </w:r>
    </w:p>
    <w:p w:rsidRDefault="00FC4C47" w:rsidP="00FC4C47" w:rsidR="00FC4C47">
      <w:pPr>
        <w:rPr>
          <w:rFonts w:hAnsi="Times New Roman" w:ascii="Times New Roman"/>
          <w:szCs w:val="24"/>
          <w:lang w:val="hr-HR"/>
        </w:rPr>
      </w:pPr>
    </w:p>
    <w:p w:rsidRDefault="00FC4C47" w:rsidP="00FC4C47" w:rsidR="00FC4C47">
      <w:pPr>
        <w:ind w:firstLine="708" w:left="566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U D A C :</w:t>
      </w:r>
    </w:p>
    <w:p w:rsidRDefault="00FC4C47" w:rsidP="00FC4C47" w:rsidR="00FC4C47">
      <w:pPr>
        <w:jc w:val="both"/>
        <w:rPr>
          <w:rFonts w:hAnsi="Times New Roman" w:ascii="Times New Roman"/>
          <w:szCs w:val="24"/>
          <w:lang w:val="hr-HR"/>
        </w:rPr>
      </w:pPr>
    </w:p>
    <w:p w:rsidRDefault="00FC4C47" w:rsidP="00FC4C47" w:rsidR="00FC4C4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MIRJANA CHOUR HRŠAK</w:t>
      </w:r>
      <w:r w:rsidR="0043014E">
        <w:rPr>
          <w:rFonts w:hAnsi="Times New Roman" w:ascii="Times New Roman"/>
          <w:szCs w:val="24"/>
          <w:lang w:val="hr-HR"/>
        </w:rPr>
        <w:t>, v.r.</w:t>
      </w:r>
    </w:p>
    <w:p w:rsidRDefault="00FC4C47" w:rsidP="00FC4C47" w:rsidR="00FC4C4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FC4C47" w:rsidP="00FC4C47" w:rsidR="00FC4C4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C4C47" w:rsidP="00FC4C47" w:rsidR="00FC4C4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C4C47" w:rsidP="00FC4C47" w:rsidR="00FC4C47">
      <w:pPr>
        <w:jc w:val="both"/>
        <w:rPr>
          <w:rFonts w:hAnsi="Times New Roman" w:ascii="Times New Roman"/>
          <w:szCs w:val="24"/>
          <w:lang w:val="hr-HR"/>
        </w:rPr>
      </w:pPr>
    </w:p>
    <w:p w:rsidRDefault="00FC4C47" w:rsidP="00FC4C47" w:rsidR="00FC4C47">
      <w:pPr>
        <w:jc w:val="both"/>
        <w:rPr>
          <w:rFonts w:hAnsi="Times New Roman" w:ascii="Times New Roman"/>
          <w:szCs w:val="24"/>
        </w:rPr>
      </w:pPr>
    </w:p>
    <w:p w:rsidRDefault="0043014E" w:rsidP="00A40EE6" w:rsidR="0043014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43014E" w:rsidP="00A40EE6" w:rsidR="0043014E">
      <w:pPr>
        <w:jc w:val="right"/>
      </w:pPr>
      <w:r>
        <w:rPr>
          <w:rFonts w:hAnsi="Times New Roman" w:ascii="Times New Roman"/>
          <w:szCs w:val="24"/>
        </w:rPr>
        <w:t>Vlasta Bogović Milisavljević</w:t>
      </w:r>
    </w:p>
    <w:p w:rsidRDefault="00FC4C47" w:rsidP="00FC4C47" w:rsidR="00FC4C47">
      <w:pPr>
        <w:jc w:val="both"/>
        <w:rPr>
          <w:rFonts w:hAnsi="Times New Roman" w:ascii="Times New Roman"/>
          <w:szCs w:val="24"/>
          <w:lang w:val="hr-HR"/>
        </w:rPr>
      </w:pPr>
    </w:p>
    <w:p w:rsidRDefault="00FC4C47" w:rsidP="00FC4C47" w:rsidR="00FC4C47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FC4C47" w:rsidP="00FC4C47" w:rsidR="00FC4C47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FC4C47" w:rsidP="00FC4C47" w:rsidR="00FC4C4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FC4C47" w:rsidP="00FC4C47" w:rsidR="00FC4C47">
      <w:pPr>
        <w:rPr>
          <w:rFonts w:hAnsi="Times New Roman" w:ascii="Times New Roman"/>
          <w:szCs w:val="24"/>
        </w:rPr>
      </w:pPr>
    </w:p>
    <w:p w:rsidRDefault="00FC4C47" w:rsidP="00FC4C47" w:rsidR="00FC4C47">
      <w:pPr>
        <w:rPr>
          <w:rFonts w:hAnsi="Times New Roman" w:ascii="Times New Roman"/>
          <w:szCs w:val="24"/>
        </w:rPr>
      </w:pPr>
    </w:p>
    <w:p w:rsidRDefault="00FC4C47" w:rsidP="00FC4C47" w:rsidR="00FC4C47">
      <w:pPr>
        <w:rPr>
          <w:rFonts w:hAnsi="Times New Roman" w:ascii="Times New Roman"/>
          <w:szCs w:val="24"/>
        </w:rPr>
      </w:pPr>
    </w:p>
    <w:p w:rsidRDefault="00FC4C47" w:rsidP="00FC4C47" w:rsidR="00FC4C47">
      <w:pPr>
        <w:rPr>
          <w:rFonts w:hAnsi="Times New Roman" w:ascii="Times New Roman"/>
          <w:szCs w:val="24"/>
        </w:rPr>
      </w:pPr>
    </w:p>
    <w:p w:rsidRDefault="00FC4C47" w:rsidP="00FC4C47" w:rsidR="00FC4C47"/>
    <w:p w:rsidRDefault="00FC4C47" w:rsidP="00FC4C47" w:rsidR="00FC4C47"/>
    <w:p w:rsidRDefault="00FC4C47" w:rsidP="00FC4C47" w:rsidR="00FC4C47"/>
    <w:p w:rsidRDefault="00CA5654" w:rsidR="00CA5654"/>
    <w:sectPr w:rsidR="00CA5654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4C47" w:rsidP="00FC4C47" w:rsidR="00FC4C47">
      <w:r>
        <w:separator/>
      </w:r>
    </w:p>
  </w:endnote>
  <w:endnote w:id="0" w:type="continuationSeparator">
    <w:p w:rsidRDefault="00FC4C47" w:rsidP="00FC4C47" w:rsidR="00FC4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4C47" w:rsidP="00FC4C47" w:rsidR="00FC4C47">
      <w:r>
        <w:separator/>
      </w:r>
    </w:p>
  </w:footnote>
  <w:footnote w:id="0" w:type="continuationSeparator">
    <w:p w:rsidRDefault="00FC4C47" w:rsidP="00FC4C47" w:rsidR="00FC4C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41936145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C4C47" w:rsidR="00FC4C47" w:rsidRPr="00FC4C47">
        <w:pPr>
          <w:pStyle w:val="Zaglavlje"/>
          <w:jc w:val="center"/>
          <w:rPr>
            <w:rFonts w:hAnsi="Times New Roman" w:ascii="Times New Roman"/>
          </w:rPr>
        </w:pPr>
        <w:r w:rsidRPr="00FC4C47">
          <w:rPr>
            <w:rFonts w:hAnsi="Times New Roman" w:ascii="Times New Roman"/>
          </w:rPr>
          <w:fldChar w:fldCharType="begin"/>
        </w:r>
        <w:r w:rsidRPr="00FC4C47">
          <w:rPr>
            <w:rFonts w:hAnsi="Times New Roman" w:ascii="Times New Roman"/>
          </w:rPr>
          <w:instrText>PAGE   \* MERGEFORMAT</w:instrText>
        </w:r>
        <w:r w:rsidRPr="00FC4C47">
          <w:rPr>
            <w:rFonts w:hAnsi="Times New Roman" w:ascii="Times New Roman"/>
          </w:rPr>
          <w:fldChar w:fldCharType="separate"/>
        </w:r>
        <w:r w:rsidR="0043014E" w:rsidRPr="0043014E">
          <w:rPr>
            <w:rFonts w:hAnsi="Times New Roman" w:ascii="Times New Roman"/>
            <w:noProof/>
            <w:lang w:val="hr-HR"/>
          </w:rPr>
          <w:t>1</w:t>
        </w:r>
        <w:r w:rsidRPr="00FC4C47">
          <w:rPr>
            <w:rFonts w:hAnsi="Times New Roman" w:ascii="Times New Roman"/>
          </w:rPr>
          <w:fldChar w:fldCharType="end"/>
        </w:r>
      </w:p>
    </w:sdtContent>
  </w:sdt>
  <w:p w:rsidRDefault="00FC4C47" w:rsidP="00FC4C47" w:rsidR="00FC4C47" w:rsidRPr="00FC4C47">
    <w:pPr>
      <w:pStyle w:val="Zaglavlje"/>
      <w:jc w:val="right"/>
      <w:rPr>
        <w:rFonts w:hAnsi="Times New Roman" w:ascii="Times New Roman"/>
      </w:rPr>
    </w:pPr>
    <w:r w:rsidRPr="00FC4C47">
      <w:rPr>
        <w:rFonts w:hAnsi="Times New Roman" w:ascii="Times New Roman"/>
      </w:rPr>
      <w:t>34. Ovr-1241/2016</w:t>
    </w:r>
    <w:r>
      <w:rPr>
        <w:rFonts w:hAnsi="Times New Roman" w:ascii="Times New Roman"/>
      </w:rPr>
      <w:t>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4C47"/>
    <w:rsid w:val="0002382C"/>
    <w:rsid w:val="000304CA"/>
    <w:rsid w:val="000A3E2D"/>
    <w:rsid w:val="000C6923"/>
    <w:rsid w:val="000D1200"/>
    <w:rsid w:val="00177EED"/>
    <w:rsid w:val="002460D4"/>
    <w:rsid w:val="00277821"/>
    <w:rsid w:val="003502D7"/>
    <w:rsid w:val="003E6A20"/>
    <w:rsid w:val="0043014E"/>
    <w:rsid w:val="00474D14"/>
    <w:rsid w:val="00487368"/>
    <w:rsid w:val="004A3CF8"/>
    <w:rsid w:val="004C24AD"/>
    <w:rsid w:val="006B3CDB"/>
    <w:rsid w:val="00734906"/>
    <w:rsid w:val="007555F9"/>
    <w:rsid w:val="007A7911"/>
    <w:rsid w:val="007C6CF3"/>
    <w:rsid w:val="0095186A"/>
    <w:rsid w:val="009A765F"/>
    <w:rsid w:val="00A012C4"/>
    <w:rsid w:val="00A36B7E"/>
    <w:rsid w:val="00A5043E"/>
    <w:rsid w:val="00AA0F66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76F48"/>
    <w:rsid w:val="00FC40E9"/>
    <w:rsid w:val="00FC4C47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4C47"/>
    <w:rPr>
      <w:rFonts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4C47"/>
    <w:pPr>
      <w:ind w:left="720"/>
      <w:contextualSpacing/>
    </w:pPr>
  </w:style>
  <w:style w:customStyle="true" w:styleId="BodyText21" w:type="paragraph">
    <w:name w:val="Body Text 21"/>
    <w:basedOn w:val="Normal"/>
    <w:rsid w:val="00FC4C47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4C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4C47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C4C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4C47"/>
    <w:rPr>
      <w:rFonts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C4C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C4C47"/>
    <w:rPr>
      <w:rFonts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301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1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014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01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01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4C47"/>
    <w:rPr>
      <w:rFonts w:ascii="Arial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4C47"/>
    <w:pPr>
      <w:ind w:left="720"/>
      <w:contextualSpacing/>
    </w:pPr>
  </w:style>
  <w:style w:customStyle="1" w:styleId="BodyText21" w:type="paragraph">
    <w:name w:val="Body Text 21"/>
    <w:basedOn w:val="Normal"/>
    <w:rsid w:val="00FC4C47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4C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4C47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C4C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4C47"/>
    <w:rPr>
      <w:rFonts w:ascii="Arial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C4C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C4C47"/>
    <w:rPr>
      <w:rFonts w:ascii="Arial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301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1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14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01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1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51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1241</izvorni_sadrzaj>
    <derivirana_varijabla naziv="DomainObject.Predmet.Broj_1">1241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St-1241/2016</izvorni_sadrzaj>
    <derivirana_varijabla naziv="DomainObject.Predmet.OznakaBroj_1">St-1241/2016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MARIJO MASLAĆ jednostavno društvo s ograničenom odgovornošću za ugostiteljstvo i trgovinu zastupanog po punomoćniku Marijo Maslać</izvorni_sadrzaj>
    <derivirana_varijabla naziv="DomainObject.Predmet.ProtustrankaFormated_1">  MARIJO MASLAĆ jednostavno društvo s ograničenom odgovornošću za ugostiteljstvo i trgovinu zastupanog po punomoćniku Marijo Maslać</derivirana_varijabla>
  </DomainObject.Predmet.ProtustrankaFormated>
  <DomainObject.Predmet.ProtustrankaFormatedOIB>
    <izvorni_sadrzaj>  MARIJO MASLAĆ jednostavno društvo s ograničenom odgovornošću za ugostiteljstvo i trgovinu, OIB 60616827625 zastupanog po punomoćniku Marijo Maslać</izvorni_sadrzaj>
    <derivirana_varijabla naziv="DomainObject.Predmet.ProtustrankaFormatedOIB_1">  MARIJO MASLAĆ jednostavno društvo s ograničenom odgovornošću za ugostiteljstvo i trgovinu, OIB 60616827625 zastupanog po punomoćniku Marijo Maslać</derivirana_varijabla>
  </DomainObject.Predmet.ProtustrankaFormatedOIB>
  <DomainObject.Predmet.ProtustrankaFormatedWithAdress>
    <izvorni_sadrzaj> MARIJO MASLAĆ jednostavno društvo s ograničenom odgovornošću za ugostiteljstvo i trgovinu, Susedgradska 1, 10000 Zagreb zastupanog po punomoćniku Marijo Maslać</izvorni_sadrzaj>
    <derivirana_varijabla naziv="DomainObject.Predmet.ProtustrankaFormatedWithAdress_1"> MARIJO MASLAĆ jednostavno društvo s ograničenom odgovornošću za ugostiteljstvo i trgovinu, Susedgradska 1, 10000 Zagreb zastupanog po punomoćniku Marijo Maslać</derivirana_varijabla>
  </DomainObject.Predmet.ProtustrankaFormatedWithAdress>
  <DomainObject.Predmet.ProtustrankaFormatedWithAdressOIB>
    <izvorni_sadrzaj> MARIJO MASLAĆ jednostavno društvo s ograničenom odgovornošću za ugostiteljstvo i trgovinu, OIB 60616827625, Susedgradska 1, 10000 Zagreb zastupanog po punomoćniku Marijo Maslać</izvorni_sadrzaj>
    <derivirana_varijabla naziv="DomainObject.Predmet.ProtustrankaFormatedWithAdressOIB_1"> MARIJO MASLAĆ jednostavno društvo s ograničenom odgovornošću za ugostiteljstvo i trgovinu, OIB 60616827625, Susedgradska 1, 10000 Zagreb zastupanog po punomoćniku Marijo Maslać</derivirana_varijabla>
  </DomainObject.Predmet.ProtustrankaFormatedWithAdressOIB>
  <DomainObject.Predmet.ProtustrankaWithAdress>
    <izvorni_sadrzaj>MARIJO MASLAĆ jednostavno društvo s ograničenom odgovornošću za ugostiteljstvo i trgovinu Susedgradska 1, 10000 Zagreb</izvorni_sadrzaj>
    <derivirana_varijabla naziv="DomainObject.Predmet.ProtustrankaWithAdress_1">MARIJO MASLAĆ jednostavno društvo s ograničenom odgovornošću za ugostiteljstvo i trgovinu Susedgradska 1, 10000 Zagreb</derivirana_varijabla>
  </DomainObject.Predmet.ProtustrankaWithAdress>
  <DomainObject.Predmet.ProtustrankaWithAdressOIB>
    <izvorni_sadrzaj>MARIJO MASLAĆ jednostavno društvo s ograničenom odgovornošću za ugostiteljstvo i trgovinu, OIB 60616827625, Susedgradska 1, 10000 Zagreb</izvorni_sadrzaj>
    <derivirana_varijabla naziv="DomainObject.Predmet.ProtustrankaWithAdressOIB_1">MARIJO MASLAĆ jednostavno društvo s ograničenom odgovornošću za ugostiteljstvo i trgovinu, OIB 60616827625, Susedgradska 1, 10000 Zagreb</derivirana_varijabla>
  </DomainObject.Predmet.ProtustrankaWithAdressOIB>
  <DomainObject.Predmet.ProtustrankaNazivFormated>
    <izvorni_sadrzaj>MARIJO MASLAĆ jednostavno društvo s ograničenom odgovornošću za ugostiteljstvo i trgovinu</izvorni_sadrzaj>
    <derivirana_varijabla naziv="DomainObject.Predmet.ProtustrankaNazivFormated_1">MARIJO MASLAĆ jednostavno društvo s ograničenom odgovornošću za ugostiteljstvo i trgovinu</derivirana_varijabla>
  </DomainObject.Predmet.ProtustrankaNazivFormated>
  <DomainObject.Predmet.ProtustrankaNazivFormatedOIB>
    <izvorni_sadrzaj>MARIJO MASLAĆ jednostavno društvo s ograničenom odgovornošću za ugostiteljstvo i trgovinu, OIB 60616827625</izvorni_sadrzaj>
    <derivirana_varijabla naziv="DomainObject.Predmet.ProtustrankaNazivFormatedOIB_1">MARIJO MASLAĆ jednostavno društvo s ograničenom odgovornošću za ugostiteljstvo i trgovinu, OIB 60616827625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MARIJO MASLAĆ jednostavno društvo s ograničenom odgovornošću za ugostiteljstvo i trgovinu zastupanog po punomoćniku Marijo Maslać</item>
    </izvorni_sadrzaj>
    <derivirana_varijabla naziv="DomainObject.Predmet.ProtuStrankaListFormated_1">
      <item>MARIJO MASLAĆ jednostavno društvo s ograničenom odgovornošću za ugostiteljstvo i trgovinu zastupanog po punomoćniku Marijo Maslać</item>
    </derivirana_varijabla>
  </DomainObject.Predmet.ProtuStrankaListFormated>
  <DomainObject.Predmet.ProtuStrankaListFormatedOIB>
    <izvorni_sadrzaj>
      <item>MARIJO MASLAĆ jednostavno društvo s ograničenom odgovornošću za ugostiteljstvo i trgovinu, OIB 60616827625 zastupanog po punomoćniku Marijo Maslać</item>
    </izvorni_sadrzaj>
    <derivirana_varijabla naziv="DomainObject.Predmet.ProtuStrankaListFormatedOIB_1">
      <item>MARIJO MASLAĆ jednostavno društvo s ograničenom odgovornošću za ugostiteljstvo i trgovinu, OIB 60616827625 zastupanog po punomoćniku Marijo Maslać</item>
    </derivirana_varijabla>
  </DomainObject.Predmet.ProtuStrankaListFormatedOIB>
  <DomainObject.Predmet.ProtuStrankaListFormatedWithAdress>
    <izvorni_sadrzaj>
      <item>MARIJO MASLAĆ jednostavno društvo s ograničenom odgovornošću za ugostiteljstvo i trgovinu, Susedgradska 1, 10000 Zagreb zastupanog po punomoćniku Marijo Maslać</item>
    </izvorni_sadrzaj>
    <derivirana_varijabla naziv="DomainObject.Predmet.ProtuStrankaListFormatedWithAdress_1">
      <item>MARIJO MASLAĆ jednostavno društvo s ograničenom odgovornošću za ugostiteljstvo i trgovinu, Susedgradska 1, 10000 Zagreb zastupanog po punomoćniku Marijo Maslać</item>
    </derivirana_varijabla>
  </DomainObject.Predmet.ProtuStrankaListFormatedWithAdress>
  <DomainObject.Predmet.ProtuStrankaListFormatedWithAdressOIB>
    <izvorni_sadrzaj>
      <item>MARIJO MASLAĆ jednostavno društvo s ograničenom odgovornošću za ugostiteljstvo i trgovinu, OIB 60616827625, Susedgradska 1, 10000 Zagreb zastupanog po punomoćniku Marijo Maslać</item>
    </izvorni_sadrzaj>
    <derivirana_varijabla naziv="DomainObject.Predmet.ProtuStrankaListFormatedWithAdressOIB_1">
      <item>MARIJO MASLAĆ jednostavno društvo s ograničenom odgovornošću za ugostiteljstvo i trgovinu, OIB 60616827625, Susedgradska 1, 10000 Zagreb zastupanog po punomoćniku Marijo Maslać</item>
    </derivirana_varijabla>
  </DomainObject.Predmet.ProtuStrankaListFormatedWithAdressOIB>
  <DomainObject.Predmet.ProtuStrankaListNazivFormated>
    <izvorni_sadrzaj>
      <item>MARIJO MASLAĆ jednostavno društvo s ograničenom odgovornošću za ugostiteljstvo i trgovinu</item>
    </izvorni_sadrzaj>
    <derivirana_varijabla naziv="DomainObject.Predmet.ProtuStrankaListNazivFormated_1">
      <item>MARIJO MASLAĆ jednostavno društvo s ograničenom odgovornošću za ugostiteljstvo i trgovinu</item>
    </derivirana_varijabla>
  </DomainObject.Predmet.ProtuStrankaListNazivFormated>
  <DomainObject.Predmet.ProtuStrankaListNazivFormatedOIB>
    <izvorni_sadrzaj>
      <item>MARIJO MASLAĆ jednostavno društvo s ograničenom odgovornošću za ugostiteljstvo i trgovinu, OIB 60616827625</item>
    </izvorni_sadrzaj>
    <derivirana_varijabla naziv="DomainObject.Predmet.ProtuStrankaListNazivFormatedOIB_1">
      <item>MARIJO MASLAĆ jednostavno društvo s ograničenom odgovornošću za ugostiteljstvo i trgovinu, OIB 60616827625</item>
    </derivirana_varijabla>
  </DomainObject.Predmet.ProtuStrankaListNazivFormatedOIB>
  <DomainObject.Predmet.OstaliListFormated>
    <izvorni_sadrzaj>
      <item>Marijo Maslać punomoćnik sudionika u postupku MARIJO MASLAĆ jednostavno društvo s ograničenom odgovornošću za ugostiteljstvo i trgovinu</item>
      <item>Marijan Drljanovčan</item>
    </izvorni_sadrzaj>
    <derivirana_varijabla naziv="DomainObject.Predmet.OstaliListFormated_1">
      <item>Marijo Maslać punomoćnik sudionika u postupku MARIJO MASLAĆ jednostavno društvo s ograničenom odgovornošću za ugostiteljstvo i trgovinu</item>
      <item>Marijan Drljanovčan</item>
    </derivirana_varijabla>
  </DomainObject.Predmet.OstaliListFormated>
  <DomainObject.Predmet.OstaliListFormatedOIB>
    <izvorni_sadrzaj>
      <item>Marijo Maslać, OIB 54864270507 punomoćnik sudionika u postupku MARIJO MASLAĆ jednostavno društvo s ograničenom odgovornošću za ugostiteljstvo i trgovinu</item>
      <item>Marijan Drljanovčan, OIB 49708160625</item>
    </izvorni_sadrzaj>
    <derivirana_varijabla naziv="DomainObject.Predmet.OstaliListFormatedOIB_1">
      <item>Marijo Maslać, OIB 54864270507 punomoćnik sudionika u postupku MARIJO MASLAĆ jednostavno društvo s ograničenom odgovornošću za ugostiteljstvo i trgovinu</item>
      <item>Marijan Drljanovčan, OIB 49708160625</item>
    </derivirana_varijabla>
  </DomainObject.Predmet.OstaliListFormatedOIB>
  <DomainObject.Predmet.OstaliListFormatedWithAdress>
    <izvorni_sadrzaj>
      <item>Marijo Maslać, Susedgradska 1, 10000 Zagreb punomoćnik sudionika u postupku MARIJO MASLAĆ jednostavno društvo s ograničenom odgovornošću za ugostiteljstvo i trgovinu</item>
      <item>Marijan Drljanovčan, Antuna Mihanovića 131, 48350 Miholjanec</item>
    </izvorni_sadrzaj>
    <derivirana_varijabla naziv="DomainObject.Predmet.OstaliListFormatedWithAdress_1">
      <item>Marijo Maslać, Susedgradska 1, 10000 Zagreb punomoćnik sudionika u postupku MARIJO MASLAĆ jednostavno društvo s ograničenom odgovornošću za ugostiteljstvo i trgovinu</item>
      <item>Marijan Drljanovčan, Antuna Mihanovića 131, 48350 Miholjanec</item>
    </derivirana_varijabla>
  </DomainObject.Predmet.OstaliListFormatedWithAdress>
  <DomainObject.Predmet.OstaliListFormatedWithAdressOIB>
    <izvorni_sadrzaj>
      <item>Marijo Maslać, OIB 54864270507, Susedgradska 1, 10000 Zagreb punomoćnik sudionika u postupku MARIJO MASLAĆ jednostavno društvo s ograničenom odgovornošću za ugostiteljstvo i trgovinu</item>
      <item>Marijan Drljanovčan, OIB 49708160625, Antuna Mihanovića 131, 48350 Miholjanec</item>
    </izvorni_sadrzaj>
    <derivirana_varijabla naziv="DomainObject.Predmet.OstaliListFormatedWithAdressOIB_1">
      <item>Marijo Maslać, OIB 54864270507, Susedgradska 1, 10000 Zagreb punomoćnik sudionika u postupku MARIJO MASLAĆ jednostavno društvo s ograničenom odgovornošću za ugostiteljstvo i trgovinu</item>
      <item>Marijan Drljanovčan, OIB 49708160625, Antuna Mihanovića 131, 48350 Miholjanec</item>
    </derivirana_varijabla>
  </DomainObject.Predmet.OstaliListFormatedWithAdressOIB>
  <DomainObject.Predmet.OstaliListNazivFormated>
    <izvorni_sadrzaj>
      <item>Marijo Maslać</item>
      <item>Marijan Drljanovčan</item>
    </izvorni_sadrzaj>
    <derivirana_varijabla naziv="DomainObject.Predmet.OstaliListNazivFormated_1">
      <item>Marijo Maslać</item>
      <item>Marijan Drljanovčan</item>
    </derivirana_varijabla>
  </DomainObject.Predmet.OstaliListNazivFormated>
  <DomainObject.Predmet.OstaliListNazivFormatedOIB>
    <izvorni_sadrzaj>
      <item>Marijo Maslać, OIB 54864270507</item>
      <item>Marijan Drljanovčan, OIB 49708160625</item>
    </izvorni_sadrzaj>
    <derivirana_varijabla naziv="DomainObject.Predmet.OstaliListNazivFormatedOIB_1">
      <item>Marijo Maslać, OIB 54864270507</item>
      <item>Marijan Drljanovčan, OIB 49708160625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MARIJO MASLAĆ jednostavno društvo s ograničenom odgovornošću za ugostiteljstvo i trgovinu</izvorni_sadrzaj>
    <derivirana_varijabla naziv="DomainObject.Predmet.ProtustrankaIDrugi_1">MARIJO MASLAĆ jednostavno društvo s ograničenom odgovornošću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MARIJO MASLAĆ jednostavno društvo s ograničenom odgovornošću za ugostiteljstvo i trgovinu, OIB 60616827625, Susedgradska 1, 10000 Zagreb</izvorni_sadrzaj>
    <derivirana_varijabla naziv="DomainObject.Predmet.ProtustrankaIDrugiAdressOIB_1">MARIJO MASLAĆ jednostavno društvo s ograničenom odgovornošću za ugostiteljstvo i trgovinu, OIB 60616827625, Susedgradska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MARIJO MASLAĆ jednostavno društvo s ograničenom odgovornošću za ugostiteljstvo i trgovinu</item>
      <item>Marijo Maslać</item>
      <item>Marijan Drljanovčan</item>
    </izvorni_sadrzaj>
    <derivirana_varijabla naziv="DomainObject.Predmet.SudioniciListNaziv_1">
      <item>FINA Regionalni centar Zagreb</item>
      <item>MARIJO MASLAĆ jednostavno društvo s ograničenom odgovornošću za ugostiteljstvo i trgovinu</item>
      <item>Marijo Maslać</item>
      <item>Marijan Drljanovčan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MARIJO MASLAĆ jednostavno društvo s ograničenom odgovornošću za ugostiteljstvo i trgovinu, OIB 60616827625, Susedgradska 1,10000 Zagreb</item>
      <item>Marijo Maslać, OIB 54864270507, Susedgradska 1,10000 Zagreb</item>
      <item>Marijan Drljanovčan, OIB 49708160625, Antuna Mihanovića 131,48350 Miholjanec</item>
    </izvorni_sadrzaj>
    <derivirana_varijabla naziv="DomainObject.Predmet.SudioniciListAdressOIB_1">
      <item>FINA Regionalni centar Zagreb, OIB 85821130368, Trg svibanjskih žrtava 1995. br. 1,10000 Zagreb</item>
      <item>MARIJO MASLAĆ jednostavno društvo s ograničenom odgovornošću za ugostiteljstvo i trgovinu, OIB 60616827625, Susedgradska 1,10000 Zagreb</item>
      <item>Marijo Maslać, OIB 54864270507, Susedgradska 1,10000 Zagreb</item>
      <item>Marijan Drljanovčan, OIB 49708160625, Antuna Mihanovića 131,48350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60616827625</item>
      <item>, OIB 54864270507</item>
      <item>, OIB 49708160625</item>
    </izvorni_sadrzaj>
    <derivirana_varijabla naziv="DomainObject.Predmet.SudioniciListNazivOIB_1">
      <item>, OIB 85821130368</item>
      <item>, OIB 60616827625</item>
      <item>, OIB 54864270507</item>
      <item>, OIB 49708160625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2164</properties:Characters>
  <properties:Lines>80</properties:Lines>
  <properties:Paragraphs>21</properties:Paragraphs>
  <properties:TotalTime>3</properties:TotalTime>
  <properties:ScaleCrop>false</properties:ScaleCrop>
  <properties:LinksUpToDate>false</properties:LinksUpToDate>
  <properties:CharactersWithSpaces>2594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2016-06-02T08:38:00Z</dcterms:created>
  <dc:creator>Vlasta Bogović Milisavljević</dc:creator>
  <cp:lastModifiedBy>Vlasta Bogović Milisavljević</cp:lastModifiedBy>
  <cp:lastPrinted>2016-06-02T08:56:00Z</cp:lastPrinted>
  <dcterms:modified xmlns:xsi="http://www.w3.org/2001/XMLSchema-instance" xsi:type="dcterms:W3CDTF">2016-06-02T08:56:00Z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